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387b" w14:paraId="db3387b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AC0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C47AC0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St-982/2016</izvorni_sadrzaj>
    <derivirana_varijabla naziv="DomainObject.Predmet.OznakaBroj_1">St-982/2016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OREHOVAČKI jednostavno društvo s ograničenom odgovornošću za instalacije i servis</izvorni_sadrzaj>
    <derivirana_varijabla naziv="DomainObject.Predmet.ProtustrankaFormated_1">  OREHOVAČKI jednostavno društvo s ograničenom odgovornošću za instalacije i servis</derivirana_varijabla>
  </DomainObject.Predmet.ProtustrankaFormated>
  <DomainObject.Predmet.ProtustrankaFormatedOIB>
    <izvorni_sadrzaj>  OREHOVAČKI jednostavno društvo s ograničenom odgovornošću za instalacije i servis, OIB 35754700168</izvorni_sadrzaj>
    <derivirana_varijabla naziv="DomainObject.Predmet.ProtustrankaFormatedOIB_1">  OREHOVAČKI jednostavno društvo s ograničenom odgovornošću za instalacije i servis, OIB 35754700168</derivirana_varijabla>
  </DomainObject.Predmet.ProtustrankaFormatedOIB>
  <DomainObject.Predmet.ProtustrankaFormatedWithAdress>
    <izvorni_sadrzaj> OREHOVAČKI jednostavno društvo s ograničenom odgovornošću za instalacije i servis, Hrgovec 17, 48267 Hrgovec</izvorni_sadrzaj>
    <derivirana_varijabla naziv="DomainObject.Predmet.ProtustrankaFormatedWithAdress_1"> OREHOVAČKI jednostavno društvo s ograničenom odgovornošću za instalacije i servis, Hrgovec 17, 48267 Hrgovec</derivirana_varijabla>
  </DomainObject.Predmet.ProtustrankaFormatedWithAdress>
  <DomainObject.Predmet.ProtustrankaFormatedWithAdressOIB>
    <izvorni_sadrzaj> OREHOVAČKI jednostavno društvo s ograničenom odgovornošću za instalacije i servis, OIB 35754700168, Hrgovec 17, 48267 Hrgovec</izvorni_sadrzaj>
    <derivirana_varijabla naziv="DomainObject.Predmet.ProtustrankaFormatedWithAdressOIB_1"> OREHOVAČKI jednostavno društvo s ograničenom odgovornošću za instalacije i servis, OIB 35754700168, Hrgovec 17, 48267 Hrgovec</derivirana_varijabla>
  </DomainObject.Predmet.ProtustrankaFormatedWithAdressOIB>
  <DomainObject.Predmet.ProtustrankaWithAdress>
    <izvorni_sadrzaj>OREHOVAČKI jednostavno društvo s ograničenom odgovornošću za instalacije i servis Hrgovec 17, 48267 Hrgovec</izvorni_sadrzaj>
    <derivirana_varijabla naziv="DomainObject.Predmet.ProtustrankaWithAdress_1">OREHOVAČKI jednostavno društvo s ograničenom odgovornošću za instalacije i servis Hrgovec 17, 48267 Hrgovec</derivirana_varijabla>
  </DomainObject.Predmet.ProtustrankaWithAdress>
  <DomainObject.Predmet.ProtustrankaWithAdressOIB>
    <izvorni_sadrzaj>OREHOVAČKI jednostavno društvo s ograničenom odgovornošću za instalacije i servis, OIB 35754700168, Hrgovec 17, 48267 Hrgovec</izvorni_sadrzaj>
    <derivirana_varijabla naziv="DomainObject.Predmet.ProtustrankaWithAdressOIB_1">OREHOVAČKI jednostavno društvo s ograničenom odgovornošću za instalacije i servis, OIB 35754700168, Hrgovec 17, 48267 Hrgovec</derivirana_varijabla>
  </DomainObject.Predmet.ProtustrankaWithAdressOIB>
  <DomainObject.Predmet.ProtustrankaNazivFormated>
    <izvorni_sadrzaj>OREHOVAČKI jednostavno društvo s ograničenom odgovornošću za instalacije i servis</izvorni_sadrzaj>
    <derivirana_varijabla naziv="DomainObject.Predmet.ProtustrankaNazivFormated_1">OREHOVAČKI jednostavno društvo s ograničenom odgovornošću za instalacije i servis</derivirana_varijabla>
  </DomainObject.Predmet.ProtustrankaNazivFormated>
  <DomainObject.Predmet.ProtustrankaNazivFormatedOIB>
    <izvorni_sadrzaj>OREHOVAČKI jednostavno društvo s ograničenom odgovornošću za instalacije i servis, OIB 35754700168</izvorni_sadrzaj>
    <derivirana_varijabla naziv="DomainObject.Predmet.ProtustrankaNazivFormatedOIB_1">OREHOVAČKI jednostavno društvo s ograničenom odgovornošću za instalacije i servis, OIB 35754700168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12326.36</izvorni_sadrzaj>
    <derivirana_varijabla naziv="DomainObject.Predmet.TrenutnaVrijednost_1">12326.36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OREHOVAČKI jednostavno društvo s ograničenom odgovornošću za instalacije i servis</item>
    </izvorni_sadrzaj>
    <derivirana_varijabla naziv="DomainObject.Predmet.ProtuStrankaListFormated_1">
      <item>OREHOVAČKI jednostavno društvo s ograničenom odgovornošću za instalacije i servis</item>
    </derivirana_varijabla>
  </DomainObject.Predmet.ProtuStrankaListFormated>
  <DomainObject.Predmet.ProtuStrankaListFormatedOIB>
    <izvorni_sadrzaj>
      <item>OREHOVAČKI jednostavno društvo s ograničenom odgovornošću za instalacije i servis, OIB 35754700168</item>
    </izvorni_sadrzaj>
    <derivirana_varijabla naziv="DomainObject.Predmet.ProtuStrankaListFormatedOIB_1">
      <item>OREHOVAČKI jednostavno društvo s ograničenom odgovornošću za instalacije i servis, OIB 35754700168</item>
    </derivirana_varijabla>
  </DomainObject.Predmet.ProtuStrankaListFormatedOIB>
  <DomainObject.Predmet.ProtuStrankaListFormatedWithAdress>
    <izvorni_sadrzaj>
      <item>OREHOVAČKI jednostavno društvo s ograničenom odgovornošću za instalacije i servis, Hrgovec 17, 48267 Hrgovec</item>
    </izvorni_sadrzaj>
    <derivirana_varijabla naziv="DomainObject.Predmet.ProtuStrankaListFormatedWithAdress_1">
      <item>OREHOVAČKI jednostavno društvo s ograničenom odgovornošću za instalacije i servis, Hrgovec 17, 48267 Hrgovec</item>
    </derivirana_varijabla>
  </DomainObject.Predmet.ProtuStrankaListFormatedWithAdress>
  <DomainObject.Predmet.ProtuStrankaListFormatedWithAdressOIB>
    <izvorni_sadrzaj>
      <item>OREHOVAČKI jednostavno društvo s ograničenom odgovornošću za instalacije i servis, OIB 35754700168, Hrgovec 17, 48267 Hrgovec</item>
    </izvorni_sadrzaj>
    <derivirana_varijabla naziv="DomainObject.Predmet.ProtuStrankaListFormatedWithAdressOIB_1">
      <item>OREHOVAČKI jednostavno društvo s ograničenom odgovornošću za instalacije i servis, OIB 35754700168, Hrgovec 17, 48267 Hrgovec</item>
    </derivirana_varijabla>
  </DomainObject.Predmet.ProtuStrankaListFormatedWithAdressOIB>
  <DomainObject.Predmet.ProtuStrankaListNazivFormated>
    <izvorni_sadrzaj>
      <item>OREHOVAČKI jednostavno društvo s ograničenom odgovornošću za instalacije i servis</item>
    </izvorni_sadrzaj>
    <derivirana_varijabla naziv="DomainObject.Predmet.ProtuStrankaListNazivFormated_1">
      <item>OREHOVAČKI jednostavno društvo s ograničenom odgovornošću za instalacije i servis</item>
    </derivirana_varijabla>
  </DomainObject.Predmet.ProtuStrankaListNazivFormated>
  <DomainObject.Predmet.ProtuStrankaListNazivFormatedOIB>
    <izvorni_sadrzaj>
      <item>OREHOVAČKI jednostavno društvo s ograničenom odgovornošću za instalacije i servis, OIB 35754700168</item>
    </izvorni_sadrzaj>
    <derivirana_varijabla naziv="DomainObject.Predmet.ProtuStrankaListNazivFormatedOIB_1">
      <item>OREHOVAČKI jednostavno društvo s ograničenom odgovornošću za instalacije i servis, OIB 35754700168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registar, B.Radića 2, 42000 Varaždin</item>
    </izvorni_sadrzaj>
    <derivirana_varijabla naziv="DomainObject.Predmet.OstaliListFormatedWithAdress_1">
      <item>e-Oglasna</item>
      <item>Sudski registar, B.Radića 2, 42000 Varaždin</item>
    </derivirana_varijabla>
  </DomainObject.Predmet.OstaliListFormatedWithAdress>
  <DomainObject.Predmet.OstaliListFormatedWithAdressOIB>
    <izvorni_sadrzaj>
      <item>e-Oglasna</item>
      <item>Sudski registar, B.Radića 2, 42000 Varaždin</item>
    </izvorni_sadrzaj>
    <derivirana_varijabla naziv="DomainObject.Predmet.OstaliListFormatedWithAdressOIB_1">
      <item>e-Oglasna</item>
      <item>Sudski registar, B.Radića 2, 42000 Varaždin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OREHOVAČKI jednostavno društvo s ograničenom odgovornošću za instalacije i servis</izvorni_sadrzaj>
    <derivirana_varijabla naziv="DomainObject.Predmet.ProtustrankaIDrugi_1">OREHOVAČKI jednostavno društvo s ograničenom odgovornošću za instalacije i servis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OREHOVAČKI jednostavno društvo s ograničenom odgovornošću za instalacije i servis, OIB 35754700168, Hrgovec 17, 48267 Hrgovec</izvorni_sadrzaj>
    <derivirana_varijabla naziv="DomainObject.Predmet.ProtustrankaIDrugiAdressOIB_1">OREHOVAČKI jednostavno društvo s ograničenom odgovornošću za instalacije i servis, OIB 35754700168, Hrgovec 17, 48267 Hrgovec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OREHOVAČKI jednostavno društvo s ograničenom odgovornošću za instalacije i servis</item>
      <item>e-Oglasna</item>
      <item>Sudski registar</item>
    </izvorni_sadrzaj>
    <derivirana_varijabla naziv="DomainObject.Predmet.SudioniciListNaziv_1">
      <item>Financijska agencija</item>
      <item>OREHOVAČKI jednostavno društvo s ograničenom odgovornošću za instalacije i servis</item>
      <item>e-Oglasna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OREHOVAČKI jednostavno društvo s ograničenom odgovornošću za instalacije i servis, OIB 35754700168, Hrgovec 17,48267 Hrgovec</item>
      <item>e-Oglasna</item>
      <item>Sudski registar, B.Radića 2,42000 Varaždin</item>
    </izvorni_sadrzaj>
    <derivirana_varijabla naziv="DomainObject.Predmet.SudioniciListAdressOIB_1">
      <item>Financijska agencija, OIB 85821130368, Ulica grada Vukovara 70,10000 Zagreb</item>
      <item>OREHOVAČKI jednostavno društvo s ograničenom odgovornošću za instalacije i servis, OIB 35754700168, Hrgovec 17,48267 Hrgovec</item>
      <item>e-Oglasna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35754700168</item>
      <item>, OIB null</item>
    </izvorni_sadrzaj>
    <derivirana_varijabla naziv="DomainObject.Predmet.SudioniciListNazivOIB_1">
      <item>, OIB null</item>
      <item>, OIB 85821130368</item>
      <item>, OIB 35754700168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