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4bf8" w14:paraId="95c4bf8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3E7223">
        <w:rPr>
          <w:b/>
        </w:rPr>
        <w:t>44. St-206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5D06E4" w:rsidRPr="005D06E4">
        <w:t xml:space="preserve"> </w:t>
      </w:r>
      <w:r w:rsidR="005D06E4">
        <w:t xml:space="preserve"> dužnikom</w:t>
      </w:r>
      <w:r w:rsidR="00954B11">
        <w:t xml:space="preserve"> BOLJA  PONUDA  j.d.o.o.,  za usluge, iz Siska, Borisa  </w:t>
      </w:r>
      <w:proofErr w:type="spellStart"/>
      <w:r w:rsidR="00954B11">
        <w:t>Brn</w:t>
      </w:r>
      <w:r w:rsidR="00EB5190">
        <w:t>a</w:t>
      </w:r>
      <w:r w:rsidR="00954B11">
        <w:t>da</w:t>
      </w:r>
      <w:proofErr w:type="spellEnd"/>
      <w:r w:rsidR="00954B11">
        <w:t xml:space="preserve"> 10, OIB 80435838883</w:t>
      </w:r>
      <w:r w:rsidR="0061418A">
        <w:t xml:space="preserve">,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974706">
      <w:r w:rsidRPr="00E85BA1">
        <w:rPr>
          <w:b/>
        </w:rPr>
        <w:t xml:space="preserve">I </w:t>
      </w:r>
      <w:r>
        <w:tab/>
        <w:t xml:space="preserve">Za </w:t>
      </w:r>
      <w:r w:rsidR="003A05C7">
        <w:t>dužnika</w:t>
      </w:r>
      <w:r w:rsidR="00954B11">
        <w:t xml:space="preserve"> BOLJA  PONUDA  j.d.o.o.,  za usluge, iz Siska, Borisa  </w:t>
      </w:r>
      <w:proofErr w:type="spellStart"/>
      <w:r w:rsidR="00954B11">
        <w:t>Brn</w:t>
      </w:r>
      <w:r w:rsidR="00EB5190">
        <w:t>ada</w:t>
      </w:r>
      <w:proofErr w:type="spellEnd"/>
      <w:r w:rsidR="00EB5190">
        <w:t xml:space="preserve"> 10, OIB 80435838883. </w:t>
      </w:r>
      <w:r w:rsidR="00954B11">
        <w:t xml:space="preserve">  </w:t>
      </w:r>
      <w:r w:rsidR="0061418A" w:rsidRPr="0061418A">
        <w:t xml:space="preserve"> </w:t>
      </w:r>
      <w:r w:rsidR="0061418A">
        <w:t xml:space="preserve">   </w:t>
      </w:r>
      <w:r w:rsidR="003A05C7">
        <w:t xml:space="preserve"> </w:t>
      </w: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974706">
        <w:t xml:space="preserve"> </w:t>
      </w:r>
      <w:r w:rsidR="00954B11">
        <w:t xml:space="preserve">9.366,81 </w:t>
      </w:r>
      <w:r w:rsidR="003A05C7">
        <w:t xml:space="preserve"> </w:t>
      </w:r>
      <w:r w:rsidR="00974706">
        <w:t>k</w:t>
      </w:r>
      <w:r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3A05C7"/>
    <w:rsid w:val="003D41E0"/>
    <w:rsid w:val="003E7223"/>
    <w:rsid w:val="004D2566"/>
    <w:rsid w:val="004F1768"/>
    <w:rsid w:val="00530B2C"/>
    <w:rsid w:val="005D06E4"/>
    <w:rsid w:val="0061418A"/>
    <w:rsid w:val="0064031F"/>
    <w:rsid w:val="00685999"/>
    <w:rsid w:val="008439B9"/>
    <w:rsid w:val="008C1208"/>
    <w:rsid w:val="00922215"/>
    <w:rsid w:val="0095331A"/>
    <w:rsid w:val="00954B11"/>
    <w:rsid w:val="00974706"/>
    <w:rsid w:val="00AA4648"/>
    <w:rsid w:val="00AC4CBA"/>
    <w:rsid w:val="00C2711B"/>
    <w:rsid w:val="00C92E4E"/>
    <w:rsid w:val="00D75D9B"/>
    <w:rsid w:val="00DA7277"/>
    <w:rsid w:val="00DB354C"/>
    <w:rsid w:val="00DF7159"/>
    <w:rsid w:val="00E0079E"/>
    <w:rsid w:val="00E674A2"/>
    <w:rsid w:val="00E85BA1"/>
    <w:rsid w:val="00EB5190"/>
    <w:rsid w:val="00EB6D67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BOLJA PONUDA  j.d.o.o. zastupanog po punomoćniku Leo Merzel</izvorni_sadrzaj>
    <derivirana_varijabla naziv="DomainObject.Predmet.ProtustrankaFormated_1">  BOLJA PONUDA  j.d.o.o. zastupanog po punomoćniku Leo Merzel</derivirana_varijabla>
  </DomainObject.Predmet.ProtustrankaFormated>
  <DomainObject.Predmet.ProtustrankaFormatedOIB>
    <izvorni_sadrzaj>  BOLJA PONUDA  j.d.o.o., OIB 80435838883 zastupanog po punomoćniku Leo Merzel</izvorni_sadrzaj>
    <derivirana_varijabla naziv="DomainObject.Predmet.ProtustrankaFormatedOIB_1">  BOLJA PONUDA  j.d.o.o., OIB 80435838883 zastupanog po punomoćniku Leo Merzel</derivirana_varijabla>
  </DomainObject.Predmet.ProtustrankaFormatedOIB>
  <DomainObject.Predmet.ProtustrankaFormatedWithAdress>
    <izvorni_sadrzaj> BOLJA PONUDA  j.d.o.o., Borisa Brnada 10, 44000 Sisak zastupanog po punomoćniku Leo Merzel</izvorni_sadrzaj>
    <derivirana_varijabla naziv="DomainObject.Predmet.ProtustrankaFormatedWithAdress_1"> BOLJA PONUDA  j.d.o.o., Borisa Brnada 10, 44000 Sisak zastupanog po punomoćniku Leo Merzel</derivirana_varijabla>
  </DomainObject.Predmet.ProtustrankaFormatedWithAdress>
  <DomainObject.Predmet.ProtustrankaFormatedWithAdressOIB>
    <izvorni_sadrzaj> BOLJA PONUDA  j.d.o.o., OIB 80435838883, Borisa Brnada 10, 44000 Sisak zastupanog po punomoćniku Leo Merzel</izvorni_sadrzaj>
    <derivirana_varijabla naziv="DomainObject.Predmet.ProtustrankaFormatedWithAdressOIB_1"> BOLJA PONUDA  j.d.o.o., OIB 80435838883, Borisa Brnada 10, 44000 Sisak zastupanog po punomoćniku Leo Merzel</derivirana_varijabla>
  </DomainObject.Predmet.ProtustrankaFormatedWithAdressOIB>
  <DomainObject.Predmet.ProtustrankaWithAdress>
    <izvorni_sadrzaj>BOLJA PONUDA  j.d.o.o. Borisa Brnada 10, 44000 Sisak</izvorni_sadrzaj>
    <derivirana_varijabla naziv="DomainObject.Predmet.ProtustrankaWithAdress_1">BOLJA PONUDA  j.d.o.o. Borisa Brnada 10, 44000 Sisak</derivirana_varijabla>
  </DomainObject.Predmet.ProtustrankaWithAdress>
  <DomainObject.Predmet.ProtustrankaWithAdressOIB>
    <izvorni_sadrzaj>BOLJA PONUDA  j.d.o.o., OIB 80435838883, Borisa Brnada 10, 44000 Sisak</izvorni_sadrzaj>
    <derivirana_varijabla naziv="DomainObject.Predmet.ProtustrankaWithAdressOIB_1">BOLJA PONUDA  j.d.o.o., OIB 80435838883, Borisa Brnada 10, 44000 Sisak</derivirana_varijabla>
  </DomainObject.Predmet.ProtustrankaWithAdressOIB>
  <DomainObject.Predmet.ProtustrankaNazivFormated>
    <izvorni_sadrzaj>BOLJA PONUDA  j.d.o.o.</izvorni_sadrzaj>
    <derivirana_varijabla naziv="DomainObject.Predmet.ProtustrankaNazivFormated_1">BOLJA PONUDA  j.d.o.o.</derivirana_varijabla>
  </DomainObject.Predmet.ProtustrankaNazivFormated>
  <DomainObject.Predmet.ProtustrankaNazivFormatedOIB>
    <izvorni_sadrzaj>BOLJA PONUDA  j.d.o.o., OIB 80435838883</izvorni_sadrzaj>
    <derivirana_varijabla naziv="DomainObject.Predmet.ProtustrankaNazivFormatedOIB_1">BOLJA PONUDA  j.d.o.o., OIB 80435838883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BOLJA PONUDA  j.d.o.o. zastupanog po punomoćniku Leo Merzel</item>
    </izvorni_sadrzaj>
    <derivirana_varijabla naziv="DomainObject.Predmet.ProtuStrankaListFormated_1">
      <item>BOLJA PONUDA  j.d.o.o. zastupanog po punomoćniku Leo Merzel</item>
    </derivirana_varijabla>
  </DomainObject.Predmet.ProtuStrankaListFormated>
  <DomainObject.Predmet.ProtuStrankaListFormatedOIB>
    <izvorni_sadrzaj>
      <item>BOLJA PONUDA  j.d.o.o., OIB 80435838883 zastupanog po punomoćniku Leo Merzel</item>
    </izvorni_sadrzaj>
    <derivirana_varijabla naziv="DomainObject.Predmet.ProtuStrankaListFormatedOIB_1">
      <item>BOLJA PONUDA  j.d.o.o., OIB 80435838883 zastupanog po punomoćniku Leo Merzel</item>
    </derivirana_varijabla>
  </DomainObject.Predmet.ProtuStrankaListFormatedOIB>
  <DomainObject.Predmet.ProtuStrankaListFormatedWithAdress>
    <izvorni_sadrzaj>
      <item>BOLJA PONUDA  j.d.o.o., Borisa Brnada 10, 44000 Sisak zastupanog po punomoćniku Leo Merzel</item>
    </izvorni_sadrzaj>
    <derivirana_varijabla naziv="DomainObject.Predmet.ProtuStrankaListFormatedWithAdress_1">
      <item>BOLJA PONUDA  j.d.o.o., Borisa Brnada 10, 44000 Sisak zastupanog po punomoćniku Leo Merzel</item>
    </derivirana_varijabla>
  </DomainObject.Predmet.ProtuStrankaListFormatedWithAdress>
  <DomainObject.Predmet.ProtuStrankaListFormatedWithAdressOIB>
    <izvorni_sadrzaj>
      <item>BOLJA PONUDA  j.d.o.o., OIB 80435838883, Borisa Brnada 10, 44000 Sisak zastupanog po punomoćniku Leo Merzel</item>
    </izvorni_sadrzaj>
    <derivirana_varijabla naziv="DomainObject.Predmet.ProtuStrankaListFormatedWithAdressOIB_1">
      <item>BOLJA PONUDA  j.d.o.o., OIB 80435838883, Borisa Brnada 10, 44000 Sisak zastupanog po punomoćniku Leo Merzel</item>
    </derivirana_varijabla>
  </DomainObject.Predmet.ProtuStrankaListFormatedWithAdressOIB>
  <DomainObject.Predmet.ProtuStrankaListNazivFormated>
    <izvorni_sadrzaj>
      <item>BOLJA PONUDA  j.d.o.o.</item>
    </izvorni_sadrzaj>
    <derivirana_varijabla naziv="DomainObject.Predmet.ProtuStrankaListNazivFormated_1">
      <item>BOLJA PONUDA  j.d.o.o.</item>
    </derivirana_varijabla>
  </DomainObject.Predmet.ProtuStrankaListNazivFormated>
  <DomainObject.Predmet.ProtuStrankaListNazivFormatedOIB>
    <izvorni_sadrzaj>
      <item>BOLJA PONUDA  j.d.o.o., OIB 80435838883</item>
    </izvorni_sadrzaj>
    <derivirana_varijabla naziv="DomainObject.Predmet.ProtuStrankaListNazivFormatedOIB_1">
      <item>BOLJA PONUDA  j.d.o.o., OIB 80435838883</item>
    </derivirana_varijabla>
  </DomainObject.Predmet.ProtuStrankaListNazivFormatedOIB>
  <DomainObject.Predmet.OstaliListFormated>
    <izvorni_sadrzaj>
      <item>Leo Merzel punomoćnik sudionika u postupku BOLJA PONUDA  j.d.o.o.</item>
    </izvorni_sadrzaj>
    <derivirana_varijabla naziv="DomainObject.Predmet.OstaliListFormated_1">
      <item>Leo Merzel punomoćnik sudionika u postupku BOLJA PONUDA  j.d.o.o.</item>
    </derivirana_varijabla>
  </DomainObject.Predmet.OstaliListFormated>
  <DomainObject.Predmet.OstaliListFormatedOIB>
    <izvorni_sadrzaj>
      <item>Leo Merzel, OIB 37802882693 punomoćnik sudionika u postupku BOLJA PONUDA  j.d.o.o.</item>
    </izvorni_sadrzaj>
    <derivirana_varijabla naziv="DomainObject.Predmet.OstaliListFormatedOIB_1">
      <item>Leo Merzel, OIB 37802882693 punomoćnik sudionika u postupku BOLJA PONUDA  j.d.o.o.</item>
    </derivirana_varijabla>
  </DomainObject.Predmet.OstaliListFormatedOIB>
  <DomainObject.Predmet.OstaliListFormatedWithAdress>
    <izvorni_sadrzaj>
      <item>Leo Merzel, Borisa Brnada 10, 44000 Sisak punomoćnik sudionika u postupku BOLJA PONUDA  j.d.o.o.</item>
    </izvorni_sadrzaj>
    <derivirana_varijabla naziv="DomainObject.Predmet.OstaliListFormatedWithAdress_1">
      <item>Leo Merzel, Borisa Brnada 10, 44000 Sisak punomoćnik sudionika u postupku BOLJA PONUDA  j.d.o.o.</item>
    </derivirana_varijabla>
  </DomainObject.Predmet.OstaliListFormatedWithAdress>
  <DomainObject.Predmet.OstaliListFormatedWithAdressOIB>
    <izvorni_sadrzaj>
      <item>Leo Merzel, OIB 37802882693, Borisa Brnada 10, 44000 Sisak punomoćnik sudionika u postupku BOLJA PONUDA  j.d.o.o.</item>
    </izvorni_sadrzaj>
    <derivirana_varijabla naziv="DomainObject.Predmet.OstaliListFormatedWithAdressOIB_1">
      <item>Leo Merzel, OIB 37802882693, Borisa Brnada 10, 44000 Sisak punomoćnik sudionika u postupku BOLJA PONUDA  j.d.o.o.</item>
    </derivirana_varijabla>
  </DomainObject.Predmet.OstaliListFormatedWithAdressOIB>
  <DomainObject.Predmet.OstaliListNazivFormated>
    <izvorni_sadrzaj>
      <item>Leo Merzel</item>
    </izvorni_sadrzaj>
    <derivirana_varijabla naziv="DomainObject.Predmet.OstaliListNazivFormated_1">
      <item>Leo Merzel</item>
    </derivirana_varijabla>
  </DomainObject.Predmet.OstaliListNazivFormated>
  <DomainObject.Predmet.OstaliListNazivFormatedOIB>
    <izvorni_sadrzaj>
      <item>Leo Merzel, OIB 37802882693</item>
    </izvorni_sadrzaj>
    <derivirana_varijabla naziv="DomainObject.Predmet.OstaliListNazivFormatedOIB_1">
      <item>Leo Merzel, OIB 37802882693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BOLJA PONUDA  j.d.o.o.</izvorni_sadrzaj>
    <derivirana_varijabla naziv="DomainObject.Predmet.ProtustrankaIDrugi_1">BOLJA PONUDA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BOLJA PONUDA  j.d.o.o., OIB 80435838883, Borisa Brnada 10, 44000 Sisak</izvorni_sadrzaj>
    <derivirana_varijabla naziv="DomainObject.Predmet.ProtustrankaIDrugiAdressOIB_1">BOLJA PONUDA  j.d.o.o., OIB 80435838883, Borisa Brnada 10,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BOLJA PONUDA  j.d.o.o.</item>
      <item>Leo Merzel</item>
    </izvorni_sadrzaj>
    <derivirana_varijabla naziv="DomainObject.Predmet.SudioniciListNaziv_1">
      <item>FINA Regionalni centar Zagreb</item>
      <item>BOLJA PONUDA  j.d.o.o.</item>
      <item>Leo Merzel</item>
    </derivirana_varijabla>
  </DomainObject.Predmet.SudioniciListNaziv>
  <DomainObject.Predmet.SudioniciListAdressOIB>
    <izvorni_sadrzaj>
      <item>FINA Regionalni centar Zagreb, OIB 85821130368, Trg svibanjskih žrtava 1995. 1,10000 Zagreb</item>
      <item>BOLJA PONUDA  j.d.o.o., OIB 80435838883, Borisa Brnada 10,44000 Sisak</item>
      <item>Leo Merzel, OIB 37802882693, Borisa Brnada 10,44000 Sisak</item>
    </izvorni_sadrzaj>
    <derivirana_varijabla naziv="DomainObject.Predmet.SudioniciListAdressOIB_1">
      <item>FINA Regionalni centar Zagreb, OIB 85821130368, Trg svibanjskih žrtava 1995. 1,10000 Zagreb</item>
      <item>BOLJA PONUDA  j.d.o.o., OIB 80435838883, Borisa Brnada 10,44000 Sisak</item>
      <item>Leo Merzel, OIB 37802882693, Borisa Brnada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80435838883</item>
      <item>, OIB 37802882693</item>
    </izvorni_sadrzaj>
    <derivirana_varijabla naziv="DomainObject.Predmet.SudioniciListNazivOIB_1">
      <item>, OIB 85821130368</item>
      <item>, OIB 80435838883</item>
      <item>, OIB 37802882693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1415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2017-03-08T10:16:00Z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