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4624" w14:paraId="30c4624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0A51E6">
        <w:rPr>
          <w:b/>
        </w:rPr>
        <w:t>178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DD7332" w:rsidRPr="00DD7332">
        <w:t>PROJEKT-A.G.G. d.o.o. projektiranje, savjetovanje i izvođenje radova u graditeljstvu i geodeziji</w:t>
      </w:r>
      <w:r w:rsidR="00DD7332">
        <w:t>, R. Boškovića 24, Split,</w:t>
      </w:r>
      <w:r w:rsidR="00784A37">
        <w:t xml:space="preserve"> </w:t>
      </w:r>
      <w:r w:rsidR="00F061F2" w:rsidRPr="00F061F2">
        <w:t>OIB:</w:t>
      </w:r>
      <w:r w:rsidR="00DD7332">
        <w:t xml:space="preserve"> </w:t>
      </w:r>
      <w:r w:rsidR="00DD7332" w:rsidRPr="00DD7332">
        <w:t>18358113739</w:t>
      </w:r>
      <w:r w:rsidR="00784A37">
        <w:t xml:space="preserve">, </w:t>
      </w:r>
      <w:r w:rsidR="00F867CE" w:rsidRPr="00F061F2">
        <w:t xml:space="preserve">dana </w:t>
      </w:r>
      <w:r w:rsidR="00DD7332">
        <w:t>16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>Otvara se stečajni postupak nad</w:t>
      </w:r>
      <w:r w:rsidR="00DD7332">
        <w:t xml:space="preserve"> </w:t>
      </w:r>
      <w:r w:rsidR="00C25F29">
        <w:t xml:space="preserve"> </w:t>
      </w:r>
      <w:r w:rsidR="00DD7332" w:rsidRPr="00DD7332">
        <w:t>PROJEKT-A.G.G. d.o.o. projektiranje, savjetovanje i izvođenje radova u graditeljstvu i geodeziji</w:t>
      </w:r>
      <w:r w:rsidR="00784A37" w:rsidRPr="00784A37">
        <w:t>,</w:t>
      </w:r>
      <w:r w:rsidR="00DD7332" w:rsidRPr="00DD7332">
        <w:t xml:space="preserve"> R. Boškovića 24, Split, OIB: 18358113739</w:t>
      </w:r>
      <w:r w:rsidR="00784A37" w:rsidRPr="00784A37">
        <w:t xml:space="preserve"> ,</w:t>
      </w:r>
      <w:r w:rsidR="00DD7332">
        <w:t xml:space="preserve">  16</w:t>
      </w:r>
      <w:r w:rsidR="0019781D">
        <w:t xml:space="preserve">.siječnja 2019. </w:t>
      </w:r>
      <w:r w:rsidR="00C25F29">
        <w:t>g u 13,20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DD7332">
        <w:t xml:space="preserve"> nad</w:t>
      </w:r>
      <w:r w:rsidR="00784A37">
        <w:t xml:space="preserve"> </w:t>
      </w:r>
      <w:r w:rsidR="00DD7332" w:rsidRPr="00DD7332">
        <w:t>PROJEKT-A.G.G. d.o.o. projektiranje, savjetovanje i izvođenje radova u graditeljstvu i geodeziji, R. Boškovića 24, Split, OIB: 18358113739,</w:t>
      </w:r>
      <w:r w:rsidR="00784A37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6A0DF2">
        <w:t>11</w:t>
      </w:r>
      <w:r w:rsidR="003E7BC1" w:rsidRPr="00F061F2">
        <w:t>.</w:t>
      </w:r>
      <w:r w:rsidR="006108BC" w:rsidRPr="00F061F2">
        <w:t xml:space="preserve"> </w:t>
      </w:r>
      <w:r w:rsidR="006A0DF2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0A51E6">
        <w:t>643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</w:t>
      </w:r>
      <w:r w:rsidRPr="00730B31">
        <w:lastRenderedPageBreak/>
        <w:t>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6A0DF2">
        <w:t>12</w:t>
      </w:r>
      <w:r w:rsidR="00CD4EB0">
        <w:t>.</w:t>
      </w:r>
      <w:r w:rsidR="00E907B5" w:rsidRPr="00F061F2">
        <w:t xml:space="preserve"> </w:t>
      </w:r>
      <w:r w:rsidR="006A0DF2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6A0DF2">
        <w:t>12</w:t>
      </w:r>
      <w:r w:rsidR="00987A3F" w:rsidRPr="00F061F2">
        <w:t>.</w:t>
      </w:r>
      <w:r w:rsidR="00CD4EB0">
        <w:t xml:space="preserve"> </w:t>
      </w:r>
      <w:r w:rsidR="006A0DF2">
        <w:t>srpnja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DD7332">
        <w:rPr>
          <w:b/>
        </w:rPr>
        <w:t>16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B11" w:rsidP="00824DEA" w:rsidR="00BF1B11">
      <w:r>
        <w:separator/>
      </w:r>
    </w:p>
  </w:endnote>
  <w:endnote w:id="0" w:type="continuationSeparator">
    <w:p w:rsidRDefault="00BF1B11" w:rsidP="00824DEA" w:rsidR="00BF1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B11" w:rsidP="00824DEA" w:rsidR="00BF1B11">
      <w:r>
        <w:separator/>
      </w:r>
    </w:p>
  </w:footnote>
  <w:footnote w:id="0" w:type="continuationSeparator">
    <w:p w:rsidRDefault="00BF1B11" w:rsidP="00824DEA" w:rsidR="00BF1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6E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A51E6">
          <w:t>178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A51E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4A66EB"/>
    <w:rsid w:val="00511383"/>
    <w:rsid w:val="0051349D"/>
    <w:rsid w:val="00516B6D"/>
    <w:rsid w:val="00517AE2"/>
    <w:rsid w:val="00535742"/>
    <w:rsid w:val="00554503"/>
    <w:rsid w:val="0055714E"/>
    <w:rsid w:val="00593887"/>
    <w:rsid w:val="005B1E4B"/>
    <w:rsid w:val="005B77A7"/>
    <w:rsid w:val="005D519B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834DD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D50DE"/>
    <w:rsid w:val="00AE62B0"/>
    <w:rsid w:val="00AF5F67"/>
    <w:rsid w:val="00B1663A"/>
    <w:rsid w:val="00B21086"/>
    <w:rsid w:val="00B469E7"/>
    <w:rsid w:val="00B5054E"/>
    <w:rsid w:val="00B552E3"/>
    <w:rsid w:val="00BA1E10"/>
    <w:rsid w:val="00BF1B11"/>
    <w:rsid w:val="00C255CF"/>
    <w:rsid w:val="00C25F29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DD7332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6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6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6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6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6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6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St-178/2019</izvorni_sadrzaj>
    <derivirana_varijabla naziv="DomainObject.Predmet.OznakaBroj_1">St-178/2019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PROJEKT-A.G.G. d.o.o. projektiranje, savjetovanje i izvođenje radova u graditeljstvu i geodeziji</izvorni_sadrzaj>
    <derivirana_varijabla naziv="DomainObject.Predmet.ProtustrankaFormated_1">  PROJEKT-A.G.G. d.o.o. projektiranje, savjetovanje i izvođenje radova u graditeljstvu i geodeziji</derivirana_varijabla>
  </DomainObject.Predmet.ProtustrankaFormated>
  <DomainObject.Predmet.ProtustrankaFormatedOIB>
    <izvorni_sadrzaj>  PROJEKT-A.G.G. d.o.o. projektiranje, savjetovanje i izvođenje radova u graditeljstvu i geodeziji, OIB 18358113739</izvorni_sadrzaj>
    <derivirana_varijabla naziv="DomainObject.Predmet.ProtustrankaFormatedOIB_1">  PROJEKT-A.G.G. d.o.o. projektiranje, savjetovanje i izvođenje radova u graditeljstvu i geodeziji, OIB 18358113739</derivirana_varijabla>
  </DomainObject.Predmet.ProtustrankaFormatedOIB>
  <DomainObject.Predmet.ProtustrankaFormatedWithAdress>
    <izvorni_sadrzaj> PROJEKT-A.G.G. d.o.o. projektiranje, savjetovanje i izvođenje radova u graditeljstvu i geodeziji, R.Boškovića 24, 21000 Split</izvorni_sadrzaj>
    <derivirana_varijabla naziv="DomainObject.Predmet.ProtustrankaFormatedWithAdress_1"> PROJEKT-A.G.G. d.o.o. projektiranje, savjetovanje i izvođenje radova u graditeljstvu i geodeziji, R.Boškovića 24, 21000 Split</derivirana_varijabla>
  </DomainObject.Predmet.ProtustrankaFormatedWithAdress>
  <DomainObject.Predmet.ProtustrankaFormatedWithAdressOIB>
    <izvorni_sadrzaj> PROJEKT-A.G.G. d.o.o. projektiranje, savjetovanje i izvođenje radova u graditeljstvu i geodeziji, OIB 18358113739, R.Boškovića 24, 21000 Split</izvorni_sadrzaj>
    <derivirana_varijabla naziv="DomainObject.Predmet.ProtustrankaFormatedWithAdressOIB_1"> PROJEKT-A.G.G. d.o.o. projektiranje, savjetovanje i izvođenje radova u graditeljstvu i geodeziji, OIB 18358113739, R.Boškovića 24, 21000 Split</derivirana_varijabla>
  </DomainObject.Predmet.ProtustrankaFormatedWithAdressOIB>
  <DomainObject.Predmet.ProtustrankaWithAdress>
    <izvorni_sadrzaj>PROJEKT-A.G.G. d.o.o. projektiranje, savjetovanje i izvođenje radova u graditeljstvu i geodeziji R.Boškovića 24, 21000 Split</izvorni_sadrzaj>
    <derivirana_varijabla naziv="DomainObject.Predmet.ProtustrankaWithAdress_1">PROJEKT-A.G.G. d.o.o. projektiranje, savjetovanje i izvođenje radova u graditeljstvu i geodeziji R.Boškovića 24, 21000 Split</derivirana_varijabla>
  </DomainObject.Predmet.ProtustrankaWithAdress>
  <DomainObject.Predmet.ProtustrankaWithAdressOIB>
    <izvorni_sadrzaj>PROJEKT-A.G.G. d.o.o. projektiranje, savjetovanje i izvođenje radova u graditeljstvu i geodeziji, OIB 18358113739, R.Boškovića 24, 21000 Split</izvorni_sadrzaj>
    <derivirana_varijabla naziv="DomainObject.Predmet.ProtustrankaWithAdressOIB_1">PROJEKT-A.G.G. d.o.o. projektiranje, savjetovanje i izvođenje radova u graditeljstvu i geodeziji, OIB 18358113739, R.Boškovića 24, 21000 Split</derivirana_varijabla>
  </DomainObject.Predmet.ProtustrankaWithAdressOIB>
  <DomainObject.Predmet.ProtustrankaNazivFormated>
    <izvorni_sadrzaj>PROJEKT-A.G.G. d.o.o. projektiranje, savjetovanje i izvođenje radova u graditeljstvu i geodeziji</izvorni_sadrzaj>
    <derivirana_varijabla naziv="DomainObject.Predmet.ProtustrankaNazivFormated_1">PROJEKT-A.G.G. d.o.o. projektiranje, savjetovanje i izvođenje radova u graditeljstvu i geodeziji</derivirana_varijabla>
  </DomainObject.Predmet.ProtustrankaNazivFormated>
  <DomainObject.Predmet.ProtustrankaNazivFormatedOIB>
    <izvorni_sadrzaj>PROJEKT-A.G.G. d.o.o. projektiranje, savjetovanje i izvođenje radova u graditeljstvu i geodeziji, OIB 18358113739</izvorni_sadrzaj>
    <derivirana_varijabla naziv="DomainObject.Predmet.ProtustrankaNazivFormatedOIB_1">PROJEKT-A.G.G. d.o.o. projektiranje, savjetovanje i izvođenje radova u graditeljstvu i geodeziji, OIB 18358113739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87374.73</izvorni_sadrzaj>
    <derivirana_varijabla naziv="DomainObject.Predmet.TrenutnaVrijednost_1">87374.73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PROJEKT-A.G.G. d.o.o. projektiranje, savjetovanje i izvođenje radova u graditeljstvu i geodeziji</item>
    </izvorni_sadrzaj>
    <derivirana_varijabla naziv="DomainObject.Predmet.ProtuStrankaListFormated_1">
      <item>PROJEKT-A.G.G. d.o.o. projektiranje, savjetovanje i izvođenje radova u graditeljstvu i geodeziji</item>
    </derivirana_varijabla>
  </DomainObject.Predmet.ProtuStrankaListFormated>
  <DomainObject.Predmet.ProtuStrankaListFormatedOIB>
    <izvorni_sadrzaj>
      <item>PROJEKT-A.G.G. d.o.o. projektiranje, savjetovanje i izvođenje radova u graditeljstvu i geodeziji, OIB 18358113739</item>
    </izvorni_sadrzaj>
    <derivirana_varijabla naziv="DomainObject.Predmet.ProtuStrankaListFormatedOIB_1">
      <item>PROJEKT-A.G.G. d.o.o. projektiranje, savjetovanje i izvođenje radova u graditeljstvu i geodeziji, OIB 18358113739</item>
    </derivirana_varijabla>
  </DomainObject.Predmet.ProtuStrankaListFormatedOIB>
  <DomainObject.Predmet.ProtuStrankaListFormatedWithAdress>
    <izvorni_sadrzaj>
      <item>PROJEKT-A.G.G. d.o.o. projektiranje, savjetovanje i izvođenje radova u graditeljstvu i geodeziji, R.Boškovića 24, 21000 Split</item>
    </izvorni_sadrzaj>
    <derivirana_varijabla naziv="DomainObject.Predmet.ProtuStrankaListFormatedWithAdress_1">
      <item>PROJEKT-A.G.G. d.o.o. projektiranje, savjetovanje i izvođenje radova u graditeljstvu i geodeziji, R.Boškovića 24, 21000 Split</item>
    </derivirana_varijabla>
  </DomainObject.Predmet.ProtuStrankaListFormatedWithAdress>
  <DomainObject.Predmet.ProtuStrankaListFormatedWithAdressOIB>
    <izvorni_sadrzaj>
      <item>PROJEKT-A.G.G. d.o.o. projektiranje, savjetovanje i izvođenje radova u graditeljstvu i geodeziji, OIB 18358113739, R.Boškovića 24, 21000 Split</item>
    </izvorni_sadrzaj>
    <derivirana_varijabla naziv="DomainObject.Predmet.ProtuStrankaListFormatedWithAdressOIB_1">
      <item>PROJEKT-A.G.G. d.o.o. projektiranje, savjetovanje i izvođenje radova u graditeljstvu i geodeziji, OIB 18358113739, R.Boškovića 24, 21000 Split</item>
    </derivirana_varijabla>
  </DomainObject.Predmet.ProtuStrankaListFormatedWithAdressOIB>
  <DomainObject.Predmet.ProtuStrankaListNazivFormated>
    <izvorni_sadrzaj>
      <item>PROJEKT-A.G.G. d.o.o. projektiranje, savjetovanje i izvođenje radova u graditeljstvu i geodeziji</item>
    </izvorni_sadrzaj>
    <derivirana_varijabla naziv="DomainObject.Predmet.ProtuStrankaListNazivFormated_1">
      <item>PROJEKT-A.G.G. d.o.o. projektiranje, savjetovanje i izvođenje radova u graditeljstvu i geodeziji</item>
    </derivirana_varijabla>
  </DomainObject.Predmet.ProtuStrankaListNazivFormated>
  <DomainObject.Predmet.ProtuStrankaListNazivFormatedOIB>
    <izvorni_sadrzaj>
      <item>PROJEKT-A.G.G. d.o.o. projektiranje, savjetovanje i izvođenje radova u graditeljstvu i geodeziji, OIB 18358113739</item>
    </izvorni_sadrzaj>
    <derivirana_varijabla naziv="DomainObject.Predmet.ProtuStrankaListNazivFormatedOIB_1">
      <item>PROJEKT-A.G.G. d.o.o. projektiranje, savjetovanje i izvođenje radova u graditeljstvu i geodeziji, OIB 18358113739</item>
    </derivirana_varijabla>
  </DomainObject.Predmet.ProtuStrankaListNazivFormatedOIB>
  <DomainObject.Predmet.OstaliListFormated>
    <izvorni_sadrzaj>
      <item>Senko Škeva</item>
    </izvorni_sadrzaj>
    <derivirana_varijabla naziv="DomainObject.Predmet.OstaliListFormated_1">
      <item>Senko Škeva</item>
    </derivirana_varijabla>
  </DomainObject.Predmet.OstaliListFormated>
  <DomainObject.Predmet.OstaliListFormatedOIB>
    <izvorni_sadrzaj>
      <item>Senko Škeva, OIB 78842412456</item>
    </izvorni_sadrzaj>
    <derivirana_varijabla naziv="DomainObject.Predmet.OstaliListFormatedOIB_1">
      <item>Senko Škeva, OIB 78842412456</item>
    </derivirana_varijabla>
  </DomainObject.Predmet.OstaliListFormatedOIB>
  <DomainObject.Predmet.OstaliListFormatedWithAdress>
    <izvorni_sadrzaj>
      <item>Senko Škeva, Gajeva 18, 21000 Split</item>
    </izvorni_sadrzaj>
    <derivirana_varijabla naziv="DomainObject.Predmet.OstaliListFormatedWithAdress_1">
      <item>Senko Škeva, Gajeva 18, 21000 Split</item>
    </derivirana_varijabla>
  </DomainObject.Predmet.OstaliListFormatedWithAdress>
  <DomainObject.Predmet.OstaliListFormatedWithAdressOIB>
    <izvorni_sadrzaj>
      <item>Senko Škeva, OIB 78842412456, Gajeva 18, 21000 Split</item>
    </izvorni_sadrzaj>
    <derivirana_varijabla naziv="DomainObject.Predmet.OstaliListFormatedWithAdressOIB_1">
      <item>Senko Škeva, OIB 78842412456, Gajeva 18, 21000 Split</item>
    </derivirana_varijabla>
  </DomainObject.Predmet.OstaliListFormatedWithAdressOIB>
  <DomainObject.Predmet.OstaliListNazivFormated>
    <izvorni_sadrzaj>
      <item>Senko Škeva</item>
    </izvorni_sadrzaj>
    <derivirana_varijabla naziv="DomainObject.Predmet.OstaliListNazivFormated_1">
      <item>Senko Škeva</item>
    </derivirana_varijabla>
  </DomainObject.Predmet.OstaliListNazivFormated>
  <DomainObject.Predmet.OstaliListNazivFormatedOIB>
    <izvorni_sadrzaj>
      <item>Senko Škeva, OIB 78842412456</item>
    </izvorni_sadrzaj>
    <derivirana_varijabla naziv="DomainObject.Predmet.OstaliListNazivFormatedOIB_1">
      <item>Senko Škeva, OIB 78842412456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PROJEKT-A.G.G. d.o.o. projektiranje, savjetovanje i izvođenje radova u graditeljstvu i geodeziji</izvorni_sadrzaj>
    <derivirana_varijabla naziv="DomainObject.Predmet.ProtustrankaIDrugi_1">PROJEKT-A.G.G. d.o.o. projektiranje, savjetovanje i izvođenje radova u graditeljstvu i geodeziji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PROJEKT-A.G.G. d.o.o. projektiranje, savjetovanje i izvođenje radova u graditeljstvu i geodeziji, OIB 18358113739, R.Boškovića 24, 21000 Split</izvorni_sadrzaj>
    <derivirana_varijabla naziv="DomainObject.Predmet.ProtustrankaIDrugiAdressOIB_1">PROJEKT-A.G.G. d.o.o. projektiranje, savjetovanje i izvođenje radova u graditeljstvu i geodeziji, OIB 18358113739, R.Boškovića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PROJEKT-A.G.G. d.o.o. projektiranje, savjetovanje i izvođenje radova u graditeljstvu i geodeziji</item>
      <item>FINANCIJSKA AGENCIJA, RC SPLIT</item>
      <item>Senko Škeva</item>
    </izvorni_sadrzaj>
    <derivirana_varijabla naziv="DomainObject.Predmet.SudioniciListNaziv_1">
      <item>PROJEKT-A.G.G. d.o.o. projektiranje, savjetovanje i izvođenje radova u graditeljstvu i geodeziji</item>
      <item>FINANCIJSKA AGENCIJA, RC SPLIT</item>
      <item>Senko Škeva</item>
    </derivirana_varijabla>
  </DomainObject.Predmet.SudioniciListNaziv>
  <DomainObject.Predmet.SudioniciListAdressOIB>
    <izvorni_sadrzaj>
      <item>PROJEKT-A.G.G. d.o.o. projektiranje, savjetovanje i izvođenje radova u graditeljstvu i geodeziji, OIB 18358113739, R.Boškovića 24,21000 Split</item>
      <item>FINANCIJSKA AGENCIJA, RC SPLIT, OIB 85821130368, Mažuranićevo šetalište 24 b,21000 Split</item>
      <item>Senko Škeva, OIB 78842412456, Gajeva 18,21000 Split</item>
    </izvorni_sadrzaj>
    <derivirana_varijabla naziv="DomainObject.Predmet.SudioniciListAdressOIB_1">
      <item>PROJEKT-A.G.G. d.o.o. projektiranje, savjetovanje i izvođenje radova u graditeljstvu i geodeziji, OIB 18358113739, R.Boškovića 24,21000 Split</item>
      <item>FINANCIJSKA AGENCIJA, RC SPLIT, OIB 85821130368, Mažuranićevo šetalište 24 b,21000 Split</item>
      <item>Senko Škeva, OIB 78842412456, Gajeva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18358113739</item>
      <item>, OIB 85821130368</item>
      <item>, OIB 78842412456</item>
    </izvorni_sadrzaj>
    <derivirana_varijabla naziv="DomainObject.Predmet.SudioniciListNazivOIB_1">
      <item>, OIB 18358113739</item>
      <item>, OIB 85821130368</item>
      <item>, OIB 78842412456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3587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2019-01-16T11:56:00Z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2019-01-16T12:08:00Z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(St-178-19 - čl.132.SZ-otvaranje i zaključenje projekt agg.docx)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