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4e899" w14:paraId="f14e899" w:rsidRDefault="00D7501C" w:rsidP="00D7501C" w:rsidR="00D7501C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925A07" w:rsidR="00D7501C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D7501C" w:rsidP="00925A07" w:rsidR="00D7501C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501C" w:rsidP="00925A07" w:rsidR="00D7501C" w:rsidRPr="00B97334">
            <w:pPr>
              <w:jc w:val="center"/>
            </w:pPr>
            <w:r w:rsidRPr="00B97334">
              <w:t>Republika Hrvatska</w:t>
            </w:r>
          </w:p>
          <w:p w:rsidRDefault="00D7501C" w:rsidP="00925A07" w:rsidR="00D7501C" w:rsidRPr="00B97334">
            <w:pPr>
              <w:jc w:val="center"/>
            </w:pPr>
            <w:r w:rsidRPr="00B97334">
              <w:t>Trgovački sud u Osijeku</w:t>
            </w:r>
          </w:p>
          <w:p w:rsidRDefault="00D7501C" w:rsidP="00925A07" w:rsidR="00D7501C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925A07" w:rsidR="00D7501C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501C" w:rsidP="00D7501C" w:rsidR="00D7501C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St-1931/2018-3</w:t>
            </w:r>
            <w:r w:rsidRPr="00B97334">
              <w:t xml:space="preserve"> </w:t>
            </w:r>
          </w:p>
        </w:tc>
      </w:tr>
    </w:tbl>
    <w:p w:rsidRDefault="000548B4" w:rsidP="000548B4" w:rsidR="000548B4">
      <w:pPr>
        <w:jc w:val="right"/>
      </w:pPr>
    </w:p>
    <w:p w:rsidRDefault="00D7501C" w:rsidP="000548B4" w:rsidR="00D7501C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4B5B8D">
        <w:t xml:space="preserve"> </w:t>
      </w:r>
      <w:r w:rsidR="00563840">
        <w:t xml:space="preserve"> </w:t>
      </w:r>
      <w:proofErr w:type="spellStart"/>
      <w:r w:rsidR="00D7501C" w:rsidRPr="00D7501C">
        <w:t>GREGORAN</w:t>
      </w:r>
      <w:proofErr w:type="spellEnd"/>
      <w:r w:rsidR="00D7501C" w:rsidRPr="00D7501C">
        <w:t xml:space="preserve"> jednostavno društvo s ograničenom odgovornošću za ugostiteljstvo i usluge</w:t>
      </w:r>
      <w:r w:rsidR="00D7501C">
        <w:t xml:space="preserve"> Beli Manastir, Trg slobode 29a, </w:t>
      </w:r>
      <w:proofErr w:type="spellStart"/>
      <w:r w:rsidR="00D7501C">
        <w:t>OIB</w:t>
      </w:r>
      <w:proofErr w:type="spellEnd"/>
      <w:r w:rsidR="00D7501C">
        <w:t xml:space="preserve">: </w:t>
      </w:r>
      <w:r w:rsidR="00D7501C" w:rsidRPr="00D7501C">
        <w:t>83751735094</w:t>
      </w:r>
      <w:r w:rsidR="00D7501C">
        <w:t xml:space="preserve"> </w:t>
      </w:r>
      <w:proofErr w:type="spellStart"/>
      <w:r w:rsidR="00D7501C">
        <w:t>MBS</w:t>
      </w:r>
      <w:proofErr w:type="spellEnd"/>
      <w:r w:rsidR="00D7501C">
        <w:t xml:space="preserve">: </w:t>
      </w:r>
      <w:r w:rsidR="00D7501C" w:rsidRPr="00D7501C">
        <w:t>030138690</w:t>
      </w:r>
      <w:r w:rsidR="00D7501C">
        <w:t xml:space="preserve">, </w:t>
      </w:r>
      <w:r>
        <w:t>temeljem članka 430. Stečajnog zakona (Narodne novine 71/15), dana</w:t>
      </w:r>
      <w:r w:rsidR="00274CCA">
        <w:t xml:space="preserve"> </w:t>
      </w:r>
      <w:r w:rsidR="00D7501C">
        <w:t>16. siječnja 2019.</w:t>
      </w:r>
      <w:r>
        <w:t xml:space="preserve">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17D48">
        <w:rPr>
          <w:bCs/>
        </w:rPr>
        <w:t xml:space="preserve"> </w:t>
      </w:r>
      <w:proofErr w:type="spellStart"/>
      <w:r w:rsidR="00D7501C" w:rsidRPr="00D7501C">
        <w:t>GREGORAN</w:t>
      </w:r>
      <w:proofErr w:type="spellEnd"/>
      <w:r w:rsidR="00D7501C" w:rsidRPr="00D7501C">
        <w:t xml:space="preserve"> jednostavno društvo s ograničenom odgovornošću za ugostiteljstvo i usluge</w:t>
      </w:r>
      <w:r w:rsidR="00D7501C">
        <w:t xml:space="preserve"> Beli Manastir, Trg slobode 29a, </w:t>
      </w:r>
      <w:proofErr w:type="spellStart"/>
      <w:r w:rsidR="00D7501C">
        <w:t>OIB</w:t>
      </w:r>
      <w:proofErr w:type="spellEnd"/>
      <w:r w:rsidR="00D7501C">
        <w:t xml:space="preserve">: </w:t>
      </w:r>
      <w:r w:rsidR="00D7501C" w:rsidRPr="00D7501C">
        <w:t>83751735094</w:t>
      </w:r>
      <w:r w:rsidR="00D7501C">
        <w:t xml:space="preserve"> </w:t>
      </w:r>
      <w:proofErr w:type="spellStart"/>
      <w:r w:rsidR="00D7501C">
        <w:t>MBS</w:t>
      </w:r>
      <w:proofErr w:type="spellEnd"/>
      <w:r w:rsidR="00D7501C">
        <w:t xml:space="preserve">: </w:t>
      </w:r>
      <w:r w:rsidR="00D7501C" w:rsidRPr="00D7501C">
        <w:t>030138690</w:t>
      </w:r>
      <w:r w:rsidR="00D7501C">
        <w:t>., iznosi 118.542,16 k</w:t>
      </w:r>
      <w:r w:rsidR="00380478">
        <w:t>n.</w:t>
      </w:r>
      <w:r w:rsidR="00417D48">
        <w:t xml:space="preserve"> </w:t>
      </w:r>
      <w:r w:rsidR="005B6C7F">
        <w:rPr>
          <w:bCs/>
        </w:rPr>
        <w:t xml:space="preserve"> </w:t>
      </w:r>
      <w:r w:rsidR="0024175D">
        <w:t xml:space="preserve">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E20473">
        <w:t xml:space="preserve"> </w:t>
      </w:r>
      <w:r w:rsidR="00D7501C">
        <w:t xml:space="preserve">Dejan </w:t>
      </w:r>
      <w:proofErr w:type="spellStart"/>
      <w:r w:rsidR="00D7501C">
        <w:t>Gregoran</w:t>
      </w:r>
      <w:proofErr w:type="spellEnd"/>
      <w:r w:rsidR="00D7501C">
        <w:t xml:space="preserve"> iz </w:t>
      </w:r>
      <w:proofErr w:type="spellStart"/>
      <w:r w:rsidR="00D7501C">
        <w:t>Belog</w:t>
      </w:r>
      <w:proofErr w:type="spellEnd"/>
      <w:r w:rsidR="00D7501C">
        <w:t xml:space="preserve"> Manastira</w:t>
      </w:r>
      <w:r w:rsidR="00697F5F">
        <w:t xml:space="preserve">, </w:t>
      </w:r>
      <w:r w:rsidR="00683A70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B5B8D">
        <w:t>1</w:t>
      </w:r>
      <w:r w:rsidR="00380478">
        <w:t>9</w:t>
      </w:r>
      <w:r w:rsidR="00D7501C">
        <w:t>31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</w:t>
      </w:r>
      <w:r w:rsidR="00D7501C">
        <w:t>16. siječnja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049F"/>
    <w:rsid w:val="000F5F58"/>
    <w:rsid w:val="001163B9"/>
    <w:rsid w:val="001702A3"/>
    <w:rsid w:val="001744F2"/>
    <w:rsid w:val="001B2234"/>
    <w:rsid w:val="001B35F0"/>
    <w:rsid w:val="001C5A25"/>
    <w:rsid w:val="001C6776"/>
    <w:rsid w:val="001D042F"/>
    <w:rsid w:val="001E1227"/>
    <w:rsid w:val="00202A71"/>
    <w:rsid w:val="0024175D"/>
    <w:rsid w:val="00241DA6"/>
    <w:rsid w:val="00274CCA"/>
    <w:rsid w:val="00286FEC"/>
    <w:rsid w:val="002975E0"/>
    <w:rsid w:val="002D38A2"/>
    <w:rsid w:val="00301544"/>
    <w:rsid w:val="00315FA3"/>
    <w:rsid w:val="00333056"/>
    <w:rsid w:val="00333EEE"/>
    <w:rsid w:val="003513CF"/>
    <w:rsid w:val="003548A8"/>
    <w:rsid w:val="003561EA"/>
    <w:rsid w:val="003703B4"/>
    <w:rsid w:val="00380478"/>
    <w:rsid w:val="003978F4"/>
    <w:rsid w:val="003A303D"/>
    <w:rsid w:val="003B5EDE"/>
    <w:rsid w:val="003C57D4"/>
    <w:rsid w:val="003E3F81"/>
    <w:rsid w:val="00417D48"/>
    <w:rsid w:val="00447DA0"/>
    <w:rsid w:val="004726DA"/>
    <w:rsid w:val="004777F8"/>
    <w:rsid w:val="004B5B8D"/>
    <w:rsid w:val="004D53CB"/>
    <w:rsid w:val="004E1DE7"/>
    <w:rsid w:val="0053343C"/>
    <w:rsid w:val="00536D6F"/>
    <w:rsid w:val="00541C63"/>
    <w:rsid w:val="00563840"/>
    <w:rsid w:val="005761C7"/>
    <w:rsid w:val="005B153D"/>
    <w:rsid w:val="005B6C7F"/>
    <w:rsid w:val="005B7479"/>
    <w:rsid w:val="005E3513"/>
    <w:rsid w:val="00607B35"/>
    <w:rsid w:val="00614853"/>
    <w:rsid w:val="006331DF"/>
    <w:rsid w:val="006341D0"/>
    <w:rsid w:val="006437E1"/>
    <w:rsid w:val="00647F89"/>
    <w:rsid w:val="00650C13"/>
    <w:rsid w:val="00655B9E"/>
    <w:rsid w:val="00666AF0"/>
    <w:rsid w:val="00683A70"/>
    <w:rsid w:val="00686903"/>
    <w:rsid w:val="00694E1F"/>
    <w:rsid w:val="00697F5F"/>
    <w:rsid w:val="006A4595"/>
    <w:rsid w:val="006B53E4"/>
    <w:rsid w:val="006C228F"/>
    <w:rsid w:val="0074799A"/>
    <w:rsid w:val="007961D6"/>
    <w:rsid w:val="007B34A0"/>
    <w:rsid w:val="007C288D"/>
    <w:rsid w:val="007F70A2"/>
    <w:rsid w:val="008411CC"/>
    <w:rsid w:val="00846E43"/>
    <w:rsid w:val="008511A2"/>
    <w:rsid w:val="0085799C"/>
    <w:rsid w:val="0086105F"/>
    <w:rsid w:val="008E3CFD"/>
    <w:rsid w:val="00910DD3"/>
    <w:rsid w:val="00912224"/>
    <w:rsid w:val="00920CF8"/>
    <w:rsid w:val="00972793"/>
    <w:rsid w:val="00977EF5"/>
    <w:rsid w:val="00994A0B"/>
    <w:rsid w:val="00A1253E"/>
    <w:rsid w:val="00A54A88"/>
    <w:rsid w:val="00A95271"/>
    <w:rsid w:val="00AA1B10"/>
    <w:rsid w:val="00AD2FA6"/>
    <w:rsid w:val="00AE18F6"/>
    <w:rsid w:val="00B1067E"/>
    <w:rsid w:val="00B209C6"/>
    <w:rsid w:val="00B60967"/>
    <w:rsid w:val="00B82754"/>
    <w:rsid w:val="00B83E6F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460D1"/>
    <w:rsid w:val="00D5303A"/>
    <w:rsid w:val="00D7501C"/>
    <w:rsid w:val="00D87DF7"/>
    <w:rsid w:val="00DA30E4"/>
    <w:rsid w:val="00DA7C40"/>
    <w:rsid w:val="00DB40AF"/>
    <w:rsid w:val="00DB5246"/>
    <w:rsid w:val="00DB6E90"/>
    <w:rsid w:val="00DE0702"/>
    <w:rsid w:val="00DE33B1"/>
    <w:rsid w:val="00E00CDF"/>
    <w:rsid w:val="00E20473"/>
    <w:rsid w:val="00E21D06"/>
    <w:rsid w:val="00E275FE"/>
    <w:rsid w:val="00E34457"/>
    <w:rsid w:val="00E440F4"/>
    <w:rsid w:val="00E60796"/>
    <w:rsid w:val="00EB4CAC"/>
    <w:rsid w:val="00EB6035"/>
    <w:rsid w:val="00EC4F0F"/>
    <w:rsid w:val="00ED6CF0"/>
    <w:rsid w:val="00F058BB"/>
    <w:rsid w:val="00F0606D"/>
    <w:rsid w:val="00F07456"/>
    <w:rsid w:val="00F10EAE"/>
    <w:rsid w:val="00F32A7B"/>
    <w:rsid w:val="00F60746"/>
    <w:rsid w:val="00F709B0"/>
    <w:rsid w:val="00FC4B5A"/>
    <w:rsid w:val="00FD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customStyle="true" w:styleId="VSVerzija" w:type="paragraph">
    <w:name w:val="VS_Verzija"/>
    <w:basedOn w:val="Normal"/>
    <w:rsid w:val="00D7501C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FD76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D7657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D7657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657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657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customStyle="1" w:styleId="VSVerzija" w:type="paragraph">
    <w:name w:val="VS_Verzija"/>
    <w:basedOn w:val="Normal"/>
    <w:rsid w:val="00D7501C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FD76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D7657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D7657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657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657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1931</izvorni_sadrzaj>
    <derivirana_varijabla naziv="DomainObject.Predmet.Broj_1">1931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St-1931/2018</izvorni_sadrzaj>
    <derivirana_varijabla naziv="DomainObject.Predmet.OznakaBroj_1">St-1931/2018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GREGORAN jednostavno društvo s ograničenom odgovornošću za ugostiteljstvo i usluge</izvorni_sadrzaj>
    <derivirana_varijabla naziv="DomainObject.Predmet.ProtustrankaFormated_1">  GREGORAN jednostavno društvo s ograničenom odgovornošću za ugostiteljstvo i usluge</derivirana_varijabla>
  </DomainObject.Predmet.ProtustrankaFormated>
  <DomainObject.Predmet.ProtustrankaFormatedOIB>
    <izvorni_sadrzaj>  GREGORAN jednostavno društvo s ograničenom odgovornošću za ugostiteljstvo i usluge, OIB 83751735094</izvorni_sadrzaj>
    <derivirana_varijabla naziv="DomainObject.Predmet.ProtustrankaFormatedOIB_1">  GREGORAN jednostavno društvo s ograničenom odgovornošću za ugostiteljstvo i usluge, OIB 83751735094</derivirana_varijabla>
  </DomainObject.Predmet.ProtustrankaFormatedOIB>
  <DomainObject.Predmet.ProtustrankaFormatedWithAdress>
    <izvorni_sadrzaj> GREGORAN jednostavno društvo s ograničenom odgovornošću za ugostiteljstvo i usluge, Trg Slobode 29/a, 31300 Beli Manastir</izvorni_sadrzaj>
    <derivirana_varijabla naziv="DomainObject.Predmet.ProtustrankaFormatedWithAdress_1"> GREGORAN jednostavno društvo s ograničenom odgovornošću za ugostiteljstvo i usluge, Trg Slobode 29/a, 31300 Beli Manastir</derivirana_varijabla>
  </DomainObject.Predmet.ProtustrankaFormatedWithAdress>
  <DomainObject.Predmet.ProtustrankaFormatedWithAdressOIB>
    <izvorni_sadrzaj> GREGORAN jednostavno društvo s ograničenom odgovornošću za ugostiteljstvo i usluge, OIB 83751735094, Trg Slobode 29/a, 31300 Beli Manastir</izvorni_sadrzaj>
    <derivirana_varijabla naziv="DomainObject.Predmet.ProtustrankaFormatedWithAdressOIB_1"> GREGORAN jednostavno društvo s ograničenom odgovornošću za ugostiteljstvo i usluge, OIB 83751735094, Trg Slobode 29/a, 31300 Beli Manastir</derivirana_varijabla>
  </DomainObject.Predmet.ProtustrankaFormatedWithAdressOIB>
  <DomainObject.Predmet.ProtustrankaWithAdress>
    <izvorni_sadrzaj>GREGORAN jednostavno društvo s ograničenom odgovornošću za ugostiteljstvo i usluge Trg Slobode 29/a, 31300 Beli Manastir</izvorni_sadrzaj>
    <derivirana_varijabla naziv="DomainObject.Predmet.ProtustrankaWithAdress_1">GREGORAN jednostavno društvo s ograničenom odgovornošću za ugostiteljstvo i usluge Trg Slobode 29/a, 31300 Beli Manastir</derivirana_varijabla>
  </DomainObject.Predmet.ProtustrankaWithAdress>
  <DomainObject.Predmet.ProtustrankaWithAdressOIB>
    <izvorni_sadrzaj>GREGORAN jednostavno društvo s ograničenom odgovornošću za ugostiteljstvo i usluge, OIB 83751735094, Trg Slobode 29/a, 31300 Beli Manastir</izvorni_sadrzaj>
    <derivirana_varijabla naziv="DomainObject.Predmet.ProtustrankaWithAdressOIB_1">GREGORAN jednostavno društvo s ograničenom odgovornošću za ugostiteljstvo i usluge, OIB 83751735094, Trg Slobode 29/a, 31300 Beli Manastir</derivirana_varijabla>
  </DomainObject.Predmet.ProtustrankaWithAdressOIB>
  <DomainObject.Predmet.ProtustrankaNazivFormated>
    <izvorni_sadrzaj>GREGORAN jednostavno društvo s ograničenom odgovornošću za ugostiteljstvo i usluge</izvorni_sadrzaj>
    <derivirana_varijabla naziv="DomainObject.Predmet.ProtustrankaNazivFormated_1">GREGORAN jednostavno društvo s ograničenom odgovornošću za ugostiteljstvo i usluge</derivirana_varijabla>
  </DomainObject.Predmet.ProtustrankaNazivFormated>
  <DomainObject.Predmet.ProtustrankaNazivFormatedOIB>
    <izvorni_sadrzaj>GREGORAN jednostavno društvo s ograničenom odgovornošću za ugostiteljstvo i usluge, OIB 83751735094</izvorni_sadrzaj>
    <derivirana_varijabla naziv="DomainObject.Predmet.ProtustrankaNazivFormatedOIB_1">GREGORAN jednostavno društvo s ograničenom odgovornošću za ugostiteljstvo i usluge, OIB 83751735094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GREGORAN jednostavno društvo s ograničenom odgovornošću za ugostiteljstvo i usluge</item>
    </izvorni_sadrzaj>
    <derivirana_varijabla naziv="DomainObject.Predmet.ProtuStrankaListFormated_1">
      <item>GREGORAN jednostavno društvo s ograničenom odgovornošću za ugostiteljstvo i usluge</item>
    </derivirana_varijabla>
  </DomainObject.Predmet.ProtuStrankaListFormated>
  <DomainObject.Predmet.ProtuStrankaListFormatedOIB>
    <izvorni_sadrzaj>
      <item>GREGORAN jednostavno društvo s ograničenom odgovornošću za ugostiteljstvo i usluge, OIB 83751735094</item>
    </izvorni_sadrzaj>
    <derivirana_varijabla naziv="DomainObject.Predmet.ProtuStrankaListFormatedOIB_1">
      <item>GREGORAN jednostavno društvo s ograničenom odgovornošću za ugostiteljstvo i usluge, OIB 83751735094</item>
    </derivirana_varijabla>
  </DomainObject.Predmet.ProtuStrankaListFormatedOIB>
  <DomainObject.Predmet.ProtuStrankaListFormatedWithAdress>
    <izvorni_sadrzaj>
      <item>GREGORAN jednostavno društvo s ograničenom odgovornošću za ugostiteljstvo i usluge, Trg Slobode 29/a, 31300 Beli Manastir</item>
    </izvorni_sadrzaj>
    <derivirana_varijabla naziv="DomainObject.Predmet.ProtuStrankaListFormatedWithAdress_1">
      <item>GREGORAN jednostavno društvo s ograničenom odgovornošću za ugostiteljstvo i usluge, Trg Slobode 29/a, 31300 Beli Manastir</item>
    </derivirana_varijabla>
  </DomainObject.Predmet.ProtuStrankaListFormatedWithAdress>
  <DomainObject.Predmet.ProtuStrankaListFormatedWithAdressOIB>
    <izvorni_sadrzaj>
      <item>GREGORAN jednostavno društvo s ograničenom odgovornošću za ugostiteljstvo i usluge, OIB 83751735094, Trg Slobode 29/a, 31300 Beli Manastir</item>
    </izvorni_sadrzaj>
    <derivirana_varijabla naziv="DomainObject.Predmet.ProtuStrankaListFormatedWithAdressOIB_1">
      <item>GREGORAN jednostavno društvo s ograničenom odgovornošću za ugostiteljstvo i usluge, OIB 83751735094, Trg Slobode 29/a, 31300 Beli Manastir</item>
    </derivirana_varijabla>
  </DomainObject.Predmet.ProtuStrankaListFormatedWithAdressOIB>
  <DomainObject.Predmet.ProtuStrankaListNazivFormated>
    <izvorni_sadrzaj>
      <item>GREGORAN jednostavno društvo s ograničenom odgovornošću za ugostiteljstvo i usluge</item>
    </izvorni_sadrzaj>
    <derivirana_varijabla naziv="DomainObject.Predmet.ProtuStrankaListNazivFormated_1">
      <item>GREGORAN jednostavno društvo s ograničenom odgovornošću za ugostiteljstvo i usluge</item>
    </derivirana_varijabla>
  </DomainObject.Predmet.ProtuStrankaListNazivFormated>
  <DomainObject.Predmet.ProtuStrankaListNazivFormatedOIB>
    <izvorni_sadrzaj>
      <item>GREGORAN jednostavno društvo s ograničenom odgovornošću za ugostiteljstvo i usluge, OIB 83751735094</item>
    </izvorni_sadrzaj>
    <derivirana_varijabla naziv="DomainObject.Predmet.ProtuStrankaListNazivFormatedOIB_1">
      <item>GREGORAN jednostavno društvo s ograničenom odgovornošću za ugostiteljstvo i usluge, OIB 83751735094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GREGORAN jednostavno društvo s ograničenom odgovornošću za ugostiteljstvo i usluge</izvorni_sadrzaj>
    <derivirana_varijabla naziv="DomainObject.Predmet.ProtustrankaIDrugi_1">GREGORAN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GREGORAN jednostavno društvo s ograničenom odgovornošću za ugostiteljstvo i usluge, OIB 83751735094, Trg Slobode 29/a, 31300 Beli Manastir</izvorni_sadrzaj>
    <derivirana_varijabla naziv="DomainObject.Predmet.ProtustrankaIDrugiAdressOIB_1">GREGORAN jednostavno društvo s ograničenom odgovornošću za ugostiteljstvo i usluge, OIB 83751735094, Trg Slobode 29/a,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GREGORAN jednostavno društvo s ograničenom odgovornošću za ugostiteljstvo i usluge</item>
    </izvorni_sadrzaj>
    <derivirana_varijabla naziv="DomainObject.Predmet.SudioniciListNaziv_1">
      <item>FINA RC OSIJEK</item>
      <item>GREGORAN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GREGORAN jednostavno društvo s ograničenom odgovornošću za ugostiteljstvo i usluge, OIB 83751735094, Trg Slobode 29/a,31300 Beli Manastir</item>
    </izvorni_sadrzaj>
    <derivirana_varijabla naziv="DomainObject.Predmet.SudioniciListAdressOIB_1">
      <item>FINA RC OSIJEK, OIB 85821130368</item>
      <item>GREGORAN jednostavno društvo s ograničenom odgovornošću za ugostiteljstvo i usluge, OIB 83751735094, Trg Slobode 29/a,31300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83751735094</item>
    </izvorni_sadrzaj>
    <derivirana_varijabla naziv="DomainObject.Predmet.SudioniciListNazivOIB_1">
      <item>, OIB 85821130368</item>
      <item>, OIB 83751735094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D2F299-876F-450F-B3A8-4D1387EED6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375</properties:Words>
  <properties:Characters>2059</properties:Characters>
  <properties:Lines>49</properties:Lines>
  <properties:Paragraphs>16</properties:Paragraphs>
  <properties:TotalTime>249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2019-01-16T07:54:00Z</cp:lastPrinted>
  <dcterms:modified xmlns:xsi="http://www.w3.org/2001/XMLSchema-instance" xsi:type="dcterms:W3CDTF">2019-01-16T07:55:00Z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