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8e6c" w14:paraId="eac8e6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C26D2">
        <w:t>793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C26D2">
        <w:t>HOME SWEET HOME d.o.o., Zadar, Vjekoslava Maštrovića 47, OIB: 88389765349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4656F">
        <w:t>30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FC26D2">
        <w:t>HOME SWEET HOME d.o.o., Zadar, Vjekoslava Maštrovića 47, OIB: 88389765349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FC26D2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FC26D2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C26D2">
        <w:t>HOME SWEET HOME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C26D2">
        <w:t xml:space="preserve">19. svibnja </w:t>
      </w:r>
      <w:r w:rsidR="00D247DF">
        <w:t>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FC26D2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FC26D2">
        <w:t>60.786,15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FC26D2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4656F">
        <w:t>30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C26D2">
        <w:t>HOME SWEET HOME d.o.o., Zadar</w:t>
      </w:r>
      <w:r w:rsidR="00FC26D2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FC26D2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DARINKA ŠOKOTA, Zadar, Ivana Gundulića 3/B</w:t>
      </w:r>
      <w: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F3AE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C26D2">
      <w:t>793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86362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3AE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26D2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F3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F3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A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SWEET HOME d.o.o. za usluge</izvorni_sadrzaj>
    <derivirana_varijabla naziv="DomainObject.Predmet.ProtustrankaFormated_1">  HOME SWEET HOME d.o.o. za usluge</derivirana_varijabla>
  </DomainObject.Predmet.ProtustrankaFormated>
  <DomainObject.Predmet.ProtustrankaFormatedOIB>
    <izvorni_sadrzaj>  HOME SWEET HOME d.o.o. za usluge, OIB 88389765349</izvorni_sadrzaj>
    <derivirana_varijabla naziv="DomainObject.Predmet.ProtustrankaFormatedOIB_1">  HOME SWEET HOME d.o.o. za usluge, OIB 88389765349</derivirana_varijabla>
  </DomainObject.Predmet.ProtustrankaFormatedOIB>
  <DomainObject.Predmet.ProtustrankaFormatedWithAdress>
    <izvorni_sadrzaj> HOME SWEET HOME d.o.o. za usluge, Vjekoslava Maštrovića 47, 23000 Zadar</izvorni_sadrzaj>
    <derivirana_varijabla naziv="DomainObject.Predmet.ProtustrankaFormatedWithAdress_1"> HOME SWEET HOME d.o.o. za usluge, Vjekoslava Maštrovića 47, 23000 Zadar</derivirana_varijabla>
  </DomainObject.Predmet.ProtustrankaFormatedWithAdress>
  <DomainObject.Predmet.ProtustrankaFormatedWithAdressOIB>
    <izvorni_sadrzaj> HOME SWEET HOME d.o.o. za usluge, OIB 88389765349, Vjekoslava Maštrovića 47, 23000 Zadar</izvorni_sadrzaj>
    <derivirana_varijabla naziv="DomainObject.Predmet.ProtustrankaFormatedWithAdressOIB_1"> HOME SWEET HOME d.o.o. za usluge, OIB 88389765349, Vjekoslava Maštrovića 47, 23000 Zadar</derivirana_varijabla>
  </DomainObject.Predmet.ProtustrankaFormatedWithAdressOIB>
  <DomainObject.Predmet.ProtustrankaWithAdress>
    <izvorni_sadrzaj>HOME SWEET HOME d.o.o. za usluge Vjekoslava Maštrovića 47, 23000 Zadar</izvorni_sadrzaj>
    <derivirana_varijabla naziv="DomainObject.Predmet.ProtustrankaWithAdress_1">HOME SWEET HOME d.o.o. za usluge Vjekoslava Maštrovića 47, 23000 Zadar</derivirana_varijabla>
  </DomainObject.Predmet.ProtustrankaWithAdress>
  <DomainObject.Predmet.ProtustrankaWithAdressOIB>
    <izvorni_sadrzaj>HOME SWEET HOME d.o.o. za usluge, OIB 88389765349, Vjekoslava Maštrovića 47, 23000 Zadar</izvorni_sadrzaj>
    <derivirana_varijabla naziv="DomainObject.Predmet.ProtustrankaWithAdressOIB_1">HOME SWEET HOME d.o.o. za usluge, OIB 88389765349, Vjekoslava Maštrovića 47, 23000 Zadar</derivirana_varijabla>
  </DomainObject.Predmet.ProtustrankaWithAdressOIB>
  <DomainObject.Predmet.ProtustrankaNazivFormated>
    <izvorni_sadrzaj>HOME SWEET HOME d.o.o. za usluge</izvorni_sadrzaj>
    <derivirana_varijabla naziv="DomainObject.Predmet.ProtustrankaNazivFormated_1">HOME SWEET HOME d.o.o. za usluge</derivirana_varijabla>
  </DomainObject.Predmet.ProtustrankaNazivFormated>
  <DomainObject.Predmet.ProtustrankaNazivFormatedOIB>
    <izvorni_sadrzaj>HOME SWEET HOME d.o.o. za usluge, OIB 88389765349</izvorni_sadrzaj>
    <derivirana_varijabla naziv="DomainObject.Predmet.ProtustrankaNazivFormatedOIB_1">HOME SWEET HOME d.o.o. za usluge, OIB 88389765349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HOME SWEET HOME d.o.o. za usluge</item>
    </izvorni_sadrzaj>
    <derivirana_varijabla naziv="DomainObject.Predmet.ProtuStrankaListFormated_1">
      <item>HOME SWEET HOME d.o.o. za usluge</item>
    </derivirana_varijabla>
  </DomainObject.Predmet.ProtuStrankaListFormated>
  <DomainObject.Predmet.ProtuStrankaListFormatedOIB>
    <izvorni_sadrzaj>
      <item>HOME SWEET HOME d.o.o. za usluge, OIB 88389765349</item>
    </izvorni_sadrzaj>
    <derivirana_varijabla naziv="DomainObject.Predmet.ProtuStrankaListFormatedOIB_1">
      <item>HOME SWEET HOME d.o.o. za usluge, OIB 88389765349</item>
    </derivirana_varijabla>
  </DomainObject.Predmet.ProtuStrankaListFormatedOIB>
  <DomainObject.Predmet.ProtuStrankaListFormatedWithAdress>
    <izvorni_sadrzaj>
      <item>HOME SWEET HOME d.o.o. za usluge, Vjekoslava Maštrovića 47, 23000 Zadar</item>
    </izvorni_sadrzaj>
    <derivirana_varijabla naziv="DomainObject.Predmet.ProtuStrankaListFormatedWithAdress_1">
      <item>HOME SWEET HOME d.o.o. za usluge, Vjekoslava Maštrovića 47, 23000 Zadar</item>
    </derivirana_varijabla>
  </DomainObject.Predmet.ProtuStrankaListFormatedWithAdress>
  <DomainObject.Predmet.ProtuStrankaListFormatedWithAdressOIB>
    <izvorni_sadrzaj>
      <item>HOME SWEET HOME d.o.o. za usluge, OIB 88389765349, Vjekoslava Maštrovića 47, 23000 Zadar</item>
    </izvorni_sadrzaj>
    <derivirana_varijabla naziv="DomainObject.Predmet.ProtuStrankaListFormatedWithAdressOIB_1">
      <item>HOME SWEET HOME d.o.o. za usluge, OIB 88389765349, Vjekoslava Maštrovića 47, 23000 Zadar</item>
    </derivirana_varijabla>
  </DomainObject.Predmet.ProtuStrankaListFormatedWithAdressOIB>
  <DomainObject.Predmet.ProtuStrankaListNazivFormated>
    <izvorni_sadrzaj>
      <item>HOME SWEET HOME d.o.o. za usluge</item>
    </izvorni_sadrzaj>
    <derivirana_varijabla naziv="DomainObject.Predmet.ProtuStrankaListNazivFormated_1">
      <item>HOME SWEET HOME d.o.o. za usluge</item>
    </derivirana_varijabla>
  </DomainObject.Predmet.ProtuStrankaListNazivFormated>
  <DomainObject.Predmet.ProtuStrankaListNazivFormatedOIB>
    <izvorni_sadrzaj>
      <item>HOME SWEET HOME d.o.o. za usluge, OIB 88389765349</item>
    </izvorni_sadrzaj>
    <derivirana_varijabla naziv="DomainObject.Predmet.ProtuStrankaListNazivFormatedOIB_1">
      <item>HOME SWEET HOME d.o.o. za usluge, OIB 88389765349</item>
    </derivirana_varijabla>
  </DomainObject.Predmet.ProtuStrankaListNazivFormatedOIB>
  <DomainObject.Predmet.OstaliListFormated>
    <izvorni_sadrzaj>
      <item>Darinka Šokota</item>
    </izvorni_sadrzaj>
    <derivirana_varijabla naziv="DomainObject.Predmet.OstaliListFormated_1">
      <item>Darinka Šokota</item>
    </derivirana_varijabla>
  </DomainObject.Predmet.OstaliListFormated>
  <DomainObject.Predmet.OstaliListFormatedOIB>
    <izvorni_sadrzaj>
      <item>Darinka Šokota, OIB 59411995263</item>
    </izvorni_sadrzaj>
    <derivirana_varijabla naziv="DomainObject.Predmet.OstaliListFormatedOIB_1">
      <item>Darinka Šokota, OIB 59411995263</item>
    </derivirana_varijabla>
  </DomainObject.Predmet.OstaliListFormatedOIB>
  <DomainObject.Predmet.OstaliListFormatedWithAdress>
    <izvorni_sadrzaj>
      <item>Darinka Šokota, Ulica Ivana Gundulića 3 B, 23000 Zadar</item>
    </izvorni_sadrzaj>
    <derivirana_varijabla naziv="DomainObject.Predmet.OstaliListFormatedWithAdress_1">
      <item>Darinka Šokota, Ulica Ivana Gundulića 3 B, 23000 Zadar</item>
    </derivirana_varijabla>
  </DomainObject.Predmet.OstaliListFormatedWithAdress>
  <DomainObject.Predmet.OstaliListFormatedWithAdressOIB>
    <izvorni_sadrzaj>
      <item>Darinka Šokota, OIB 59411995263, Ulica Ivana Gundulića 3 B, 23000 Zadar</item>
    </izvorni_sadrzaj>
    <derivirana_varijabla naziv="DomainObject.Predmet.OstaliListFormatedWithAdressOIB_1">
      <item>Darinka Šokota, OIB 59411995263, Ulica Ivana Gundulića 3 B, 23000 Zadar</item>
    </derivirana_varijabla>
  </DomainObject.Predmet.OstaliListFormatedWithAdressOIB>
  <DomainObject.Predmet.OstaliListNazivFormated>
    <izvorni_sadrzaj>
      <item>Darinka Šokota</item>
    </izvorni_sadrzaj>
    <derivirana_varijabla naziv="DomainObject.Predmet.OstaliListNazivFormated_1">
      <item>Darinka Šokota</item>
    </derivirana_varijabla>
  </DomainObject.Predmet.OstaliListNazivFormated>
  <DomainObject.Predmet.OstaliListNazivFormatedOIB>
    <izvorni_sadrzaj>
      <item>Darinka Šokota, OIB 59411995263</item>
    </izvorni_sadrzaj>
    <derivirana_varijabla naziv="DomainObject.Predmet.OstaliListNazivFormatedOIB_1">
      <item>Darinka Šokota, OIB 59411995263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HOME SWEET HOME d.o.o. za usluge</izvorni_sadrzaj>
    <derivirana_varijabla naziv="DomainObject.Predmet.ProtustrankaIDrugi_1">HOME SWEET HOME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HOME SWEET HOME d.o.o. za usluge, OIB 88389765349, Vjekoslava Maštrovića 47, 23000 Zadar</izvorni_sadrzaj>
    <derivirana_varijabla naziv="DomainObject.Predmet.ProtustrankaIDrugiAdressOIB_1">HOME SWEET HOME d.o.o. za usluge, OIB 88389765349, Vjekoslava Maštrovića 47,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HOME SWEET HOME d.o.o. za usluge</item>
      <item>Darinka Šokota</item>
    </izvorni_sadrzaj>
    <derivirana_varijabla naziv="DomainObject.Predmet.SudioniciListNaziv_1">
      <item>FINA</item>
      <item>HOME SWEET HOME d.o.o. za usluge</item>
      <item>Darinka Šokota</item>
    </derivirana_varijabla>
  </DomainObject.Predmet.SudioniciListNaziv>
  <DomainObject.Predmet.SudioniciListAdressOIB>
    <izvorni_sadrzaj>
      <item>FINA, OIB 85821130368</item>
      <item>HOME SWEET HOME d.o.o. za usluge, OIB 88389765349, Vjekoslava Maštrovića 47,23000 Zadar</item>
      <item>Darinka Šokota, OIB 59411995263, Ulica Ivana Gundulića 3 B,23000 Zadar</item>
    </izvorni_sadrzaj>
    <derivirana_varijabla naziv="DomainObject.Predmet.SudioniciListAdressOIB_1">
      <item>FINA, OIB 85821130368</item>
      <item>HOME SWEET HOME d.o.o. za usluge, OIB 88389765349, Vjekoslava Maštrovića 47,23000 Zadar</item>
      <item>Darinka Šokota, OIB 59411995263, Ulica Ivana Gundulića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88389765349</item>
      <item>, OIB 59411995263</item>
    </izvorni_sadrzaj>
    <derivirana_varijabla naziv="DomainObject.Predmet.SudioniciListNazivOIB_1">
      <item>, OIB 85821130368</item>
      <item>, OIB 88389765349</item>
      <item>, OIB 59411995263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BB74A-9152-4348-B282-4FF33ABCB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1885</properties:Characters>
  <properties:Lines>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2016-05-27T06:26:00Z</dcterms:created>
  <dc:creator>Administrator</dc:creator>
  <cp:lastModifiedBy>wsadmin</cp:lastModifiedBy>
  <cp:lastPrinted>2016-05-24T11:18:00Z</cp:lastPrinted>
  <dcterms:modified xmlns:xsi="http://www.w3.org/2001/XMLSchema-instance" xsi:type="dcterms:W3CDTF">2016-05-31T06:12:00Z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