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d8f3" w14:paraId="217d8f3" w:rsidRDefault="00A82B9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2B94" w:rsidP="00A82B94" w:rsidR="00AE649C">
      <w:pPr>
        <w:pStyle w:val="NormaleSPIS"/>
        <w:spacing w:after="0"/>
      </w:pPr>
      <w:r>
        <w:t xml:space="preserve">         Republika Hrvatska</w:t>
      </w:r>
    </w:p>
    <w:p w:rsidRDefault="00A82B94" w:rsidP="00A82B94" w:rsidR="00A82B94">
      <w:pPr>
        <w:pStyle w:val="NormaleSPIS"/>
        <w:spacing w:after="0"/>
      </w:pPr>
      <w:r>
        <w:t xml:space="preserve">      Trgovački sud u Bjelovaru</w:t>
      </w:r>
    </w:p>
    <w:p w:rsidRDefault="00A82B94" w:rsidP="00A82B94" w:rsidR="00A82B94">
      <w:pPr>
        <w:pStyle w:val="NormaleSPIS"/>
        <w:spacing w:after="0"/>
      </w:pPr>
      <w:r>
        <w:t>Bjelovar, Šetalište dr.I.Lebovića 42.</w:t>
      </w:r>
    </w:p>
    <w:p w:rsidRDefault="00A82B94" w:rsidP="00A82B94" w:rsidR="00A82B94">
      <w:pPr>
        <w:pStyle w:val="NormaleSPIS"/>
        <w:jc w:val="right"/>
      </w:pPr>
      <w:r>
        <w:t>Poslovni broj:7 St-33/2015-188</w:t>
      </w:r>
    </w:p>
    <w:p w:rsidRDefault="00A82B94" w:rsidP="00A82B94" w:rsidR="00A82B94">
      <w:pPr>
        <w:pStyle w:val="Naslov1"/>
        <w:jc w:val="center"/>
        <w:rPr>
          <w:b w:val="false"/>
        </w:rPr>
      </w:pPr>
      <w:r w:rsidRPr="00A82B94">
        <w:rPr>
          <w:b w:val="false"/>
          <w:sz w:val="24"/>
          <w:szCs w:val="24"/>
        </w:rPr>
        <w:t>U  I M E  R E P U B L I K E   H R V A T S K E</w:t>
      </w:r>
    </w:p>
    <w:p w:rsidRDefault="00A82B94" w:rsidP="00A82B94" w:rsidR="00A82B94">
      <w:pPr>
        <w:jc w:val="center"/>
      </w:pPr>
      <w:r>
        <w:t>R J E Š E N J E</w:t>
      </w:r>
    </w:p>
    <w:p w:rsidRDefault="00A82B94" w:rsidP="00A82B94" w:rsidR="00A82B94">
      <w:pPr>
        <w:ind w:firstLine="720"/>
        <w:jc w:val="both"/>
      </w:pPr>
      <w:r>
        <w:t xml:space="preserve">Trgovački sud u Bjelovaru po stečajnom sucu Tomislavu </w:t>
      </w:r>
      <w:proofErr w:type="spellStart"/>
      <w:r>
        <w:t>Mrazoviću</w:t>
      </w:r>
      <w:proofErr w:type="spellEnd"/>
      <w:r>
        <w:t>, u stečajnom predmetu nad POLJOPRIVREDNOM ZADRUGOM VELIKO TROJSTVO u stečaju iz Velikog Trojstva, Braće Radića 51, OIB 05857146605, 14. rujna 2018.</w:t>
      </w:r>
    </w:p>
    <w:p w:rsidRDefault="00A82B94" w:rsidP="00A82B94" w:rsidR="00A82B94">
      <w:pPr>
        <w:jc w:val="center"/>
      </w:pPr>
      <w:r>
        <w:t>r i j e š i o   j e</w:t>
      </w:r>
    </w:p>
    <w:p w:rsidRDefault="00A82B94" w:rsidP="00A82B94" w:rsidR="00A82B94">
      <w:pPr>
        <w:ind w:firstLine="720"/>
        <w:jc w:val="both"/>
      </w:pPr>
      <w:r>
        <w:t xml:space="preserve">Stečajnom upravitelju Branku </w:t>
      </w:r>
      <w:proofErr w:type="spellStart"/>
      <w:r>
        <w:t>Smrtiću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, Antuna Mihanovića 116, u stečajnom postupku nad dužnikom POLJOPRIVREDNOM ZADRUGOM VELIKO TROJSTVO u stečaju iz Velikog Trojstva, Braće Radića 51, OIB 05857146605, određuje se nagrada u </w:t>
      </w:r>
      <w:proofErr w:type="spellStart"/>
      <w:r>
        <w:t>brutto</w:t>
      </w:r>
      <w:proofErr w:type="spellEnd"/>
      <w:r>
        <w:t xml:space="preserve"> iznosu od  128.308,66 kuna, te mu se odobrava da istu isplati s dužnikova računa na teret sredstava stečajne mase, nakon pravomoćnosti ovog rješenja. </w:t>
      </w:r>
    </w:p>
    <w:p w:rsidRDefault="00A82B94" w:rsidP="00A82B94" w:rsidR="00A82B94">
      <w:pPr>
        <w:jc w:val="center"/>
        <w:rPr>
          <w:b/>
        </w:rPr>
      </w:pPr>
      <w:r>
        <w:t xml:space="preserve">Obrazloženje </w:t>
      </w:r>
      <w:r>
        <w:rPr>
          <w:b/>
        </w:rPr>
        <w:tab/>
      </w:r>
    </w:p>
    <w:p w:rsidRDefault="00A82B94" w:rsidP="00A82B94" w:rsidR="00A82B94">
      <w:pPr>
        <w:ind w:firstLine="720"/>
        <w:jc w:val="both"/>
      </w:pPr>
      <w:r>
        <w:t xml:space="preserve">U skladu s odredbom čl.94. Stečajnog zakona i čl.5. Uredbe o kriterijima i načinu obračuna i plaćanja nagrade stečajnim upraviteljima (Narodne novine broj 71/15 i 105/15) stečajni sudac je uzimajući u obzir obujam i složenost poslova stečajnog upravitelja, rad stečajnog upravitelja tijekom ovog stečajnog postupka, te uzimajući u obzir vrijednost cjelokupne unovčene stečajne mase, koja iznosi 1.404.409,44 kuna, donio odluku o visini nagrade stečajnom upravitelju, sukladno čl.6., čl.7. i čl.15. Uredbe o kriterijima i načinu obračuna i plaćanja nagrade stečajnim upraviteljima, kao u izreci ovog rješenja. </w:t>
      </w:r>
    </w:p>
    <w:p w:rsidRDefault="00A82B94" w:rsidP="00A82B94" w:rsidR="00A82B94">
      <w:pPr>
        <w:ind w:firstLine="720" w:left="720"/>
      </w:pPr>
      <w:r>
        <w:t xml:space="preserve">                                       Bjelovar 14. rujna 2018.</w:t>
      </w:r>
    </w:p>
    <w:p w:rsidRDefault="00A82B94" w:rsidP="00A82B94" w:rsidR="00A82B9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A82B94" w:rsidP="00A82B94" w:rsidR="00A82B9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A82B94" w:rsidP="00A82B94" w:rsidR="00A82B9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82B94" w:rsidP="00A82B94" w:rsidR="00A82B94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A82B94" w:rsidP="00A82B94" w:rsidR="00AE649C" w:rsidRPr="00B76F3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CA0" w:rsidP="00537B78" w:rsidR="00454CA0">
      <w:r>
        <w:separator/>
      </w:r>
    </w:p>
  </w:endnote>
  <w:endnote w:id="0" w:type="continuationSeparator">
    <w:p w:rsidRDefault="00454CA0" w:rsidP="00537B78" w:rsidR="00454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CA0" w:rsidP="00537B78" w:rsidR="00454CA0">
      <w:r>
        <w:separator/>
      </w:r>
    </w:p>
  </w:footnote>
  <w:footnote w:id="0" w:type="continuationSeparator">
    <w:p w:rsidRDefault="00454CA0" w:rsidP="00537B78" w:rsidR="00454C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CA0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B9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53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St-33/2015-188</izvorni_sadrzaj>
    <derivirana_varijabla naziv="DomainObject.Oznaka_1">St-33/2015-188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St-33/2015-188</izvorni_sadrzaj>
    <derivirana_varijabla naziv="DomainObject.PoslovniBrojDokumenta_1">St-33/2015-188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2018.</izvorni_sadrzaj>
    <derivirana_varijabla naziv="DomainObject.Predmet.OdlukaRjesenje.DatumDonosenjaOdluke_1">10.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St-33/2015-186</izvorni_sadrzaj>
    <derivirana_varijabla naziv="DomainObject.Predmet.OdlukaRjesenje.Oznaka_1">St-33/2015-186</derivirana_varijabla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47F60-6D91-44DE-BA2E-FC860DFE72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1525</properties:Characters>
  <properties:Lines>33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2018-09-14T06:39:00Z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St-33/2015-188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