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de7a" w14:paraId="585de7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F52CC">
        <w:rPr>
          <w:rStyle w:val="Naglaeno"/>
          <w:b w:val="false"/>
        </w:rPr>
        <w:t>1521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5B7C0B">
        <w:t>SIMPLE FOOD jednostavno društvo s ograničenom odgovornošću za ugostiteljstvo i trgovinu</w:t>
      </w:r>
      <w:r w:rsidR="0017322F">
        <w:t xml:space="preserve">, </w:t>
      </w:r>
      <w:r w:rsidR="005B7C0B">
        <w:t xml:space="preserve">Zagreb, Heinzlova 28, </w:t>
      </w:r>
      <w:r w:rsidR="006152FF">
        <w:t xml:space="preserve">MBS: </w:t>
      </w:r>
      <w:r w:rsidR="005B7C0B">
        <w:t>081077046</w:t>
      </w:r>
      <w:r w:rsidR="006152FF">
        <w:t xml:space="preserve">, OIB: </w:t>
      </w:r>
      <w:r w:rsidR="005B7C0B">
        <w:t>53458925421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B7C0B">
        <w:t>SIMPLE FOOD jednostavno društvo s ograničenom odgovornošću za ugostiteljstvo i trgovinu, Zagreb, Heinzlova 28, MBS: 081077046, OIB: 53458925421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A5F45">
        <w:t>10.518,84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77E1D">
        <w:t>Krešimir Potočić, Zagreb, Križnog puta 33</w:t>
      </w:r>
      <w:r w:rsidR="00C45225">
        <w:t>,</w:t>
      </w:r>
      <w:r w:rsidR="006244B4">
        <w:t xml:space="preserve"> OIB: </w:t>
      </w:r>
      <w:r w:rsidR="00877E1D">
        <w:t>21406143364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AF52CC">
        <w:t>1521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057" w:rsidR="00050057">
      <w:r>
        <w:separator/>
      </w:r>
    </w:p>
  </w:endnote>
  <w:endnote w:id="0" w:type="continuationSeparator">
    <w:p w:rsidRDefault="00050057" w:rsidR="00050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057" w:rsidR="00050057">
      <w:r>
        <w:separator/>
      </w:r>
    </w:p>
  </w:footnote>
  <w:footnote w:id="0" w:type="continuationSeparator">
    <w:p w:rsidRDefault="00050057" w:rsidR="00050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6CC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B06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06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6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6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B06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06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6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6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St-1521/2018</izvorni_sadrzaj>
    <derivirana_varijabla naziv="DomainObject.Predmet.OznakaBroj_1">St-1521/2018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SIMPLE FOOD jednostavno društvo s ograničenom odgovornošću za ugostiteljstvo i trgovinu</izvorni_sadrzaj>
    <derivirana_varijabla naziv="DomainObject.Predmet.ProtustrankaFormated_1">  SIMPLE FOOD jednostavno društvo s ograničenom odgovornošću za ugostiteljstvo i trgovinu</derivirana_varijabla>
  </DomainObject.Predmet.ProtustrankaFormated>
  <DomainObject.Predmet.ProtustrankaFormatedOIB>
    <izvorni_sadrzaj>  SIMPLE FOOD jednostavno društvo s ograničenom odgovornošću za ugostiteljstvo i trgovinu, OIB 53458925421</izvorni_sadrzaj>
    <derivirana_varijabla naziv="DomainObject.Predmet.ProtustrankaFormatedOIB_1">  SIMPLE FOOD jednostavno društvo s ograničenom odgovornošću za ugostiteljstvo i trgovinu, OIB 53458925421</derivirana_varijabla>
  </DomainObject.Predmet.ProtustrankaFormatedOIB>
  <DomainObject.Predmet.ProtustrankaFormatedWithAdress>
    <izvorni_sadrzaj> SIMPLE FOOD jednostavno društvo s ograničenom odgovornošću za ugostiteljstvo i trgovinu, Heinzelova 28, 10000 Zagreb</izvorni_sadrzaj>
    <derivirana_varijabla naziv="DomainObject.Predmet.ProtustrankaFormatedWithAdress_1"> SIMPLE FOOD jednostavno društvo s ograničenom odgovornošću za ugostiteljstvo i trgovinu, Heinzelova 28, 10000 Zagreb</derivirana_varijabla>
  </DomainObject.Predmet.ProtustrankaFormatedWithAdress>
  <DomainObject.Predmet.ProtustrankaFormatedWithAdressOIB>
    <izvorni_sadrzaj> SIMPLE FOOD jednostavno društvo s ograničenom odgovornošću za ugostiteljstvo i trgovinu, OIB 53458925421, Heinzelova 28, 10000 Zagreb</izvorni_sadrzaj>
    <derivirana_varijabla naziv="DomainObject.Predmet.ProtustrankaFormatedWithAdressOIB_1"> SIMPLE FOOD jednostavno društvo s ograničenom odgovornošću za ugostiteljstvo i trgovinu, OIB 53458925421, Heinzelova 28, 10000 Zagreb</derivirana_varijabla>
  </DomainObject.Predmet.ProtustrankaFormatedWithAdressOIB>
  <DomainObject.Predmet.ProtustrankaWithAdress>
    <izvorni_sadrzaj>SIMPLE FOOD jednostavno društvo s ograničenom odgovornošću za ugostiteljstvo i trgovinu Heinzelova 28, 10000 Zagreb</izvorni_sadrzaj>
    <derivirana_varijabla naziv="DomainObject.Predmet.ProtustrankaWithAdress_1">SIMPLE FOOD jednostavno društvo s ograničenom odgovornošću za ugostiteljstvo i trgovinu Heinzelova 28, 10000 Zagreb</derivirana_varijabla>
  </DomainObject.Predmet.ProtustrankaWithAdress>
  <DomainObject.Predmet.ProtustrankaWithAdressOIB>
    <izvorni_sadrzaj>SIMPLE FOOD jednostavno društvo s ograničenom odgovornošću za ugostiteljstvo i trgovinu, OIB 53458925421, Heinzelova 28, 10000 Zagreb</izvorni_sadrzaj>
    <derivirana_varijabla naziv="DomainObject.Predmet.ProtustrankaWithAdressOIB_1">SIMPLE FOOD jednostavno društvo s ograničenom odgovornošću za ugostiteljstvo i trgovinu, OIB 53458925421, Heinzelova 28, 10000 Zagreb</derivirana_varijabla>
  </DomainObject.Predmet.ProtustrankaWithAdressOIB>
  <DomainObject.Predmet.ProtustrankaNazivFormated>
    <izvorni_sadrzaj>SIMPLE FOOD jednostavno društvo s ograničenom odgovornošću za ugostiteljstvo i trgovinu</izvorni_sadrzaj>
    <derivirana_varijabla naziv="DomainObject.Predmet.ProtustrankaNazivFormated_1">SIMPLE FOOD jednostavno društvo s ograničenom odgovornošću za ugostiteljstvo i trgovinu</derivirana_varijabla>
  </DomainObject.Predmet.ProtustrankaNazivFormated>
  <DomainObject.Predmet.ProtustrankaNazivFormatedOIB>
    <izvorni_sadrzaj>SIMPLE FOOD jednostavno društvo s ograničenom odgovornošću za ugostiteljstvo i trgovinu, OIB 53458925421</izvorni_sadrzaj>
    <derivirana_varijabla naziv="DomainObject.Predmet.ProtustrankaNazivFormatedOIB_1">SIMPLE FOOD jednostavno društvo s ograničenom odgovornošću za ugostiteljstvo i trgovinu, OIB 53458925421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SIMPLE FOOD jednostavno društvo s ograničenom odgovornošću za ugostiteljstvo i trgovinu</item>
    </izvorni_sadrzaj>
    <derivirana_varijabla naziv="DomainObject.Predmet.ProtuStrankaListFormated_1">
      <item>SIMPLE FOOD jednostavno društvo s ograničenom odgovornošću za ugostiteljstvo i trgovinu</item>
    </derivirana_varijabla>
  </DomainObject.Predmet.ProtuStrankaListFormated>
  <DomainObject.Predmet.ProtuStrankaListFormatedOIB>
    <izvorni_sadrzaj>
      <item>SIMPLE FOOD jednostavno društvo s ograničenom odgovornošću za ugostiteljstvo i trgovinu, OIB 53458925421</item>
    </izvorni_sadrzaj>
    <derivirana_varijabla naziv="DomainObject.Predmet.ProtuStrankaListFormatedOIB_1">
      <item>SIMPLE FOOD jednostavno društvo s ograničenom odgovornošću za ugostiteljstvo i trgovinu, OIB 53458925421</item>
    </derivirana_varijabla>
  </DomainObject.Predmet.ProtuStrankaListFormatedOIB>
  <DomainObject.Predmet.ProtuStrankaListFormatedWithAdress>
    <izvorni_sadrzaj>
      <item>SIMPLE FOOD jednostavno društvo s ograničenom odgovornošću za ugostiteljstvo i trgovinu, Heinzelova 28, 10000 Zagreb</item>
    </izvorni_sadrzaj>
    <derivirana_varijabla naziv="DomainObject.Predmet.ProtuStrankaListFormatedWithAdress_1">
      <item>SIMPLE FOOD jednostavno društvo s ograničenom odgovornošću za ugostiteljstvo i trgovinu, Heinzelova 28, 10000 Zagreb</item>
    </derivirana_varijabla>
  </DomainObject.Predmet.ProtuStrankaListFormatedWithAdress>
  <DomainObject.Predmet.ProtuStrankaListFormatedWithAdressOIB>
    <izvorni_sadrzaj>
      <item>SIMPLE FOOD jednostavno društvo s ograničenom odgovornošću za ugostiteljstvo i trgovinu, OIB 53458925421, Heinzelova 28, 10000 Zagreb</item>
    </izvorni_sadrzaj>
    <derivirana_varijabla naziv="DomainObject.Predmet.ProtuStrankaListFormatedWithAdressOIB_1">
      <item>SIMPLE FOOD jednostavno društvo s ograničenom odgovornošću za ugostiteljstvo i trgovinu, OIB 53458925421, Heinzelova 28, 10000 Zagreb</item>
    </derivirana_varijabla>
  </DomainObject.Predmet.ProtuStrankaListFormatedWithAdressOIB>
  <DomainObject.Predmet.ProtuStrankaListNazivFormated>
    <izvorni_sadrzaj>
      <item>SIMPLE FOOD jednostavno društvo s ograničenom odgovornošću za ugostiteljstvo i trgovinu</item>
    </izvorni_sadrzaj>
    <derivirana_varijabla naziv="DomainObject.Predmet.ProtuStrankaListNazivFormated_1">
      <item>SIMPLE FOOD jednostavno društvo s ograničenom odgovornošću za ugostiteljstvo i trgovinu</item>
    </derivirana_varijabla>
  </DomainObject.Predmet.ProtuStrankaListNazivFormated>
  <DomainObject.Predmet.ProtuStrankaListNazivFormatedOIB>
    <izvorni_sadrzaj>
      <item>SIMPLE FOOD jednostavno društvo s ograničenom odgovornošću za ugostiteljstvo i trgovinu, OIB 53458925421</item>
    </izvorni_sadrzaj>
    <derivirana_varijabla naziv="DomainObject.Predmet.ProtuStrankaListNazivFormatedOIB_1">
      <item>SIMPLE FOOD jednostavno društvo s ograničenom odgovornošću za ugostiteljstvo i trgovinu, OIB 53458925421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SIMPLE FOOD jednostavno društvo s ograničenom odgovornošću za ugostiteljstvo i trgovinu</izvorni_sadrzaj>
    <derivirana_varijabla naziv="DomainObject.Predmet.ProtustrankaIDrugi_1">SIMPLE FOOD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SIMPLE FOOD jednostavno društvo s ograničenom odgovornošću za ugostiteljstvo i trgovinu, OIB 53458925421, Heinzelova 28, 10000 Zagreb</izvorni_sadrzaj>
    <derivirana_varijabla naziv="DomainObject.Predmet.ProtustrankaIDrugiAdressOIB_1">SIMPLE FOOD jednostavno društvo s ograničenom odgovornošću za ugostiteljstvo i trgovinu, OIB 53458925421, Heinzelova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FOOD jednostavno društvo s ograničenom odgovornošću za ugostiteljstvo i trgovinu</item>
      <item>FINA Regionalni centar Zagreb</item>
    </izvorni_sadrzaj>
    <derivirana_varijabla naziv="DomainObject.Predmet.SudioniciListNaziv_1">
      <item>SIMPLE FOOD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SIMPLE FOOD jednostavno društvo s ograničenom odgovornošću za ugostiteljstvo i trgovinu, OIB 53458925421, Heinzelova 28,10000 Zagreb</item>
      <item>FINA Regionalni centar Zagreb, OIB 85821130368, Trg svibanjskih žrtava 1995. 1,10000 Zagreb</item>
    </izvorni_sadrzaj>
    <derivirana_varijabla naziv="DomainObject.Predmet.SudioniciListAdressOIB_1">
      <item>SIMPLE FOOD jednostavno društvo s ograničenom odgovornošću za ugostiteljstvo i trgovinu, OIB 53458925421, Heinzelova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53458925421</item>
      <item>, OIB 85821130368</item>
    </izvorni_sadrzaj>
    <derivirana_varijabla naziv="DomainObject.Predmet.SudioniciListNazivOIB_1">
      <item>, OIB 53458925421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50BCD-86E9-44B6-8AB5-5837686FA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2198</properties:Characters>
  <properties:Lines>51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2019-01-11T13:26:00Z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2019-01-14T07:35:00Z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- 1521-18-ZG.docx)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