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d2a2" w14:paraId="d60d2a2" w:rsidRDefault="00FC4B84" w:rsidP="00FC4B84" w:rsidR="00FC4B84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4B84" w:rsidP="00FC4B84" w:rsidR="00FC4B84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4B84" w:rsidP="00FC4B84" w:rsidR="00FC4B84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2 St-835/2</w:t>
      </w:r>
      <w:r w:rsidRPr="004A3FA5">
        <w:t>016-59</w:t>
      </w:r>
    </w:p>
    <w:p w:rsidRDefault="00FC4B84" w:rsidP="00FC4B84" w:rsidR="00FC4B84">
      <w:r w:rsidRPr="0047448E">
        <w:t xml:space="preserve"> TRGOVAČKI SUD U </w:t>
      </w:r>
      <w:r>
        <w:t>PAZINU</w:t>
      </w:r>
    </w:p>
    <w:p w:rsidRDefault="00FC4B84" w:rsidP="00FC4B84" w:rsidR="00FC4B84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FC4B84" w:rsidP="00FC4B84" w:rsidR="00FC4B84">
      <w:pPr>
        <w:jc w:val="center"/>
        <w:rPr>
          <w:b/>
        </w:rPr>
      </w:pPr>
    </w:p>
    <w:p w:rsidRDefault="00FC4B84" w:rsidP="00FC4B84" w:rsidR="00FC4B84"/>
    <w:p w:rsidRDefault="00FC4B84" w:rsidP="00FC4B84" w:rsidR="00FC4B84"/>
    <w:p w:rsidRDefault="00FC4B84" w:rsidP="00FC4B84" w:rsidR="00FC4B84">
      <w:pPr>
        <w:jc w:val="center"/>
      </w:pPr>
      <w:r>
        <w:t xml:space="preserve">POZIV </w:t>
      </w:r>
    </w:p>
    <w:p w:rsidRDefault="00FC4B84" w:rsidP="00FC4B84" w:rsidR="00FC4B84">
      <w:pPr>
        <w:jc w:val="center"/>
      </w:pPr>
      <w:r>
        <w:t xml:space="preserve">na ročište </w:t>
      </w:r>
    </w:p>
    <w:p w:rsidRDefault="00FC4B84" w:rsidP="00FC4B84" w:rsidR="00FC4B84">
      <w:pPr>
        <w:jc w:val="center"/>
      </w:pPr>
    </w:p>
    <w:p w:rsidRDefault="00FC4B84" w:rsidP="00FC4B84" w:rsidR="00FC4B84">
      <w:pPr>
        <w:jc w:val="center"/>
      </w:pPr>
    </w:p>
    <w:p w:rsidRDefault="00FC4B84" w:rsidP="00FC4B84" w:rsidR="00FC4B84" w:rsidRPr="00B9605B">
      <w:pPr>
        <w:jc w:val="center"/>
      </w:pPr>
      <w:r w:rsidRPr="00B9605B">
        <w:t xml:space="preserve">radi određivanja vrijednosti nekretnine </w:t>
      </w:r>
    </w:p>
    <w:p w:rsidRDefault="00FC4B84" w:rsidP="00FC4B84" w:rsidR="00FC4B84" w:rsidRPr="00B9605B">
      <w:pPr>
        <w:jc w:val="center"/>
      </w:pPr>
      <w:r w:rsidRPr="00B9605B">
        <w:t>2/20 dijela k</w:t>
      </w:r>
      <w:r w:rsidR="007A19E6" w:rsidRPr="00B9605B">
        <w:t>.</w:t>
      </w:r>
      <w:r w:rsidRPr="00B9605B">
        <w:t>č.br. 554/2, upisane</w:t>
      </w:r>
      <w:r w:rsidR="007A19E6" w:rsidRPr="00B9605B">
        <w:t xml:space="preserve"> u </w:t>
      </w:r>
      <w:proofErr w:type="spellStart"/>
      <w:r w:rsidR="007A19E6" w:rsidRPr="00B9605B">
        <w:t>z</w:t>
      </w:r>
      <w:r w:rsidRPr="00B9605B">
        <w:t>k.ul</w:t>
      </w:r>
      <w:proofErr w:type="spellEnd"/>
      <w:r w:rsidRPr="00B9605B">
        <w:t>. 3171, k.o. Buje,</w:t>
      </w:r>
    </w:p>
    <w:p w:rsidRDefault="00FC4B84" w:rsidP="00FC4B84" w:rsidR="00FC4B84" w:rsidRPr="004E6E0A">
      <w:pPr>
        <w:jc w:val="center"/>
      </w:pPr>
      <w:r w:rsidRPr="00B9605B">
        <w:t xml:space="preserve">radi prodaje u stečajnom postupku nad stečajnim dužnikom HABITATIO d.o.o. u stečaju, </w:t>
      </w:r>
      <w:r w:rsidRPr="002F3C94">
        <w:t>Buje, Istarska 4, OIB: 32869125668</w:t>
      </w:r>
    </w:p>
    <w:p w:rsidRDefault="00FC4B84" w:rsidP="00FC4B84" w:rsidR="00FC4B84"/>
    <w:p w:rsidRDefault="00FC4B84" w:rsidP="00FC4B84" w:rsidR="00FC4B84"/>
    <w:p w:rsidRDefault="00FC4B84" w:rsidP="00FC4B84" w:rsidR="00FC4B84">
      <w:pPr>
        <w:jc w:val="both"/>
      </w:pPr>
      <w:r>
        <w:tab/>
      </w:r>
    </w:p>
    <w:p w:rsidRDefault="00FC4B84" w:rsidP="00FC4B84" w:rsidR="00FC4B84"/>
    <w:p w:rsidRDefault="00FC4B84" w:rsidP="00FC4B84" w:rsidR="00FC4B84">
      <w:pPr>
        <w:jc w:val="center"/>
      </w:pPr>
      <w:r>
        <w:t>za 7. ožujka 2018. u 13:45 sati</w:t>
      </w:r>
    </w:p>
    <w:p w:rsidRDefault="00FC4B84" w:rsidP="00FC4B84" w:rsidR="00FC4B84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5</w:t>
      </w:r>
    </w:p>
    <w:p w:rsidRDefault="00FC4B84" w:rsidP="00FC4B84" w:rsidR="00FC4B84">
      <w:pPr>
        <w:jc w:val="center"/>
      </w:pPr>
    </w:p>
    <w:p w:rsidRDefault="00FC4B84" w:rsidP="00FC4B84" w:rsidR="00FC4B84"/>
    <w:p w:rsidRDefault="00FC4B84" w:rsidP="00FC4B84" w:rsidR="00FC4B84">
      <w:pPr>
        <w:jc w:val="center"/>
      </w:pPr>
    </w:p>
    <w:p w:rsidRDefault="00FC4B84" w:rsidP="00FC4B84" w:rsidR="00FC4B84">
      <w:pPr>
        <w:jc w:val="center"/>
      </w:pPr>
    </w:p>
    <w:p w:rsidRDefault="00FC4B84" w:rsidP="00FC4B84" w:rsidR="00FC4B84">
      <w:pPr>
        <w:jc w:val="center"/>
      </w:pPr>
      <w:r>
        <w:t xml:space="preserve">U </w:t>
      </w:r>
      <w:r w:rsidRPr="00446C35">
        <w:t>Pa</w:t>
      </w:r>
      <w:r w:rsidRPr="003D7718">
        <w:t>zinu 2</w:t>
      </w:r>
      <w:r w:rsidR="003D7718" w:rsidRPr="003D7718">
        <w:t>2</w:t>
      </w:r>
      <w:r w:rsidRPr="003D7718">
        <w:t>. veljače 2018.</w:t>
      </w:r>
      <w:r>
        <w:t xml:space="preserve"> </w:t>
      </w:r>
    </w:p>
    <w:p w:rsidRDefault="00FC4B84" w:rsidP="00FC4B84" w:rsidR="00FC4B84">
      <w:pPr>
        <w:jc w:val="center"/>
      </w:pPr>
    </w:p>
    <w:p w:rsidRDefault="00FC4B84" w:rsidP="00FC4B84" w:rsidR="00FC4B84">
      <w:pPr>
        <w:jc w:val="both"/>
      </w:pPr>
    </w:p>
    <w:p w:rsidRDefault="00FC4B84" w:rsidP="00FC4B84" w:rsidR="00FC4B84">
      <w:pPr>
        <w:jc w:val="both"/>
      </w:pPr>
    </w:p>
    <w:p w:rsidRDefault="00FC4B84" w:rsidP="00FC4B84" w:rsidR="00FC4B84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 xml:space="preserve">       Stečajna sutkinja</w:t>
      </w:r>
    </w:p>
    <w:p w:rsidRDefault="00FC4B84" w:rsidP="00FC4B84" w:rsidR="00FC4B84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Pr="00446C35">
        <w:t>Adrijana Labinjan Skok</w:t>
      </w:r>
      <w:r>
        <w:t>, v.r.</w:t>
      </w:r>
    </w:p>
    <w:p w:rsidRDefault="00FC4B84" w:rsidP="00FC4B84" w:rsidR="00FC4B84">
      <w:pPr>
        <w:jc w:val="both"/>
      </w:pPr>
    </w:p>
    <w:p w:rsidRDefault="00FC4B84" w:rsidP="00FC4B84" w:rsidR="00FC4B84">
      <w:pPr>
        <w:jc w:val="center"/>
        <w:rPr>
          <w:b/>
        </w:rPr>
      </w:pPr>
    </w:p>
    <w:p w:rsidRDefault="00FC4B84" w:rsidP="00FC4B84" w:rsidR="00FC4B84">
      <w:pPr>
        <w:jc w:val="center"/>
        <w:rPr>
          <w:b/>
        </w:rPr>
      </w:pPr>
    </w:p>
    <w:p w:rsidRDefault="00FC4B84" w:rsidP="00FC4B84" w:rsidR="00FC4B84">
      <w:pPr>
        <w:jc w:val="center"/>
        <w:rPr>
          <w:b/>
        </w:rPr>
      </w:pPr>
    </w:p>
    <w:p w:rsidRDefault="00FC4B84" w:rsidP="00FC4B84" w:rsidR="00FC4B84" w:rsidRPr="00B9605B">
      <w:r w:rsidRPr="00B9605B">
        <w:t>DNA:</w:t>
      </w:r>
    </w:p>
    <w:p w:rsidRDefault="00FC4B84" w:rsidP="00FC4B84" w:rsidR="00FC4B84" w:rsidRPr="00B9605B">
      <w:pPr>
        <w:jc w:val="both"/>
      </w:pPr>
      <w:r w:rsidRPr="00B9605B">
        <w:t xml:space="preserve">- stečajni upravitelj Zdravko Tešić iz Ogulina, </w:t>
      </w:r>
      <w:proofErr w:type="spellStart"/>
      <w:r w:rsidRPr="00B9605B">
        <w:t>Bukovnik</w:t>
      </w:r>
      <w:proofErr w:type="spellEnd"/>
      <w:r w:rsidRPr="00B9605B">
        <w:t xml:space="preserve"> 36</w:t>
      </w:r>
    </w:p>
    <w:p w:rsidRDefault="00B9605B" w:rsidP="00B9605B" w:rsidR="00B9605B" w:rsidRPr="00B9605B">
      <w:r w:rsidRPr="00B9605B">
        <w:t xml:space="preserve">- </w:t>
      </w:r>
      <w:proofErr w:type="spellStart"/>
      <w:r w:rsidRPr="00B9605B">
        <w:t>Maurizio</w:t>
      </w:r>
      <w:proofErr w:type="spellEnd"/>
      <w:r w:rsidRPr="00B9605B">
        <w:t xml:space="preserve"> </w:t>
      </w:r>
      <w:proofErr w:type="spellStart"/>
      <w:r w:rsidRPr="00B9605B">
        <w:t>Sinković</w:t>
      </w:r>
      <w:proofErr w:type="spellEnd"/>
      <w:r w:rsidRPr="00B9605B">
        <w:t xml:space="preserve">, </w:t>
      </w:r>
      <w:proofErr w:type="spellStart"/>
      <w:r w:rsidRPr="00B9605B">
        <w:t>Momjan</w:t>
      </w:r>
      <w:proofErr w:type="spellEnd"/>
      <w:r w:rsidRPr="00B9605B">
        <w:t xml:space="preserve">, </w:t>
      </w:r>
      <w:proofErr w:type="spellStart"/>
      <w:r w:rsidRPr="00B9605B">
        <w:t>Grmunija</w:t>
      </w:r>
      <w:proofErr w:type="spellEnd"/>
      <w:r w:rsidRPr="00B9605B">
        <w:t xml:space="preserve"> 96 </w:t>
      </w:r>
    </w:p>
    <w:p w:rsidRDefault="00B9605B" w:rsidP="00B9605B" w:rsidR="00B9605B" w:rsidRPr="009C3FC1">
      <w:r w:rsidRPr="009C3FC1">
        <w:t>- REPUBLIKA HRVATSKA po ŽDO u Puli, Pula, Rovinjska ul. 2</w:t>
      </w:r>
    </w:p>
    <w:p w:rsidRDefault="00B9605B" w:rsidP="00B9605B" w:rsidR="00B9605B" w:rsidRPr="009C3FC1">
      <w:r w:rsidRPr="009C3FC1">
        <w:t xml:space="preserve">- SILVA d.o.o., Umag, </w:t>
      </w:r>
      <w:proofErr w:type="spellStart"/>
      <w:r w:rsidRPr="009C3FC1">
        <w:t>pp</w:t>
      </w:r>
      <w:proofErr w:type="spellEnd"/>
      <w:r w:rsidRPr="009C3FC1">
        <w:t xml:space="preserve"> iz ZOU </w:t>
      </w:r>
      <w:proofErr w:type="spellStart"/>
      <w:r w:rsidRPr="009C3FC1">
        <w:t>Livio</w:t>
      </w:r>
      <w:proofErr w:type="spellEnd"/>
      <w:r w:rsidRPr="009C3FC1">
        <w:t xml:space="preserve"> </w:t>
      </w:r>
      <w:proofErr w:type="spellStart"/>
      <w:r w:rsidRPr="009C3FC1">
        <w:t>Marcan</w:t>
      </w:r>
      <w:proofErr w:type="spellEnd"/>
      <w:r w:rsidRPr="009C3FC1">
        <w:t xml:space="preserve"> i Vedran </w:t>
      </w:r>
      <w:proofErr w:type="spellStart"/>
      <w:r w:rsidRPr="009C3FC1">
        <w:t>Marcan</w:t>
      </w:r>
      <w:proofErr w:type="spellEnd"/>
      <w:r w:rsidRPr="009C3FC1">
        <w:t>, Umag, 1. svibnja 4/I</w:t>
      </w:r>
    </w:p>
    <w:p w:rsidRDefault="00B9605B" w:rsidP="00B9605B" w:rsidR="00B9605B" w:rsidRPr="009C3FC1">
      <w:r w:rsidRPr="009C3FC1">
        <w:t>- ISTARSKA KREDITNA BANKA UMAG d.d., Umag, Ernesta Miloša 1</w:t>
      </w:r>
    </w:p>
    <w:p w:rsidRDefault="00B9605B" w:rsidR="00500701">
      <w:r w:rsidRPr="009C3FC1">
        <w:t>- e-Oglasna ploča sudova (8 dana)</w:t>
      </w:r>
    </w:p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FA5" w:rsidR="000E3EFC">
      <w:r>
        <w:separator/>
      </w:r>
    </w:p>
  </w:endnote>
  <w:endnote w:id="0" w:type="continuationSeparator">
    <w:p w:rsidRDefault="004A3FA5" w:rsidR="000E3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FA5" w:rsidR="000E3EFC">
      <w:r>
        <w:separator/>
      </w:r>
    </w:p>
  </w:footnote>
  <w:footnote w:id="0" w:type="continuationSeparator">
    <w:p w:rsidRDefault="004A3FA5" w:rsidR="000E3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9BB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44FE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9BB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60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44FE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44FE" w:rsidR="00B359BD">
    <w:pPr>
      <w:pStyle w:val="Zaglavlje"/>
      <w:jc w:val="center"/>
    </w:pPr>
  </w:p>
  <w:p w:rsidRDefault="005C44FE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B84"/>
    <w:rsid w:val="000E3EFC"/>
    <w:rsid w:val="003D7718"/>
    <w:rsid w:val="004A3FA5"/>
    <w:rsid w:val="00554328"/>
    <w:rsid w:val="005C44FE"/>
    <w:rsid w:val="005D29BB"/>
    <w:rsid w:val="007A19E6"/>
    <w:rsid w:val="00985388"/>
    <w:rsid w:val="00B9605B"/>
    <w:rsid w:val="00FC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4B8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4B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4B8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4B84"/>
  </w:style>
  <w:style w:styleId="Tekstbalonia" w:type="paragraph">
    <w:name w:val="Balloon Text"/>
    <w:basedOn w:val="Normal"/>
    <w:link w:val="TekstbaloniaChar"/>
    <w:uiPriority w:val="99"/>
    <w:semiHidden/>
    <w:unhideWhenUsed/>
    <w:rsid w:val="00FC4B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4B84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4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4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4F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4F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4F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4B8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4B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4B8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4B84"/>
  </w:style>
  <w:style w:styleId="Tekstbalonia" w:type="paragraph">
    <w:name w:val="Balloon Text"/>
    <w:basedOn w:val="Normal"/>
    <w:link w:val="TekstbaloniaChar"/>
    <w:uiPriority w:val="99"/>
    <w:semiHidden/>
    <w:unhideWhenUsed/>
    <w:rsid w:val="00FC4B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4B84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44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4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4F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4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4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2 zelena registratora</izvorni_sadrzaj>
    <derivirana_varijabla naziv="DomainObject.Predmet.PrimjedbaSuca_1">spisu prileže 2 zelena registratora</derivirana_varijabla>
  </DomainObject.Predmet.PrimjedbaSuca>
  <DomainObject.Predmet.ProtustrankaFormated>
    <izvorni_sadrzaj>  HABITATIO d.o.o. BUJE</izvorni_sadrzaj>
    <derivirana_varijabla naziv="DomainObject.Predmet.ProtustrankaFormated_1">  HABITATIO d.o.o. BUJE</derivirana_varijabla>
  </DomainObject.Predmet.ProtustrankaFormated>
  <DomainObject.Predmet.ProtustrankaFormatedOIB>
    <izvorni_sadrzaj>  HABITATIO d.o.o. BUJE, OIB 32869125668</izvorni_sadrzaj>
    <derivirana_varijabla naziv="DomainObject.Predmet.ProtustrankaFormatedOIB_1">  HABITATIO d.o.o. BUJE, OIB 32869125668</derivirana_varijabla>
  </DomainObject.Predmet.ProtustrankaFormatedOIB>
  <DomainObject.Predmet.ProtustrankaFormatedWithAdress>
    <izvorni_sadrzaj> HABITATIO d.o.o. BUJE, Istarska 4, 52460 Buje</izvorni_sadrzaj>
    <derivirana_varijabla naziv="DomainObject.Predmet.ProtustrankaFormatedWithAdress_1"> HABITATIO d.o.o. BUJE, Istarska 4, 52460 Buje</derivirana_varijabla>
  </DomainObject.Predmet.ProtustrankaFormatedWithAdress>
  <DomainObject.Predmet.ProtustrankaFormatedWithAdressOIB>
    <izvorni_sadrzaj> HABITATIO d.o.o. BUJE, OIB 32869125668, Istarska 4, 52460 Buje</izvorni_sadrzaj>
    <derivirana_varijabla naziv="DomainObject.Predmet.ProtustrankaFormatedWithAdressOIB_1"> HABITATIO d.o.o. BUJE, OIB 32869125668, Istarska 4, 52460 Buje</derivirana_varijabla>
  </DomainObject.Predmet.ProtustrankaFormatedWithAdressOIB>
  <DomainObject.Predmet.ProtustrankaWithAdress>
    <izvorni_sadrzaj>HABITATIO d.o.o. BUJE Istarska 4, 52460 Buje</izvorni_sadrzaj>
    <derivirana_varijabla naziv="DomainObject.Predmet.ProtustrankaWithAdress_1">HABITATIO d.o.o. BUJE Istarska 4, 52460 Buje</derivirana_varijabla>
  </DomainObject.Predmet.ProtustrankaWithAdress>
  <DomainObject.Predmet.ProtustrankaWithAdressOIB>
    <izvorni_sadrzaj>HABITATIO d.o.o. BUJE, OIB 32869125668, Istarska 4, 52460 Buje</izvorni_sadrzaj>
    <derivirana_varijabla naziv="DomainObject.Predmet.ProtustrankaWithAdressOIB_1">HABITATIO d.o.o. BUJE, OIB 32869125668, Istarska 4, 52460 Buje</derivirana_varijabla>
  </DomainObject.Predmet.ProtustrankaWithAdressOIB>
  <DomainObject.Predmet.ProtustrankaNazivFormated>
    <izvorni_sadrzaj>HABITATIO d.o.o. BUJE</izvorni_sadrzaj>
    <derivirana_varijabla naziv="DomainObject.Predmet.ProtustrankaNazivFormated_1">HABITATIO d.o.o. BUJE</derivirana_varijabla>
  </DomainObject.Predmet.ProtustrankaNazivFormated>
  <DomainObject.Predmet.ProtustrankaNazivFormatedOIB>
    <izvorni_sadrzaj>HABITATIO d.o.o. BUJE, OIB 32869125668</izvorni_sadrzaj>
    <derivirana_varijabla naziv="DomainObject.Predmet.ProtustrankaNazivFormatedOIB_1">HABITATIO d.o.o. BUJE, OIB 32869125668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461105.38</izvorni_sadrzaj>
    <derivirana_varijabla naziv="DomainObject.Predmet.TrenutnaVrijednost_1">461105.38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HABITATIO d.o.o. BUJE</item>
    </izvorni_sadrzaj>
    <derivirana_varijabla naziv="DomainObject.Predmet.ProtuStrankaListFormated_1">
      <item>HABITATIO d.o.o. BUJE</item>
    </derivirana_varijabla>
  </DomainObject.Predmet.ProtuStrankaListFormated>
  <DomainObject.Predmet.ProtuStrankaListFormatedOIB>
    <izvorni_sadrzaj>
      <item>HABITATIO d.o.o. BUJE, OIB 32869125668</item>
    </izvorni_sadrzaj>
    <derivirana_varijabla naziv="DomainObject.Predmet.ProtuStrankaListFormatedOIB_1">
      <item>HABITATIO d.o.o. BUJE, OIB 32869125668</item>
    </derivirana_varijabla>
  </DomainObject.Predmet.ProtuStrankaListFormatedOIB>
  <DomainObject.Predmet.ProtuStrankaListFormatedWithAdress>
    <izvorni_sadrzaj>
      <item>HABITATIO d.o.o. BUJE, Istarska 4, 52460 Buje</item>
    </izvorni_sadrzaj>
    <derivirana_varijabla naziv="DomainObject.Predmet.ProtuStrankaListFormatedWithAdress_1">
      <item>HABITATIO d.o.o. BUJE, Istarska 4, 52460 Buje</item>
    </derivirana_varijabla>
  </DomainObject.Predmet.ProtuStrankaListFormatedWithAdress>
  <DomainObject.Predmet.ProtuStrankaListFormatedWithAdressOIB>
    <izvorni_sadrzaj>
      <item>HABITATIO d.o.o. BUJE, OIB 32869125668, Istarska 4, 52460 Buje</item>
    </izvorni_sadrzaj>
    <derivirana_varijabla naziv="DomainObject.Predmet.ProtuStrankaListFormatedWithAdressOIB_1">
      <item>HABITATIO d.o.o. BUJE, OIB 32869125668, Istarska 4, 52460 Buje</item>
    </derivirana_varijabla>
  </DomainObject.Predmet.ProtuStrankaListFormatedWithAdressOIB>
  <DomainObject.Predmet.ProtuStrankaListNazivFormated>
    <izvorni_sadrzaj>
      <item>HABITATIO d.o.o. BUJE</item>
    </izvorni_sadrzaj>
    <derivirana_varijabla naziv="DomainObject.Predmet.ProtuStrankaListNazivFormated_1">
      <item>HABITATIO d.o.o. BUJE</item>
    </derivirana_varijabla>
  </DomainObject.Predmet.ProtuStrankaListNazivFormated>
  <DomainObject.Predmet.ProtuStrankaListNazivFormatedOIB>
    <izvorni_sadrzaj>
      <item>HABITATIO d.o.o. BUJE, OIB 32869125668</item>
    </izvorni_sadrzaj>
    <derivirana_varijabla naziv="DomainObject.Predmet.ProtuStrankaListNazivFormatedOIB_1">
      <item>HABITATIO d.o.o. BUJE, OIB 32869125668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HABITATIO d.o.o. BUJE</izvorni_sadrzaj>
    <derivirana_varijabla naziv="DomainObject.Predmet.ProtustrankaIDrugi_1">HABITATIO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HABITATIO d.o.o. BUJE, OIB 32869125668, Istarska 4, 52460 Buje</izvorni_sadrzaj>
    <derivirana_varijabla naziv="DomainObject.Predmet.ProtustrankaIDrugiAdressOIB_1">HABITATIO d.o.o. BUJE, OIB 32869125668,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HABITATIO d.o.o. BUJE</item>
    </izvorni_sadrzaj>
    <derivirana_varijabla naziv="DomainObject.Predmet.SudioniciListNaziv_1">
      <item>FINANCIJSKA AGENCIJA, RC RIJEKA, PODRUŽNICA PULA, PULA</item>
      <item>HABITATIO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HABITATIO d.o.o. BUJE, OIB 32869125668, Istarska 4,52460 Buje</item>
    </izvorni_sadrzaj>
    <derivirana_varijabla naziv="DomainObject.Predmet.SudioniciListAdressOIB_1">
      <item>FINANCIJSKA AGENCIJA, RC RIJEKA, PODRUŽNICA PULA, PULA, OIB 85821130368, Giardini 5,52100 Pula</item>
      <item>HABITATIO d.o.o. BUJE, OIB 32869125668,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32869125668</item>
    </izvorni_sadrzaj>
    <derivirana_varijabla naziv="DomainObject.Predmet.SudioniciListNazivOIB_1">
      <item>, OIB 85821130368</item>
      <item>, OIB 32869125668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689</properties:Characters>
  <properties:Lines>43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2018-02-20T11:45:00Z</dcterms:created>
  <dc:creator>Jasmina Matika</dc:creator>
  <cp:lastModifiedBy>Jasmina Matika</cp:lastModifiedBy>
  <dcterms:modified xmlns:xsi="http://www.w3.org/2001/XMLSchema-instance" xsi:type="dcterms:W3CDTF">2018-02-22T09:29:00Z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St-835-16 - POZIV RADI ODREĐIVANJA VRIJEDNOSTI NEKRETNINE - 2.docx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