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ada99" w14:paraId="06ada99" w:rsidRDefault="002C07CF" w:rsidP="002C07CF" w:rsidR="002C07C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07CF" w:rsidP="002C07CF" w:rsidR="002C07CF" w:rsidRPr="00B23D92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</w:t>
      </w:r>
      <w:r w:rsidRPr="00B23D92">
        <w:rPr>
          <w:rFonts w:cs="Times New Roman" w:eastAsia="Times New Roman"/>
          <w:bCs/>
          <w:szCs w:val="20"/>
          <w:lang w:eastAsia="en-US" w:val="it-IT"/>
        </w:rPr>
        <w:t>REPUBLIKA HRVATSKA</w:t>
      </w:r>
    </w:p>
    <w:p w:rsidRDefault="002C07CF" w:rsidP="002C07CF" w:rsidR="002C07C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B23D92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2C07CF" w:rsidP="002C07CF" w:rsidR="002C07C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C07CF" w:rsidP="002C07CF" w:rsidR="002C07CF" w:rsidRPr="00B23D92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2C07CF" w:rsidP="002C07CF" w:rsidR="002C07C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C07CF" w:rsidP="002C07CF" w:rsidR="002C07CF" w:rsidRPr="005D578C">
      <w:pPr>
        <w:jc w:val="center"/>
        <w:rPr>
          <w:rFonts w:cs="Times New Roman" w:eastAsia="Times New Roman"/>
          <w:szCs w:val="24"/>
        </w:rPr>
      </w:pPr>
    </w:p>
    <w:p w:rsidRDefault="002C07CF" w:rsidP="002C07CF" w:rsidR="002C07C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C07CF" w:rsidP="002C07CF" w:rsidR="002C07CF" w:rsidRPr="005D578C">
      <w:pPr>
        <w:rPr>
          <w:rFonts w:cs="Times New Roman" w:eastAsia="Times New Roman"/>
          <w:szCs w:val="24"/>
        </w:rPr>
      </w:pPr>
    </w:p>
    <w:p w:rsidRDefault="002C07CF" w:rsidP="002C07CF" w:rsidR="002C07C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REVIKONT d. o. o. Rovinj, Pusta 5, OIB 43563936222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040193224,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B23D92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>. ožujka 2016.</w:t>
      </w:r>
    </w:p>
    <w:p w:rsidRDefault="002C07CF" w:rsidP="002C07CF" w:rsidR="002C07CF" w:rsidRPr="005D578C">
      <w:pPr>
        <w:rPr>
          <w:rFonts w:cs="Times New Roman" w:eastAsia="Times New Roman"/>
          <w:szCs w:val="24"/>
        </w:rPr>
      </w:pPr>
    </w:p>
    <w:p w:rsidRDefault="002C07CF" w:rsidP="002C07CF" w:rsidR="002C07C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C07CF" w:rsidP="002C07CF" w:rsidR="002C07CF" w:rsidRPr="005D578C">
      <w:pPr>
        <w:rPr>
          <w:rFonts w:cs="Times New Roman" w:eastAsia="Times New Roman"/>
          <w:szCs w:val="24"/>
        </w:rPr>
      </w:pPr>
    </w:p>
    <w:p w:rsidRDefault="002C07CF" w:rsidP="002C07CF" w:rsidR="002C07C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REVIKONT d. o. o. Rovinj, Pusta 5, OIB 43563936222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040193224,</w:t>
      </w:r>
      <w:r w:rsidRPr="005D578C">
        <w:rPr>
          <w:rFonts w:cs="Times New Roman" w:eastAsia="Times New Roman"/>
          <w:szCs w:val="24"/>
        </w:rPr>
        <w:t xml:space="preserve"> s danom </w:t>
      </w:r>
      <w:r w:rsidR="00B23D92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2C07CF" w:rsidP="002C07CF" w:rsidR="002C07CF" w:rsidRPr="005D578C">
      <w:pPr>
        <w:rPr>
          <w:rFonts w:cs="Times New Roman" w:eastAsia="Times New Roman"/>
          <w:szCs w:val="24"/>
        </w:rPr>
      </w:pPr>
    </w:p>
    <w:p w:rsidRDefault="002C07CF" w:rsidP="002C07CF" w:rsidR="002C07CF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2C07CF" w:rsidP="002C07CF" w:rsidR="002C07CF">
      <w:pPr>
        <w:rPr>
          <w:rFonts w:cs="Times New Roman" w:eastAsia="Times New Roman"/>
          <w:szCs w:val="20"/>
        </w:rPr>
      </w:pPr>
    </w:p>
    <w:p w:rsidRDefault="002C07CF" w:rsidP="002C07CF" w:rsidR="002C07C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REVIKONT d. o. o. Rovinj, Pusta 5, OIB 43563936222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040193224.</w:t>
      </w:r>
    </w:p>
    <w:p w:rsidRDefault="002C07CF" w:rsidP="002C07CF" w:rsidR="002C07CF">
      <w:pPr>
        <w:ind w:firstLine="709"/>
        <w:rPr>
          <w:rFonts w:cs="Times New Roman" w:eastAsia="Times New Roman"/>
          <w:szCs w:val="24"/>
        </w:rPr>
      </w:pPr>
    </w:p>
    <w:p w:rsidRDefault="002C07CF" w:rsidP="002C07CF" w:rsidR="002C07C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REVIKONT d. o. o. Rovinj, Pusta 5, OIB 43563936222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040193224.</w:t>
      </w:r>
    </w:p>
    <w:p w:rsidRDefault="002C07CF" w:rsidP="002C07CF" w:rsidR="002C07CF">
      <w:pPr>
        <w:tabs>
          <w:tab w:pos="7103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2C07CF" w:rsidP="002C07CF" w:rsidR="002C07CF" w:rsidRPr="005D578C">
      <w:pPr>
        <w:rPr>
          <w:rFonts w:cs="Times New Roman" w:eastAsia="Times New Roman"/>
          <w:szCs w:val="24"/>
        </w:rPr>
      </w:pPr>
    </w:p>
    <w:p w:rsidRDefault="002C07CF" w:rsidP="002C07CF" w:rsidR="002C07C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C07CF" w:rsidP="002C07CF" w:rsidR="002C07CF">
      <w:pPr>
        <w:ind w:firstLine="708"/>
        <w:rPr>
          <w:rFonts w:cs="Times New Roman" w:eastAsia="Times New Roman"/>
          <w:szCs w:val="24"/>
        </w:rPr>
      </w:pPr>
    </w:p>
    <w:p w:rsidRDefault="002C07CF" w:rsidP="002C07CF" w:rsidR="002C07C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REVIKONT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St-993/2015-3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C07CF" w:rsidP="002C07CF" w:rsidR="002C07C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C07CF" w:rsidP="002C07CF" w:rsidR="002C07CF" w:rsidRPr="005D578C">
      <w:pPr>
        <w:rPr>
          <w:rFonts w:cs="Times New Roman" w:eastAsia="Times New Roman"/>
          <w:szCs w:val="24"/>
        </w:rPr>
      </w:pPr>
    </w:p>
    <w:p w:rsidRDefault="002C07CF" w:rsidP="002C07CF" w:rsidR="002C07C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23D92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C07CF" w:rsidP="002C07CF" w:rsidR="002C07CF">
      <w:pPr>
        <w:rPr>
          <w:rFonts w:cs="Times New Roman" w:eastAsia="Times New Roman"/>
          <w:szCs w:val="24"/>
        </w:rPr>
      </w:pPr>
    </w:p>
    <w:p w:rsidRDefault="002C07CF" w:rsidP="002C07CF" w:rsidR="002C07C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2C07CF" w:rsidP="002C07CF" w:rsidR="002C07C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CC10D5">
        <w:rPr>
          <w:rFonts w:cs="Times New Roman" w:eastAsia="Times New Roman"/>
          <w:szCs w:val="24"/>
        </w:rPr>
        <w:t>, v. r.</w:t>
      </w:r>
    </w:p>
    <w:p w:rsidRDefault="002C07CF" w:rsidP="002C07CF" w:rsidR="002C07CF">
      <w:pPr>
        <w:jc w:val="left"/>
        <w:rPr>
          <w:rFonts w:cs="Times New Roman" w:eastAsia="Times New Roman"/>
          <w:szCs w:val="24"/>
        </w:rPr>
      </w:pPr>
    </w:p>
    <w:p w:rsidRDefault="002C07CF" w:rsidP="002C07CF" w:rsidR="002C07CF" w:rsidRPr="005D578C">
      <w:pPr>
        <w:jc w:val="left"/>
        <w:rPr>
          <w:rFonts w:cs="Times New Roman" w:eastAsia="Times New Roman"/>
          <w:szCs w:val="24"/>
        </w:rPr>
      </w:pPr>
    </w:p>
    <w:p w:rsidRDefault="002C07CF" w:rsidP="002C07CF" w:rsidR="002C07C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C07CF" w:rsidP="002C07CF" w:rsidR="002C07CF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2C07CF" w:rsidP="002C07CF" w:rsidR="002C07C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2C07CF" w:rsidP="002C07CF" w:rsidR="002C07CF">
      <w:pPr>
        <w:rPr>
          <w:rFonts w:cs="Times New Roman" w:eastAsia="Times New Roman"/>
          <w:szCs w:val="24"/>
        </w:rPr>
      </w:pPr>
    </w:p>
    <w:p w:rsidRDefault="002C07CF" w:rsidP="002C07CF" w:rsidR="002C07CF" w:rsidRPr="005D578C">
      <w:pPr>
        <w:rPr>
          <w:rFonts w:cs="Times New Roman" w:eastAsia="Times New Roman"/>
          <w:szCs w:val="24"/>
        </w:rPr>
      </w:pPr>
    </w:p>
    <w:p w:rsidRDefault="002C07CF" w:rsidP="002C07CF" w:rsidR="002C07C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C07CF" w:rsidP="002C07CF" w:rsidR="002C07C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C07CF" w:rsidP="002C07CF" w:rsidR="002C07C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REVIKONT d. o. o. Rovinj, Pusta 5,</w:t>
      </w:r>
    </w:p>
    <w:p w:rsidRDefault="002C07CF" w:rsidP="002C07CF" w:rsidR="002C07C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Vladimir Miletić, Rovinj, Trg Na Lokvi 3, </w:t>
      </w:r>
    </w:p>
    <w:p w:rsidRDefault="002C07CF" w:rsidP="002C07CF" w:rsidR="002C07C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2C07CF" w:rsidP="002C07CF" w:rsidR="002C07C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C07CF" w:rsidP="002C07CF" w:rsidR="002C07C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2C07CF" w:rsidP="002C07CF" w:rsidR="002C07C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2C07CF" w:rsidP="002C07CF" w:rsidR="002C07C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2C07CF" w:rsidP="002C07CF" w:rsidR="002C07C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2C07CF" w:rsidP="002C07CF" w:rsidR="002C07CF"/>
    <w:p w:rsidRDefault="002C07CF" w:rsidP="002C07CF" w:rsidR="002C07CF"/>
    <w:p w:rsidRDefault="002C07CF" w:rsidP="002C07CF" w:rsidR="002C07CF"/>
    <w:p w:rsidRDefault="00CC10D5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7CF" w:rsidP="002C07CF" w:rsidR="002C07CF">
      <w:r>
        <w:separator/>
      </w:r>
    </w:p>
  </w:endnote>
  <w:endnote w:id="0" w:type="continuationSeparator">
    <w:p w:rsidRDefault="002C07CF" w:rsidP="002C07CF" w:rsidR="002C07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7CF" w:rsidP="002C07CF" w:rsidR="002C07CF">
      <w:r>
        <w:separator/>
      </w:r>
    </w:p>
  </w:footnote>
  <w:footnote w:id="0" w:type="continuationSeparator">
    <w:p w:rsidRDefault="002C07CF" w:rsidP="002C07CF" w:rsidR="002C07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7CF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C10D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St-993/2015-5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7CF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St-993/2015-5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35A5"/>
    <w:rsid w:val="001C57EC"/>
    <w:rsid w:val="002C07CF"/>
    <w:rsid w:val="003A35A5"/>
    <w:rsid w:val="0056798A"/>
    <w:rsid w:val="0075528E"/>
    <w:rsid w:val="0079403F"/>
    <w:rsid w:val="00B23D92"/>
    <w:rsid w:val="00CC1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07C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07C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C07C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07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07C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07C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07C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1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0D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C10D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C10D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C10D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07C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07C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C07C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07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07C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07C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07C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1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0D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C10D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C10D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C10D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St-993/2015</izvorni_sadrzaj>
    <derivirana_varijabla naziv="DomainObject.Predmet.OznakaBroj_1">St-993/2015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REVIKONT d.o.o. ROVINJ</izvorni_sadrzaj>
    <derivirana_varijabla naziv="DomainObject.Predmet.ProtustrankaFormated_1">  REVIKONT d.o.o. ROVINJ</derivirana_varijabla>
  </DomainObject.Predmet.ProtustrankaFormated>
  <DomainObject.Predmet.ProtustrankaFormatedOIB>
    <izvorni_sadrzaj>  REVIKONT d.o.o. ROVINJ, OIB 43563936222</izvorni_sadrzaj>
    <derivirana_varijabla naziv="DomainObject.Predmet.ProtustrankaFormatedOIB_1">  REVIKONT d.o.o. ROVINJ, OIB 43563936222</derivirana_varijabla>
  </DomainObject.Predmet.ProtustrankaFormatedOIB>
  <DomainObject.Predmet.ProtustrankaFormatedWithAdress>
    <izvorni_sadrzaj> REVIKONT d.o.o. ROVINJ, Pusta 5, 52210 Rovinj</izvorni_sadrzaj>
    <derivirana_varijabla naziv="DomainObject.Predmet.ProtustrankaFormatedWithAdress_1"> REVIKONT d.o.o. ROVINJ, Pusta 5, 52210 Rovinj</derivirana_varijabla>
  </DomainObject.Predmet.ProtustrankaFormatedWithAdress>
  <DomainObject.Predmet.ProtustrankaFormatedWithAdressOIB>
    <izvorni_sadrzaj> REVIKONT d.o.o. ROVINJ, OIB 43563936222, Pusta 5, 52210 Rovinj</izvorni_sadrzaj>
    <derivirana_varijabla naziv="DomainObject.Predmet.ProtustrankaFormatedWithAdressOIB_1"> REVIKONT d.o.o. ROVINJ, OIB 43563936222, Pusta 5, 52210 Rovinj</derivirana_varijabla>
  </DomainObject.Predmet.ProtustrankaFormatedWithAdressOIB>
  <DomainObject.Predmet.ProtustrankaWithAdress>
    <izvorni_sadrzaj>REVIKONT d.o.o. ROVINJ Pusta 5, 52210 Rovinj</izvorni_sadrzaj>
    <derivirana_varijabla naziv="DomainObject.Predmet.ProtustrankaWithAdress_1">REVIKONT d.o.o. ROVINJ Pusta 5, 52210 Rovinj</derivirana_varijabla>
  </DomainObject.Predmet.ProtustrankaWithAdress>
  <DomainObject.Predmet.ProtustrankaWithAdressOIB>
    <izvorni_sadrzaj>REVIKONT d.o.o. ROVINJ, OIB 43563936222, Pusta 5, 52210 Rovinj</izvorni_sadrzaj>
    <derivirana_varijabla naziv="DomainObject.Predmet.ProtustrankaWithAdressOIB_1">REVIKONT d.o.o. ROVINJ, OIB 43563936222, Pusta 5, 52210 Rovinj</derivirana_varijabla>
  </DomainObject.Predmet.ProtustrankaWithAdressOIB>
  <DomainObject.Predmet.ProtustrankaNazivFormated>
    <izvorni_sadrzaj>REVIKONT d.o.o. ROVINJ</izvorni_sadrzaj>
    <derivirana_varijabla naziv="DomainObject.Predmet.ProtustrankaNazivFormated_1">REVIKONT d.o.o. ROVINJ</derivirana_varijabla>
  </DomainObject.Predmet.ProtustrankaNazivFormated>
  <DomainObject.Predmet.ProtustrankaNazivFormatedOIB>
    <izvorni_sadrzaj>REVIKONT d.o.o. ROVINJ, OIB 43563936222</izvorni_sadrzaj>
    <derivirana_varijabla naziv="DomainObject.Predmet.ProtustrankaNazivFormatedOIB_1">REVIKONT d.o.o. ROVINJ, OIB 43563936222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697.91</izvorni_sadrzaj>
    <derivirana_varijabla naziv="DomainObject.Predmet.TrenutnaVrijednost_1">697.91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REVIKONT d.o.o. ROVINJ</item>
    </izvorni_sadrzaj>
    <derivirana_varijabla naziv="DomainObject.Predmet.ProtuStrankaListFormated_1">
      <item>REVIKONT d.o.o. ROVINJ</item>
    </derivirana_varijabla>
  </DomainObject.Predmet.ProtuStrankaListFormated>
  <DomainObject.Predmet.ProtuStrankaListFormatedOIB>
    <izvorni_sadrzaj>
      <item>REVIKONT d.o.o. ROVINJ, OIB 43563936222</item>
    </izvorni_sadrzaj>
    <derivirana_varijabla naziv="DomainObject.Predmet.ProtuStrankaListFormatedOIB_1">
      <item>REVIKONT d.o.o. ROVINJ, OIB 43563936222</item>
    </derivirana_varijabla>
  </DomainObject.Predmet.ProtuStrankaListFormatedOIB>
  <DomainObject.Predmet.ProtuStrankaListFormatedWithAdress>
    <izvorni_sadrzaj>
      <item>REVIKONT d.o.o. ROVINJ, Pusta 5, 52210 Rovinj</item>
    </izvorni_sadrzaj>
    <derivirana_varijabla naziv="DomainObject.Predmet.ProtuStrankaListFormatedWithAdress_1">
      <item>REVIKONT d.o.o. ROVINJ, Pusta 5, 52210 Rovinj</item>
    </derivirana_varijabla>
  </DomainObject.Predmet.ProtuStrankaListFormatedWithAdress>
  <DomainObject.Predmet.ProtuStrankaListFormatedWithAdressOIB>
    <izvorni_sadrzaj>
      <item>REVIKONT d.o.o. ROVINJ, OIB 43563936222, Pusta 5, 52210 Rovinj</item>
    </izvorni_sadrzaj>
    <derivirana_varijabla naziv="DomainObject.Predmet.ProtuStrankaListFormatedWithAdressOIB_1">
      <item>REVIKONT d.o.o. ROVINJ, OIB 43563936222, Pusta 5, 52210 Rovinj</item>
    </derivirana_varijabla>
  </DomainObject.Predmet.ProtuStrankaListFormatedWithAdressOIB>
  <DomainObject.Predmet.ProtuStrankaListNazivFormated>
    <izvorni_sadrzaj>
      <item>REVIKONT d.o.o. ROVINJ</item>
    </izvorni_sadrzaj>
    <derivirana_varijabla naziv="DomainObject.Predmet.ProtuStrankaListNazivFormated_1">
      <item>REVIKONT d.o.o. ROVINJ</item>
    </derivirana_varijabla>
  </DomainObject.Predmet.ProtuStrankaListNazivFormated>
  <DomainObject.Predmet.ProtuStrankaListNazivFormatedOIB>
    <izvorni_sadrzaj>
      <item>REVIKONT d.o.o. ROVINJ, OIB 43563936222</item>
    </izvorni_sadrzaj>
    <derivirana_varijabla naziv="DomainObject.Predmet.ProtuStrankaListNazivFormatedOIB_1">
      <item>REVIKONT d.o.o. ROVINJ, OIB 43563936222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REVIKONT d.o.o. ROVINJ</izvorni_sadrzaj>
    <derivirana_varijabla naziv="DomainObject.Predmet.ProtustrankaIDrugi_1">REVIKONT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REVIKONT d.o.o. ROVINJ, OIB 43563936222, Pusta 5, 52210 Rovinj</izvorni_sadrzaj>
    <derivirana_varijabla naziv="DomainObject.Predmet.ProtustrankaIDrugiAdressOIB_1">REVIKONT d.o.o. ROVINJ, OIB 43563936222, Pusta 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REVIKONT d.o.o. ROVINJ</item>
    </izvorni_sadrzaj>
    <derivirana_varijabla naziv="DomainObject.Predmet.SudioniciListNaziv_1">
      <item>FINANCIJSKA AGENCIJA, RC RIJEKA, PODRUŽNICA PULA, PULA</item>
      <item>REVIKONT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REVIKONT d.o.o. ROVINJ, OIB 43563936222, Pusta 5,52210 Rovinj</item>
    </izvorni_sadrzaj>
    <derivirana_varijabla naziv="DomainObject.Predmet.SudioniciListAdressOIB_1">
      <item>FINANCIJSKA AGENCIJA, RC RIJEKA, PODRUŽNICA PULA, PULA, OIB 85821130368, GIARDINI 5,52100 Pula</item>
      <item>REVIKONT d.o.o. ROVINJ, OIB 43563936222, Pusta 5,52210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43563936222</item>
    </izvorni_sadrzaj>
    <derivirana_varijabla naziv="DomainObject.Predmet.SudioniciListNazivOIB_1">
      <item>, OIB 85821130368</item>
      <item>, OIB 43563936222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2981</properties:Characters>
  <properties:Lines>78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2016-03-17T13:50:00Z</dcterms:created>
  <dc:creator>Mihaela Kaligari</dc:creator>
  <dc:description/>
  <cp:keywords/>
  <cp:lastModifiedBy>Jasmina Matika</cp:lastModifiedBy>
  <cp:lastPrinted>2016-03-30T13:29:00Z</cp:lastPrinted>
  <dcterms:modified xmlns:xsi="http://www.w3.org/2001/XMLSchema-instance" xsi:type="dcterms:W3CDTF">2016-03-31T06:24:00Z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