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a7ff" w14:paraId="ee7a7ff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420" w:rsidP="006D2420" w:rsidR="006D2420" w:rsidRPr="004453B3">
      <w:pPr>
        <w:pStyle w:val="Zaglavlje"/>
      </w:pPr>
      <w:r w:rsidRPr="004453B3">
        <w:t xml:space="preserve">REPUBLIKA HRVATSKA </w:t>
      </w:r>
    </w:p>
    <w:p w:rsidRDefault="006D2420" w:rsidP="006D2420" w:rsidR="006D2420" w:rsidRPr="004453B3">
      <w:pPr>
        <w:pStyle w:val="Zaglavlje"/>
      </w:pPr>
      <w:r w:rsidRPr="004453B3">
        <w:t>Trgovački sud u Zagrebu</w:t>
      </w:r>
    </w:p>
    <w:p w:rsidRDefault="006D2420" w:rsidP="006D2420" w:rsidR="006D2420" w:rsidRPr="004453B3">
      <w:pPr>
        <w:pStyle w:val="Zaglavlje"/>
      </w:pPr>
      <w:r w:rsidRPr="004453B3">
        <w:t xml:space="preserve">Zagreb, Amruševa 2/II </w:t>
      </w:r>
    </w:p>
    <w:p w:rsidRDefault="006D2420" w:rsidP="006D2420" w:rsidR="006D2420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4621/15</w:t>
      </w:r>
    </w:p>
    <w:p w:rsidRDefault="006D2420" w:rsidP="006D2420" w:rsidR="006D2420" w:rsidRPr="004453B3">
      <w:pPr>
        <w:jc w:val="center"/>
      </w:pPr>
    </w:p>
    <w:p w:rsidRDefault="006D2420" w:rsidP="006D2420" w:rsidR="006D2420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6D2420" w:rsidP="006D2420" w:rsidR="006D2420" w:rsidRPr="004453B3">
      <w:pPr>
        <w:jc w:val="both"/>
      </w:pPr>
    </w:p>
    <w:p w:rsidRDefault="006D2420" w:rsidP="006D2420" w:rsidR="006D2420" w:rsidRPr="004453B3">
      <w:pPr>
        <w:jc w:val="center"/>
      </w:pPr>
      <w:r w:rsidRPr="004453B3">
        <w:t>R J E Š E N J E</w:t>
      </w:r>
    </w:p>
    <w:p w:rsidRDefault="006D2420" w:rsidP="006D2420" w:rsidR="006D2420" w:rsidRPr="004453B3">
      <w:pPr>
        <w:jc w:val="center"/>
      </w:pPr>
    </w:p>
    <w:p w:rsidRDefault="006D2420" w:rsidP="006D2420" w:rsidR="006D2420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GRAFEL d.o.o., Zagreb, Travanjska 1, OIB: </w:t>
      </w:r>
      <w:r w:rsidRPr="00387A6E">
        <w:t>19767450795</w:t>
      </w:r>
      <w:r w:rsidRPr="004453B3">
        <w:t>, dana</w:t>
      </w:r>
      <w:r w:rsidR="00961BAC">
        <w:t xml:space="preserve"> 24.</w:t>
      </w:r>
      <w:r>
        <w:t xml:space="preserve"> ožujka</w:t>
      </w:r>
      <w:r w:rsidRPr="004453B3">
        <w:t xml:space="preserve"> 2016. </w:t>
      </w:r>
    </w:p>
    <w:p w:rsidRDefault="006D2420" w:rsidP="006D2420" w:rsidR="006D2420" w:rsidRPr="004453B3">
      <w:pPr>
        <w:jc w:val="both"/>
      </w:pPr>
    </w:p>
    <w:p w:rsidRDefault="006D2420" w:rsidP="006D2420" w:rsidR="006D2420" w:rsidRPr="004453B3">
      <w:pPr>
        <w:jc w:val="center"/>
      </w:pPr>
      <w:r w:rsidRPr="004453B3">
        <w:t>r i j e š i o    je</w:t>
      </w:r>
    </w:p>
    <w:p w:rsidRDefault="006D2420" w:rsidP="006D2420" w:rsidR="006D2420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D2420" w:rsidP="006D2420" w:rsidR="006D2420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 xml:space="preserve">GRAFEL d.o.o., Zagreb, Travanjska 1, OIB: </w:t>
      </w:r>
      <w:r w:rsidRPr="00387A6E">
        <w:rPr>
          <w:rFonts w:hAnsi="Times New Roman" w:ascii="Times New Roman"/>
          <w:szCs w:val="24"/>
        </w:rPr>
        <w:t>19767450795</w:t>
      </w:r>
      <w:r w:rsidRPr="004453B3">
        <w:rPr>
          <w:rFonts w:hAnsi="Times New Roman" w:ascii="Times New Roman"/>
          <w:szCs w:val="24"/>
        </w:rPr>
        <w:t>. Stečajni postupak otvoren je</w:t>
      </w:r>
      <w:r w:rsidR="00961BAC">
        <w:rPr>
          <w:rFonts w:hAnsi="Times New Roman" w:ascii="Times New Roman"/>
          <w:szCs w:val="24"/>
        </w:rPr>
        <w:t xml:space="preserve"> 24. </w:t>
      </w:r>
      <w:r>
        <w:rPr>
          <w:rFonts w:hAnsi="Times New Roman" w:ascii="Times New Roman"/>
          <w:szCs w:val="24"/>
        </w:rPr>
        <w:t>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6D2420" w:rsidP="006D2420" w:rsidR="006D2420" w:rsidRPr="004453B3">
      <w:pPr>
        <w:pStyle w:val="BodyText21"/>
        <w:rPr>
          <w:rFonts w:hAnsi="Times New Roman" w:ascii="Times New Roman"/>
          <w:szCs w:val="24"/>
        </w:rPr>
      </w:pPr>
    </w:p>
    <w:p w:rsidRDefault="006D2420" w:rsidP="006D2420" w:rsidR="006D2420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Igor Radelić, OIB: 94192738867, Zagreb, Kornatska 1</w:t>
      </w:r>
      <w:r w:rsidRPr="004453B3">
        <w:rPr>
          <w:rFonts w:hAnsi="Times New Roman" w:ascii="Times New Roman"/>
          <w:szCs w:val="24"/>
        </w:rPr>
        <w:t>.</w:t>
      </w:r>
    </w:p>
    <w:p w:rsidRDefault="006D2420" w:rsidP="006D2420" w:rsidR="006D2420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D2420" w:rsidP="006D2420" w:rsidR="006D2420">
      <w:pPr>
        <w:jc w:val="both"/>
      </w:pPr>
      <w:r w:rsidRPr="004453B3">
        <w:t xml:space="preserve">III. Zaključuje se stečajni postupak nad dužnikom </w:t>
      </w:r>
      <w:r>
        <w:t xml:space="preserve">GRAFEL d.o.o., Zagreb, Travanjska 1, OIB: </w:t>
      </w:r>
      <w:r w:rsidRPr="00387A6E">
        <w:t>19767450795</w:t>
      </w:r>
      <w:r>
        <w:t>.</w:t>
      </w:r>
    </w:p>
    <w:p w:rsidRDefault="006D2420" w:rsidP="006D2420" w:rsidR="006D2420" w:rsidRPr="004453B3">
      <w:pPr>
        <w:jc w:val="both"/>
      </w:pPr>
    </w:p>
    <w:p w:rsidRDefault="006D2420" w:rsidP="006D2420" w:rsidR="006D2420" w:rsidRPr="004453B3">
      <w:pPr>
        <w:jc w:val="both"/>
      </w:pPr>
      <w:r w:rsidRPr="004453B3">
        <w:t>IV. Nakon pravomoćnosti ovog rješenja, dužnik će se  brisati iz sudskog registra.</w:t>
      </w:r>
    </w:p>
    <w:p w:rsidRDefault="006D2420" w:rsidP="006D2420" w:rsidR="006D2420" w:rsidRPr="004453B3">
      <w:pPr>
        <w:jc w:val="both"/>
      </w:pPr>
    </w:p>
    <w:p w:rsidRDefault="006D2420" w:rsidP="006D2420" w:rsidR="006D2420" w:rsidRPr="004453B3">
      <w:pPr>
        <w:ind w:left="360"/>
        <w:jc w:val="center"/>
      </w:pPr>
      <w:r w:rsidRPr="004453B3">
        <w:t>Obrazloženje</w:t>
      </w:r>
    </w:p>
    <w:p w:rsidRDefault="006D2420" w:rsidP="006D2420" w:rsidR="006D2420" w:rsidRPr="004453B3">
      <w:pPr>
        <w:jc w:val="both"/>
      </w:pPr>
    </w:p>
    <w:p w:rsidRDefault="006D2420" w:rsidP="006D2420" w:rsidR="006D2420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6D2420" w:rsidP="006D2420" w:rsidR="006D2420" w:rsidRPr="004453B3">
      <w:pPr>
        <w:jc w:val="both"/>
      </w:pPr>
    </w:p>
    <w:p w:rsidRDefault="006D2420" w:rsidP="006D2420" w:rsidR="006D2420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D2420" w:rsidP="006D2420" w:rsidR="006D2420" w:rsidRPr="004453B3">
      <w:pPr>
        <w:jc w:val="both"/>
      </w:pPr>
    </w:p>
    <w:p w:rsidRDefault="006D2420" w:rsidP="006D2420" w:rsidR="006D2420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6D2420" w:rsidP="006D2420" w:rsidR="006D2420" w:rsidRPr="004453B3">
      <w:pPr>
        <w:jc w:val="both"/>
      </w:pPr>
    </w:p>
    <w:p w:rsidRDefault="006D2420" w:rsidP="006D2420" w:rsidR="006D2420" w:rsidRPr="004453B3">
      <w:pPr>
        <w:jc w:val="both"/>
      </w:pPr>
      <w:r w:rsidRPr="004453B3">
        <w:tab/>
        <w:t xml:space="preserve">Iz podneska Hrvatskog zavoda za mirovinsko osiguranje proizlazi da dužnik nema zaposlenih. </w:t>
      </w:r>
    </w:p>
    <w:p w:rsidRDefault="006D2420" w:rsidP="006D2420" w:rsidR="006D2420" w:rsidRPr="004453B3">
      <w:pPr>
        <w:jc w:val="both"/>
      </w:pPr>
    </w:p>
    <w:p w:rsidRDefault="006D2420" w:rsidP="006D2420" w:rsidR="006D2420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D2420" w:rsidP="006D2420" w:rsidR="006D2420" w:rsidRPr="004453B3">
      <w:pPr>
        <w:jc w:val="both"/>
      </w:pPr>
    </w:p>
    <w:p w:rsidRDefault="006D2420" w:rsidP="006D2420" w:rsidR="006D2420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6D2420" w:rsidP="006D2420" w:rsidR="006D2420" w:rsidRPr="004453B3">
      <w:pPr>
        <w:jc w:val="both"/>
      </w:pPr>
    </w:p>
    <w:p w:rsidRDefault="00961BAC" w:rsidP="006D2420" w:rsidR="006D2420" w:rsidRPr="004453B3">
      <w:pPr>
        <w:jc w:val="center"/>
      </w:pPr>
      <w:r>
        <w:t>U Zagrebu, 24.</w:t>
      </w:r>
      <w:r w:rsidR="006D2420">
        <w:t xml:space="preserve"> ožujka</w:t>
      </w:r>
      <w:r w:rsidR="006D2420" w:rsidRPr="004453B3">
        <w:t xml:space="preserve"> 2016.</w:t>
      </w:r>
    </w:p>
    <w:p w:rsidRDefault="006D2420" w:rsidP="006D2420" w:rsidR="006D2420" w:rsidRPr="004453B3">
      <w:pPr>
        <w:jc w:val="center"/>
      </w:pPr>
    </w:p>
    <w:p w:rsidRDefault="006D2420" w:rsidP="006D2420" w:rsidR="006D2420" w:rsidRPr="004453B3">
      <w:pPr>
        <w:ind w:firstLine="720" w:left="5040"/>
        <w:jc w:val="right"/>
      </w:pPr>
      <w:r w:rsidRPr="004453B3">
        <w:t xml:space="preserve">      SUDAC:</w:t>
      </w:r>
    </w:p>
    <w:p w:rsidRDefault="006D2420" w:rsidP="006D2420" w:rsidR="006D2420" w:rsidRPr="004453B3">
      <w:pPr>
        <w:jc w:val="right"/>
      </w:pPr>
      <w:r>
        <w:t>Goran Iskra</w:t>
      </w:r>
      <w:r w:rsidR="004A4C33">
        <w:t>, v.r.</w:t>
      </w:r>
    </w:p>
    <w:p w:rsidRDefault="006D2420" w:rsidP="006D2420" w:rsidR="006D2420" w:rsidRPr="004453B3">
      <w:pPr>
        <w:jc w:val="both"/>
      </w:pPr>
    </w:p>
    <w:p w:rsidRDefault="006D2420" w:rsidP="006D2420" w:rsidR="006D2420" w:rsidRPr="004453B3">
      <w:pPr>
        <w:jc w:val="both"/>
      </w:pPr>
    </w:p>
    <w:p w:rsidRDefault="006D2420" w:rsidP="006D2420" w:rsidR="006D2420" w:rsidRPr="004453B3">
      <w:pPr>
        <w:jc w:val="both"/>
      </w:pPr>
      <w:r w:rsidRPr="004453B3">
        <w:t>Uputa o pravnom lijeku:</w:t>
      </w:r>
    </w:p>
    <w:p w:rsidRDefault="006D2420" w:rsidP="006D2420" w:rsidR="006D2420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6D2420" w:rsidP="006D2420" w:rsidR="006D2420" w:rsidRPr="004453B3">
      <w:pPr>
        <w:jc w:val="both"/>
        <w:rPr>
          <w:i/>
        </w:rPr>
      </w:pPr>
    </w:p>
    <w:p w:rsidRDefault="006D2420" w:rsidP="006D2420" w:rsidR="006D2420" w:rsidRPr="004453B3">
      <w:pPr>
        <w:jc w:val="both"/>
      </w:pPr>
    </w:p>
    <w:p w:rsidRDefault="004A4C33" w:rsidP="004A4C33" w:rsidR="006D2420">
      <w:pPr>
        <w:jc w:val="right"/>
      </w:pPr>
      <w:r>
        <w:t>Za točnost otpravka-ovlašteni službenik:</w:t>
      </w:r>
    </w:p>
    <w:p w:rsidRDefault="004A4C33" w:rsidP="004A4C33" w:rsidR="004A4C33" w:rsidRPr="004453B3">
      <w:pPr>
        <w:jc w:val="right"/>
        <w:rPr>
          <w:u w:val="single"/>
        </w:rPr>
      </w:pPr>
      <w:r>
        <w:t>Zlatka Plivelić</w:t>
      </w:r>
    </w:p>
    <w:p w:rsidRDefault="006D2420" w:rsidP="006D2420" w:rsidR="006D2420" w:rsidRPr="004453B3"/>
    <w:p w:rsidRDefault="000D2C86" w:rsidP="006D2420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48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961BAC">
      <w:t xml:space="preserve"> 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6D2420">
      <w:t>4621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484C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4C33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2420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37885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61BAC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F4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8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8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F4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8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8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4621</izvorni_sadrzaj>
    <derivirana_varijabla naziv="DomainObject.Predmet.Broj_1">4621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St-4621/2015</izvorni_sadrzaj>
    <derivirana_varijabla naziv="DomainObject.Predmet.OznakaBroj_1">St-4621/2015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GRAFEL d.o.o. zastupanog po punomoćniku ZLATKO POGAČIĆ</izvorni_sadrzaj>
    <derivirana_varijabla naziv="DomainObject.Predmet.ProtustrankaFormated_1">  GRAFEL d.o.o. zastupanog po punomoćniku ZLATKO POGAČIĆ</derivirana_varijabla>
  </DomainObject.Predmet.ProtustrankaFormated>
  <DomainObject.Predmet.ProtustrankaFormatedOIB>
    <izvorni_sadrzaj>  GRAFEL d.o.o., OIB 19767450795 zastupanog po punomoćniku ZLATKO POGAČIĆ</izvorni_sadrzaj>
    <derivirana_varijabla naziv="DomainObject.Predmet.ProtustrankaFormatedOIB_1">  GRAFEL d.o.o., OIB 19767450795 zastupanog po punomoćniku ZLATKO POGAČIĆ</derivirana_varijabla>
  </DomainObject.Predmet.ProtustrankaFormatedOIB>
  <DomainObject.Predmet.ProtustrankaFormatedWithAdress>
    <izvorni_sadrzaj> GRAFEL d.o.o., Travanjska 1, 10000 Zagreb zastupanog po punomoćniku ZLATKO POGAČIĆ</izvorni_sadrzaj>
    <derivirana_varijabla naziv="DomainObject.Predmet.ProtustrankaFormatedWithAdress_1"> GRAFEL d.o.o., Travanjska 1, 10000 Zagreb zastupanog po punomoćniku ZLATKO POGAČIĆ</derivirana_varijabla>
  </DomainObject.Predmet.ProtustrankaFormatedWithAdress>
  <DomainObject.Predmet.ProtustrankaFormatedWithAdressOIB>
    <izvorni_sadrzaj> GRAFEL d.o.o., OIB 19767450795, Travanjska 1, 10000 Zagreb zastupanog po punomoćniku ZLATKO POGAČIĆ</izvorni_sadrzaj>
    <derivirana_varijabla naziv="DomainObject.Predmet.ProtustrankaFormatedWithAdressOIB_1"> GRAFEL d.o.o., OIB 19767450795, Travanjska 1, 10000 Zagreb zastupanog po punomoćniku ZLATKO POGAČIĆ</derivirana_varijabla>
  </DomainObject.Predmet.ProtustrankaFormatedWithAdressOIB>
  <DomainObject.Predmet.ProtustrankaWithAdress>
    <izvorni_sadrzaj>GRAFEL d.o.o. Travanjska 1, 10000 Zagreb</izvorni_sadrzaj>
    <derivirana_varijabla naziv="DomainObject.Predmet.ProtustrankaWithAdress_1">GRAFEL d.o.o. Travanjska 1, 10000 Zagreb</derivirana_varijabla>
  </DomainObject.Predmet.ProtustrankaWithAdress>
  <DomainObject.Predmet.ProtustrankaWithAdressOIB>
    <izvorni_sadrzaj>GRAFEL d.o.o., OIB 19767450795, Travanjska 1, 10000 Zagreb</izvorni_sadrzaj>
    <derivirana_varijabla naziv="DomainObject.Predmet.ProtustrankaWithAdressOIB_1">GRAFEL d.o.o., OIB 19767450795, Travanjska 1, 10000 Zagreb</derivirana_varijabla>
  </DomainObject.Predmet.ProtustrankaWithAdressOIB>
  <DomainObject.Predmet.ProtustrankaNazivFormated>
    <izvorni_sadrzaj>GRAFEL d.o.o.</izvorni_sadrzaj>
    <derivirana_varijabla naziv="DomainObject.Predmet.ProtustrankaNazivFormated_1">GRAFEL d.o.o.</derivirana_varijabla>
  </DomainObject.Predmet.ProtustrankaNazivFormated>
  <DomainObject.Predmet.ProtustrankaNazivFormatedOIB>
    <izvorni_sadrzaj>GRAFEL d.o.o., OIB 19767450795</izvorni_sadrzaj>
    <derivirana_varijabla naziv="DomainObject.Predmet.ProtustrankaNazivFormatedOIB_1">GRAFEL d.o.o., OIB 19767450795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GRAFEL d.o.o. zastupanog po punomoćniku ZLATKO POGAČIĆ</item>
    </izvorni_sadrzaj>
    <derivirana_varijabla naziv="DomainObject.Predmet.ProtuStrankaListFormated_1">
      <item>GRAFEL d.o.o. zastupanog po punomoćniku ZLATKO POGAČIĆ</item>
    </derivirana_varijabla>
  </DomainObject.Predmet.ProtuStrankaListFormated>
  <DomainObject.Predmet.ProtuStrankaListFormatedOIB>
    <izvorni_sadrzaj>
      <item>GRAFEL d.o.o., OIB 19767450795 zastupanog po punomoćniku ZLATKO POGAČIĆ</item>
    </izvorni_sadrzaj>
    <derivirana_varijabla naziv="DomainObject.Predmet.ProtuStrankaListFormatedOIB_1">
      <item>GRAFEL d.o.o., OIB 19767450795 zastupanog po punomoćniku ZLATKO POGAČIĆ</item>
    </derivirana_varijabla>
  </DomainObject.Predmet.ProtuStrankaListFormatedOIB>
  <DomainObject.Predmet.ProtuStrankaListFormatedWithAdress>
    <izvorni_sadrzaj>
      <item>GRAFEL d.o.o., Travanjska 1, 10000 Zagreb zastupanog po punomoćniku ZLATKO POGAČIĆ</item>
    </izvorni_sadrzaj>
    <derivirana_varijabla naziv="DomainObject.Predmet.ProtuStrankaListFormatedWithAdress_1">
      <item>GRAFEL d.o.o., Travanjska 1, 10000 Zagreb zastupanog po punomoćniku ZLATKO POGAČIĆ</item>
    </derivirana_varijabla>
  </DomainObject.Predmet.ProtuStrankaListFormatedWithAdress>
  <DomainObject.Predmet.ProtuStrankaListFormatedWithAdressOIB>
    <izvorni_sadrzaj>
      <item>GRAFEL d.o.o., OIB 19767450795, Travanjska 1, 10000 Zagreb zastupanog po punomoćniku ZLATKO POGAČIĆ</item>
    </izvorni_sadrzaj>
    <derivirana_varijabla naziv="DomainObject.Predmet.ProtuStrankaListFormatedWithAdressOIB_1">
      <item>GRAFEL d.o.o., OIB 19767450795, Travanjska 1, 10000 Zagreb zastupanog po punomoćniku ZLATKO POGAČIĆ</item>
    </derivirana_varijabla>
  </DomainObject.Predmet.ProtuStrankaListFormatedWithAdressOIB>
  <DomainObject.Predmet.ProtuStrankaListNazivFormated>
    <izvorni_sadrzaj>
      <item>GRAFEL d.o.o.</item>
    </izvorni_sadrzaj>
    <derivirana_varijabla naziv="DomainObject.Predmet.ProtuStrankaListNazivFormated_1">
      <item>GRAFEL d.o.o.</item>
    </derivirana_varijabla>
  </DomainObject.Predmet.ProtuStrankaListNazivFormated>
  <DomainObject.Predmet.ProtuStrankaListNazivFormatedOIB>
    <izvorni_sadrzaj>
      <item>GRAFEL d.o.o., OIB 19767450795</item>
    </izvorni_sadrzaj>
    <derivirana_varijabla naziv="DomainObject.Predmet.ProtuStrankaListNazivFormatedOIB_1">
      <item>GRAFEL d.o.o., OIB 19767450795</item>
    </derivirana_varijabla>
  </DomainObject.Predmet.ProtuStrankaListNazivFormatedOIB>
  <DomainObject.Predmet.OstaliListFormated>
    <izvorni_sadrzaj>
      <item>ZLATKO POGAČIĆ punomoćnik sudionika u postupku GRAFEL d.o.o.</item>
      <item>IGOR RADELIĆ</item>
    </izvorni_sadrzaj>
    <derivirana_varijabla naziv="DomainObject.Predmet.OstaliListFormated_1">
      <item>ZLATKO POGAČIĆ punomoćnik sudionika u postupku GRAFEL d.o.o.</item>
      <item>IGOR RADELIĆ</item>
    </derivirana_varijabla>
  </DomainObject.Predmet.OstaliListFormated>
  <DomainObject.Predmet.OstaliListFormatedOIB>
    <izvorni_sadrzaj>
      <item>ZLATKO POGAČIĆ, OIB 15183027065 punomoćnik sudionika u postupku GRAFEL d.o.o.</item>
      <item>IGOR RADELIĆ, OIB 94192738867</item>
    </izvorni_sadrzaj>
    <derivirana_varijabla naziv="DomainObject.Predmet.OstaliListFormatedOIB_1">
      <item>ZLATKO POGAČIĆ, OIB 15183027065 punomoćnik sudionika u postupku GRAFEL d.o.o.</item>
      <item>IGOR RADELIĆ, OIB 94192738867</item>
    </derivirana_varijabla>
  </DomainObject.Predmet.OstaliListFormatedOIB>
  <DomainObject.Predmet.OstaliListFormatedWithAdress>
    <izvorni_sadrzaj>
      <item>ZLATKO POGAČIĆ, Travanjska 1, 10000 Zagreb punomoćnik sudionika u postupku GRAFEL d.o.o.</item>
      <item>IGOR RADELIĆ, Kornatska 1, 10000 Zagreb</item>
    </izvorni_sadrzaj>
    <derivirana_varijabla naziv="DomainObject.Predmet.OstaliListFormatedWithAdress_1">
      <item>ZLATKO POGAČIĆ, Travanjska 1, 10000 Zagreb punomoćnik sudionika u postupku GRAFEL d.o.o.</item>
      <item>IGOR RADELIĆ, Kornatska 1, 10000 Zagreb</item>
    </derivirana_varijabla>
  </DomainObject.Predmet.OstaliListFormatedWithAdress>
  <DomainObject.Predmet.OstaliListFormatedWithAdressOIB>
    <izvorni_sadrzaj>
      <item>ZLATKO POGAČIĆ, OIB 15183027065, Travanjska 1, 10000 Zagreb punomoćnik sudionika u postupku GRAFEL d.o.o.</item>
      <item>IGOR RADELIĆ, OIB 94192738867, Kornatska 1, 10000 Zagreb</item>
    </izvorni_sadrzaj>
    <derivirana_varijabla naziv="DomainObject.Predmet.OstaliListFormatedWithAdressOIB_1">
      <item>ZLATKO POGAČIĆ, OIB 15183027065, Travanjska 1, 10000 Zagreb punomoćnik sudionika u postupku GRAFEL d.o.o.</item>
      <item>IGOR RADELIĆ, OIB 94192738867, Kornatska 1, 10000 Zagreb</item>
    </derivirana_varijabla>
  </DomainObject.Predmet.OstaliListFormatedWithAdressOIB>
  <DomainObject.Predmet.OstaliListNazivFormated>
    <izvorni_sadrzaj>
      <item>ZLATKO POGAČIĆ</item>
      <item>IGOR RADELIĆ</item>
    </izvorni_sadrzaj>
    <derivirana_varijabla naziv="DomainObject.Predmet.OstaliListNazivFormated_1">
      <item>ZLATKO POGAČIĆ</item>
      <item>IGOR RADELIĆ</item>
    </derivirana_varijabla>
  </DomainObject.Predmet.OstaliListNazivFormated>
  <DomainObject.Predmet.OstaliListNazivFormatedOIB>
    <izvorni_sadrzaj>
      <item>ZLATKO POGAČIĆ, OIB 15183027065</item>
      <item>IGOR RADELIĆ, OIB 94192738867</item>
    </izvorni_sadrzaj>
    <derivirana_varijabla naziv="DomainObject.Predmet.OstaliListNazivFormatedOIB_1">
      <item>ZLATKO POGAČIĆ, OIB 15183027065</item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GRAFEL d.o.o.</izvorni_sadrzaj>
    <derivirana_varijabla naziv="DomainObject.Predmet.ProtustrankaIDrugi_1">GRAFEL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GRAFEL d.o.o., OIB 19767450795, Travanjska 1, 10000 Zagreb</izvorni_sadrzaj>
    <derivirana_varijabla naziv="DomainObject.Predmet.ProtustrankaIDrugiAdressOIB_1">GRAFEL d.o.o., OIB 19767450795, Travanjska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GRAFEL d.o.o.</item>
      <item>ZLATKO POGAČIĆ</item>
      <item>IGOR RADELIĆ</item>
    </izvorni_sadrzaj>
    <derivirana_varijabla naziv="DomainObject.Predmet.SudioniciListNaziv_1">
      <item>FINA Regionalni centar Zagreb</item>
      <item>GRAFEL d.o.o.</item>
      <item>ZLATKO POGAČIĆ</item>
      <item>IGOR RADELIĆ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GRAFEL d.o.o., OIB 19767450795, Travanjska 1,10000 Zagreb</item>
      <item>ZLATKO POGAČIĆ, OIB 15183027065, Travanjska 1,10000 Zagreb</item>
      <item>IGOR RADELIĆ, OIB 94192738867, Kornatska 1,10000 Zagreb</item>
    </izvorni_sadrzaj>
    <derivirana_varijabla naziv="DomainObject.Predmet.SudioniciListAdressOIB_1">
      <item>FINA Regionalni centar Zagreb, OIB 85821130368, Trg svibanjskih žrtava 1995. 1,10000 Zagreb</item>
      <item>GRAFEL d.o.o., OIB 19767450795, Travanjska 1,10000 Zagreb</item>
      <item>ZLATKO POGAČIĆ, OIB 15183027065, Travanjska 1,10000 Zagreb</item>
      <item>IGOR RADELIĆ, OIB 94192738867, Kornatska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19767450795</item>
      <item>, OIB 15183027065</item>
      <item>, OIB 94192738867</item>
    </izvorni_sadrzaj>
    <derivirana_varijabla naziv="DomainObject.Predmet.SudioniciListNazivOIB_1">
      <item>, OIB 85821130368</item>
      <item>, OIB 19767450795</item>
      <item>, OIB 15183027065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9DAB95-5E30-4A0F-914E-505E7331F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2148</properties:Characters>
  <properties:Lines>70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2016-03-24T09:19:00Z</dcterms:created>
  <dc:creator>Korisnik</dc:creator>
  <cp:lastModifiedBy>Goranka Arthofer</cp:lastModifiedBy>
  <cp:lastPrinted>2016-03-24T09:20:00Z</cp:lastPrinted>
  <dcterms:modified xmlns:xsi="http://www.w3.org/2001/XMLSchema-instance" xsi:type="dcterms:W3CDTF">2016-03-24T11:04:00Z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