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d2b9" w14:paraId="40dd2b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1D2E90">
        <w:rPr>
          <w:b/>
          <w:lang w:val="hr-HR"/>
        </w:rPr>
        <w:t>4</w:t>
      </w:r>
      <w:r w:rsidR="00A515C9">
        <w:rPr>
          <w:b/>
          <w:lang w:val="hr-HR"/>
        </w:rPr>
        <w:t>81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A515C9">
        <w:rPr>
          <w:lang w:val="hr-HR"/>
        </w:rPr>
        <w:t>NAĆVE d.o.o. Šestanovac, Ulica dr. Franje Tuđmana 33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A515C9">
        <w:rPr>
          <w:lang w:val="hr-HR"/>
        </w:rPr>
        <w:t>47305120386</w:t>
      </w:r>
      <w:r w:rsidR="000467BE">
        <w:rPr>
          <w:lang w:val="hr-HR"/>
        </w:rPr>
        <w:t xml:space="preserve">, MBS: </w:t>
      </w:r>
      <w:r w:rsidR="00A515C9">
        <w:rPr>
          <w:lang w:val="hr-HR"/>
        </w:rPr>
        <w:t>060298338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475EF6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515C9">
        <w:rPr>
          <w:lang w:val="hr-HR"/>
        </w:rPr>
        <w:t>NAĆVE d.o.o. Šestanovac, Ulica dr. Franje Tuđmana 33, OIB: 47305120386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A515C9">
        <w:rPr>
          <w:lang w:val="hr-HR"/>
        </w:rPr>
        <w:t>14.501,69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475EF6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75EF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5EF6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A2935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29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29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29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2481</izvorni_sadrzaj>
    <derivirana_varijabla naziv="DomainObject.Predmet.Broj_1">2481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St-2481/2015</izvorni_sadrzaj>
    <derivirana_varijabla naziv="DomainObject.Predmet.OznakaBroj_1">St-2481/2015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NAĆVE d.o.o. za proizvodnju, usluge i trgovinu</izvorni_sadrzaj>
    <derivirana_varijabla naziv="DomainObject.Predmet.ProtustrankaFormated_1">  NAĆVE d.o.o. za proizvodnju, usluge i trgovinu</derivirana_varijabla>
  </DomainObject.Predmet.ProtustrankaFormated>
  <DomainObject.Predmet.ProtustrankaFormatedOIB>
    <izvorni_sadrzaj>  NAĆVE d.o.o. za proizvodnju, usluge i trgovinu, OIB 47305120386</izvorni_sadrzaj>
    <derivirana_varijabla naziv="DomainObject.Predmet.ProtustrankaFormatedOIB_1">  NAĆVE d.o.o. za proizvodnju, usluge i trgovinu, OIB 47305120386</derivirana_varijabla>
  </DomainObject.Predmet.ProtustrankaFormatedOIB>
  <DomainObject.Predmet.ProtustrankaFormatedWithAdress>
    <izvorni_sadrzaj> NAĆVE d.o.o. za proizvodnju, usluge i trgovinu, Ulica dr. Franje Tuđmana 33, 21250 Šestanovac</izvorni_sadrzaj>
    <derivirana_varijabla naziv="DomainObject.Predmet.ProtustrankaFormatedWithAdress_1"> NAĆVE d.o.o. za proizvodnju, usluge i trgovinu, Ulica dr. Franje Tuđmana 33, 21250 Šestanovac</derivirana_varijabla>
  </DomainObject.Predmet.ProtustrankaFormatedWithAdress>
  <DomainObject.Predmet.ProtustrankaFormatedWithAdressOIB>
    <izvorni_sadrzaj> NAĆVE d.o.o. za proizvodnju, usluge i trgovinu, OIB 47305120386, Ulica dr. Franje Tuđmana 33, 21250 Šestanovac</izvorni_sadrzaj>
    <derivirana_varijabla naziv="DomainObject.Predmet.ProtustrankaFormatedWithAdressOIB_1"> NAĆVE d.o.o. za proizvodnju, usluge i trgovinu, OIB 47305120386, Ulica dr. Franje Tuđmana 33, 21250 Šestanovac</derivirana_varijabla>
  </DomainObject.Predmet.ProtustrankaFormatedWithAdressOIB>
  <DomainObject.Predmet.ProtustrankaWithAdress>
    <izvorni_sadrzaj>NAĆVE d.o.o. za proizvodnju, usluge i trgovinu Ulica dr. Franje Tuđmana 33, 21250 Šestanovac</izvorni_sadrzaj>
    <derivirana_varijabla naziv="DomainObject.Predmet.ProtustrankaWithAdress_1">NAĆVE d.o.o. za proizvodnju, usluge i trgovinu Ulica dr. Franje Tuđmana 33, 21250 Šestanovac</derivirana_varijabla>
  </DomainObject.Predmet.ProtustrankaWithAdress>
  <DomainObject.Predmet.ProtustrankaWithAdressOIB>
    <izvorni_sadrzaj>NAĆVE d.o.o. za proizvodnju, usluge i trgovinu, OIB 47305120386, Ulica dr. Franje Tuđmana 33, 21250 Šestanovac</izvorni_sadrzaj>
    <derivirana_varijabla naziv="DomainObject.Predmet.ProtustrankaWithAdressOIB_1">NAĆVE d.o.o. za proizvodnju, usluge i trgovinu, OIB 47305120386, Ulica dr. Franje Tuđmana 33, 21250 Šestanovac</derivirana_varijabla>
  </DomainObject.Predmet.ProtustrankaWithAdressOIB>
  <DomainObject.Predmet.ProtustrankaNazivFormated>
    <izvorni_sadrzaj>NAĆVE d.o.o. za proizvodnju, usluge i trgovinu</izvorni_sadrzaj>
    <derivirana_varijabla naziv="DomainObject.Predmet.ProtustrankaNazivFormated_1">NAĆVE d.o.o. za proizvodnju, usluge i trgovinu</derivirana_varijabla>
  </DomainObject.Predmet.ProtustrankaNazivFormated>
  <DomainObject.Predmet.ProtustrankaNazivFormatedOIB>
    <izvorni_sadrzaj>NAĆVE d.o.o. za proizvodnju, usluge i trgovinu, OIB 47305120386</izvorni_sadrzaj>
    <derivirana_varijabla naziv="DomainObject.Predmet.ProtustrankaNazivFormatedOIB_1">NAĆVE d.o.o. za proizvodnju, usluge i trgovinu, OIB 47305120386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14501.69</izvorni_sadrzaj>
    <derivirana_varijabla naziv="DomainObject.Predmet.TrenutnaVrijednost_1">14501.69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NAĆVE d.o.o. za proizvodnju, usluge i trgovinu</item>
    </izvorni_sadrzaj>
    <derivirana_varijabla naziv="DomainObject.Predmet.ProtuStrankaListFormated_1">
      <item>NAĆVE d.o.o. za proizvodnju, usluge i trgovinu</item>
    </derivirana_varijabla>
  </DomainObject.Predmet.ProtuStrankaListFormated>
  <DomainObject.Predmet.ProtuStrankaListFormatedOIB>
    <izvorni_sadrzaj>
      <item>NAĆVE d.o.o. za proizvodnju, usluge i trgovinu, OIB 47305120386</item>
    </izvorni_sadrzaj>
    <derivirana_varijabla naziv="DomainObject.Predmet.ProtuStrankaListFormatedOIB_1">
      <item>NAĆVE d.o.o. za proizvodnju, usluge i trgovinu, OIB 47305120386</item>
    </derivirana_varijabla>
  </DomainObject.Predmet.ProtuStrankaListFormatedOIB>
  <DomainObject.Predmet.ProtuStrankaListFormatedWithAdress>
    <izvorni_sadrzaj>
      <item>NAĆVE d.o.o. za proizvodnju, usluge i trgovinu, Ulica dr. Franje Tuđmana 33, 21250 Šestanovac</item>
    </izvorni_sadrzaj>
    <derivirana_varijabla naziv="DomainObject.Predmet.ProtuStrankaListFormatedWithAdress_1">
      <item>NAĆVE d.o.o. za proizvodnju, usluge i trgovinu, Ulica dr. Franje Tuđmana 33, 21250 Šestanovac</item>
    </derivirana_varijabla>
  </DomainObject.Predmet.ProtuStrankaListFormatedWithAdress>
  <DomainObject.Predmet.ProtuStrankaListFormatedWithAdressOIB>
    <izvorni_sadrzaj>
      <item>NAĆVE d.o.o. za proizvodnju, usluge i trgovinu, OIB 47305120386, Ulica dr. Franje Tuđmana 33, 21250 Šestanovac</item>
    </izvorni_sadrzaj>
    <derivirana_varijabla naziv="DomainObject.Predmet.ProtuStrankaListFormatedWithAdressOIB_1">
      <item>NAĆVE d.o.o. za proizvodnju, usluge i trgovinu, OIB 47305120386, Ulica dr. Franje Tuđmana 33, 21250 Šestanovac</item>
    </derivirana_varijabla>
  </DomainObject.Predmet.ProtuStrankaListFormatedWithAdressOIB>
  <DomainObject.Predmet.ProtuStrankaListNazivFormated>
    <izvorni_sadrzaj>
      <item>NAĆVE d.o.o. za proizvodnju, usluge i trgovinu</item>
    </izvorni_sadrzaj>
    <derivirana_varijabla naziv="DomainObject.Predmet.ProtuStrankaListNazivFormated_1">
      <item>NAĆVE d.o.o. za proizvodnju, usluge i trgovinu</item>
    </derivirana_varijabla>
  </DomainObject.Predmet.ProtuStrankaListNazivFormated>
  <DomainObject.Predmet.ProtuStrankaListNazivFormatedOIB>
    <izvorni_sadrzaj>
      <item>NAĆVE d.o.o. za proizvodnju, usluge i trgovinu, OIB 47305120386</item>
    </izvorni_sadrzaj>
    <derivirana_varijabla naziv="DomainObject.Predmet.ProtuStrankaListNazivFormatedOIB_1">
      <item>NAĆVE d.o.o. za proizvodnju, usluge i trgovinu, OIB 47305120386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NAĆVE d.o.o. za proizvodnju, usluge i trgovinu</izvorni_sadrzaj>
    <derivirana_varijabla naziv="DomainObject.Predmet.ProtustrankaIDrugi_1">NAĆVE d.o.o. za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NAĆVE d.o.o. za proizvodnju, usluge i trgovinu, OIB 47305120386, Ulica dr. Franje Tuđmana 33, 21250 Šestanovac</izvorni_sadrzaj>
    <derivirana_varijabla naziv="DomainObject.Predmet.ProtustrankaIDrugiAdressOIB_1">NAĆVE d.o.o. za proizvodnju, usluge i trgovinu, OIB 47305120386, Ulica dr. Franje Tuđmana 33,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NAĆVE d.o.o. za proizvodnju, usluge i trgovinu</item>
      <item>FINANCIJSKA AGENCIJA, RC SPLIT</item>
    </izvorni_sadrzaj>
    <derivirana_varijabla naziv="DomainObject.Predmet.SudioniciListNaziv_1">
      <item>NAĆVE d.o.o. za proizvodnju, usluge i trgovinu</item>
      <item>FINANCIJSKA AGENCIJA, RC SPLIT</item>
    </derivirana_varijabla>
  </DomainObject.Predmet.SudioniciListNaziv>
  <DomainObject.Predmet.SudioniciListAdressOIB>
    <izvorni_sadrzaj>
      <item>NAĆVE d.o.o. za proizvodnju, usluge i trgovinu, OIB 47305120386, Ulica dr. Franje Tuđmana 33,21250 Šestanovac</item>
      <item>FINANCIJSKA AGENCIJA, RC SPLIT, OIB 85821130368, Mažuranićevo šetalište 24 b,21000 Split</item>
    </izvorni_sadrzaj>
    <derivirana_varijabla naziv="DomainObject.Predmet.SudioniciListAdressOIB_1">
      <item>NAĆVE d.o.o. za proizvodnju, usluge i trgovinu, OIB 47305120386, Ulica dr. Franje Tuđmana 33,21250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47305120386</item>
      <item>, OIB 85821130368</item>
    </izvorni_sadrzaj>
    <derivirana_varijabla naziv="DomainObject.Predmet.SudioniciListNazivOIB_1">
      <item>, OIB 47305120386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6CA37A-83B2-4B3C-B5E7-63E0977F4F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1766</properties:Characters>
  <properties:Lines>50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2016-02-01T09:42:00Z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