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0221" w14:paraId="11f0221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9A72F1">
        <w:t xml:space="preserve">                     70. St-2263</w:t>
      </w:r>
      <w:r>
        <w:t>/2016</w:t>
      </w:r>
    </w:p>
    <w:p w:rsidRDefault="00CF464A" w:rsidP="00C77A8E" w:rsidR="00CF464A">
      <w:r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7717BA" w:rsidP="00C94123" w:rsidR="00C94123">
      <w:pPr>
        <w:ind w:firstLine="720"/>
        <w:jc w:val="both"/>
      </w:pPr>
      <w:r w:rsidRPr="008A2CA9">
        <w:t>TRGOVAČKI SUD U ZAGREBU, po sucu</w:t>
      </w:r>
      <w:r w:rsidR="00CF464A">
        <w:t xml:space="preserve"> Maji Jurovicki</w:t>
      </w:r>
      <w:permStart w:edGrp="everyone" w:id="513154537"/>
      <w:permEnd w:id="513154537"/>
      <w:r w:rsidRPr="008A2CA9">
        <w:t xml:space="preserve">, kao stečajnom sucu, </w:t>
      </w:r>
      <w:r>
        <w:t>u stečajnom postupku nad dužnikom</w:t>
      </w:r>
      <w:r w:rsidR="005D3DE4" w:rsidRPr="005D3DE4">
        <w:t xml:space="preserve"> </w:t>
      </w:r>
      <w:r w:rsidR="009A72F1" w:rsidRPr="009A72F1">
        <w:t>KAP PO KAP d.o.o. OIB: 20211736876, MBS: 080523556 iz Zagreba, Vukovarska 239 A</w:t>
      </w:r>
      <w:r w:rsidR="00AE0E35">
        <w:t xml:space="preserve">, </w:t>
      </w:r>
      <w:r w:rsidR="009A72F1" w:rsidRPr="009A72F1">
        <w:t xml:space="preserve"> </w:t>
      </w:r>
      <w:r w:rsidR="009F1F7C">
        <w:t xml:space="preserve">dana </w:t>
      </w:r>
      <w:r w:rsidR="005D3DE4">
        <w:t>2</w:t>
      </w:r>
      <w:r w:rsidR="00AE0E35">
        <w:t>9</w:t>
      </w:r>
      <w:r w:rsidR="002D6894">
        <w:t>.</w:t>
      </w:r>
      <w:r w:rsidR="00AE0E35">
        <w:t xml:space="preserve"> </w:t>
      </w:r>
      <w:r w:rsidR="002D6894">
        <w:t>svib</w:t>
      </w:r>
      <w:r w:rsidR="005D3DE4">
        <w:t>nja</w:t>
      </w:r>
      <w:r>
        <w:t xml:space="preserve"> </w:t>
      </w:r>
      <w:r w:rsidR="00C94123">
        <w:t>201</w:t>
      </w:r>
      <w:r w:rsidR="005D3DE4">
        <w:t>7</w:t>
      </w:r>
      <w:r w:rsidR="00C94123">
        <w:t>.</w:t>
      </w:r>
    </w:p>
    <w:p w:rsidRDefault="003E0E43" w:rsidP="00780919" w:rsidR="003E0E43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9A72F1" w:rsidRPr="009A72F1">
        <w:t>KAP PO KAP d.o.o. OIB: 20211736876, MBS: 080523556 iz Zagreba, Vukovarska 239 A</w:t>
      </w:r>
      <w:r w:rsidR="009A72F1">
        <w:t xml:space="preserve">. </w:t>
      </w:r>
      <w:r w:rsidR="00DB441F">
        <w:t xml:space="preserve">Rješenje o otvaranju stečajnog postupka nad dužnikom istaknut je mrežnoj stranici na e-oglasna ploča Trgovačkog suda u Zagrebu </w:t>
      </w:r>
      <w:r w:rsidR="00D71FFD" w:rsidRPr="00D71FFD">
        <w:t>2</w:t>
      </w:r>
      <w:r w:rsidR="00BE19F1">
        <w:t>9</w:t>
      </w:r>
      <w:r w:rsidR="00D71FFD" w:rsidRPr="00D71FFD">
        <w:t>.</w:t>
      </w:r>
      <w:r w:rsidR="00BE19F1">
        <w:t xml:space="preserve"> </w:t>
      </w:r>
      <w:r w:rsidR="00D71FFD" w:rsidRPr="00D71FFD">
        <w:t>svibnja 2017.</w:t>
      </w:r>
      <w:r w:rsidR="00D71FFD">
        <w:t xml:space="preserve"> </w:t>
      </w:r>
      <w:r w:rsidR="00DB441F">
        <w:t xml:space="preserve">u </w:t>
      </w:r>
      <w:r w:rsidR="00BE19F1">
        <w:t xml:space="preserve">11 sati i 00 minuta.  </w:t>
      </w:r>
    </w:p>
    <w:p w:rsidRDefault="00E71B8C" w:rsidP="00BE19F1" w:rsidR="00E71B8C">
      <w:pPr>
        <w:jc w:val="both"/>
      </w:pPr>
    </w:p>
    <w:p w:rsidRDefault="00DB441F" w:rsidP="00152F9B" w:rsidR="00AA78A7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4113CE">
        <w:t xml:space="preserve">Vesna Kocbek </w:t>
      </w:r>
      <w:r w:rsidR="00F9309D">
        <w:t xml:space="preserve">OIB: </w:t>
      </w:r>
      <w:r w:rsidR="004113CE">
        <w:t>64935258953 iz Zagreba, Trg Nikole Zrinskog 17.</w:t>
      </w:r>
    </w:p>
    <w:p w:rsidRDefault="004113CE" w:rsidP="00152F9B" w:rsidR="004113CE">
      <w:pPr>
        <w:jc w:val="both"/>
      </w:pPr>
    </w:p>
    <w:p w:rsidRDefault="00DB441F" w:rsidP="00152F9B" w:rsidR="00AA78A7">
      <w:pPr>
        <w:jc w:val="both"/>
      </w:pPr>
      <w:r>
        <w:t xml:space="preserve">III. </w:t>
      </w:r>
      <w:r w:rsidR="00AA78A7">
        <w:t xml:space="preserve">  </w:t>
      </w:r>
      <w:r>
        <w:t xml:space="preserve">Zaključuje se stečajni postupak nad dužnikom </w:t>
      </w:r>
      <w:r w:rsidR="004113CE" w:rsidRPr="004113CE">
        <w:t>KAP PO KAP d.o.o. OIB: 20211736876, MBS: 080523556 iz Zagreba, Vukovarska 239 A</w:t>
      </w:r>
      <w:r w:rsidR="00152F9B">
        <w:t>.</w:t>
      </w:r>
    </w:p>
    <w:p w:rsidRDefault="0049146C" w:rsidP="00152F9B" w:rsidR="0049146C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CB0B29">
      <w:pPr>
        <w:jc w:val="both"/>
      </w:pPr>
      <w:r>
        <w:t xml:space="preserve">        </w:t>
      </w:r>
      <w:r w:rsidR="00DB441F">
        <w:t xml:space="preserve">Financijska agencija, Regionalni centar Zagreb, podnijela je ovom sudu prijedlog za otvaranje stečajnog postupka nad </w:t>
      </w:r>
      <w:r w:rsidR="00CB0B29" w:rsidRPr="00CB0B29">
        <w:t>KAP PO KAP d.o.o. OIB: 20211736876, MBS: 080523556 iz Zagreba, Vukovarska 239 A</w:t>
      </w:r>
      <w:r w:rsidR="00CB0B29"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B0B29">
        <w:t>2526</w:t>
      </w:r>
      <w:r w:rsidR="00DB441F">
        <w:t xml:space="preserve"> dana, u ukupnom iznosu od </w:t>
      </w:r>
      <w:r w:rsidR="00CB0B29">
        <w:t xml:space="preserve">154.956,94 </w:t>
      </w:r>
      <w:r w:rsidR="00DB441F">
        <w:t xml:space="preserve">kn, kao i da dužnik ima 1 zaposlenog.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1602A5">
        <w:t>Sud je rješenjem od 27. ožujka 2017</w:t>
      </w:r>
      <w:r w:rsidR="00DB441F">
        <w:t xml:space="preserve">. pokrenuo prethodni postupak nad dužnikom, a </w:t>
      </w:r>
    </w:p>
    <w:p w:rsidRDefault="001602A5" w:rsidP="001602A5" w:rsidR="00DB441F">
      <w:pPr>
        <w:jc w:val="both"/>
      </w:pPr>
      <w:r>
        <w:t>02. svibnja 2017</w:t>
      </w:r>
      <w:r w:rsidR="00DB441F">
        <w:t xml:space="preserve">. održano je ročište radi očitovanja o prijedlogu za otvaranje stečajnog postupka. Zastupnik po zakonu dužnika </w:t>
      </w:r>
      <w:r w:rsidR="003402B9">
        <w:t xml:space="preserve">nije </w:t>
      </w:r>
      <w:r w:rsidR="00DB441F">
        <w:t xml:space="preserve">pristupio </w:t>
      </w:r>
      <w:r w:rsidR="007E0DC8">
        <w:t xml:space="preserve">na navedeno ročište. </w:t>
      </w:r>
      <w:r w:rsidR="00DB441F">
        <w:t>Zastupnik po zakonu dužnika nije osporio predlagateljeve tvrdnje o postojanju stečajnog razloga nesposobnosti za plaćanje.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      Sud je rješenjem od 03. svibnja 2017</w:t>
      </w:r>
      <w:r w:rsidR="00DB441F">
        <w:t>.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476076">
        <w:t>oča Trgovačkog suda u Zagrebu 03.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71B8C">
        <w:t xml:space="preserve"> 29. svibnja 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C37D31">
        <w:t xml:space="preserve">, v.r. </w:t>
      </w:r>
    </w:p>
    <w:p w:rsidRDefault="00DB441F" w:rsidP="00DB441F" w:rsidR="00DB441F"/>
    <w:p w:rsidRDefault="00DB441F" w:rsidP="00DB441F" w:rsidR="00DB441F"/>
    <w:p w:rsidRDefault="00DB441F" w:rsidP="00DB441F" w:rsidR="00DB441F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C37D31" w:rsidP="00445BA5" w:rsidR="00C37D31">
      <w:pPr>
        <w:jc w:val="right"/>
      </w:pPr>
      <w:r>
        <w:t>Za točnost otpravka-</w:t>
      </w:r>
    </w:p>
    <w:p w:rsidRDefault="00C37D31" w:rsidP="00445BA5" w:rsidR="00C37D31">
      <w:pPr>
        <w:jc w:val="right"/>
      </w:pPr>
      <w:r>
        <w:t>ovlašteni službenik</w:t>
      </w:r>
    </w:p>
    <w:p w:rsidRDefault="00C37D31" w:rsidP="00445BA5" w:rsidR="00C37D31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3402B9" w:rsidP="003402B9" w:rsidR="003402B9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D31">
          <w:rPr>
            <w:noProof/>
          </w:rPr>
          <w:t>3</w:t>
        </w:r>
        <w:r>
          <w:fldChar w:fldCharType="end"/>
        </w:r>
        <w:r>
          <w:tab/>
          <w:t xml:space="preserve">70.St-2263/2016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B4CD8"/>
    <w:rsid w:val="000C5D82"/>
    <w:rsid w:val="000E1465"/>
    <w:rsid w:val="00102A0F"/>
    <w:rsid w:val="00127F6E"/>
    <w:rsid w:val="00144607"/>
    <w:rsid w:val="00152F9B"/>
    <w:rsid w:val="001602A5"/>
    <w:rsid w:val="0023149C"/>
    <w:rsid w:val="002916CE"/>
    <w:rsid w:val="002B0102"/>
    <w:rsid w:val="002D6894"/>
    <w:rsid w:val="003338B7"/>
    <w:rsid w:val="003402B9"/>
    <w:rsid w:val="00347CA4"/>
    <w:rsid w:val="00351508"/>
    <w:rsid w:val="00363447"/>
    <w:rsid w:val="00392E4D"/>
    <w:rsid w:val="003A517E"/>
    <w:rsid w:val="003B27B4"/>
    <w:rsid w:val="003E0E43"/>
    <w:rsid w:val="00410190"/>
    <w:rsid w:val="004113CE"/>
    <w:rsid w:val="004150C9"/>
    <w:rsid w:val="004200BD"/>
    <w:rsid w:val="00435A44"/>
    <w:rsid w:val="00435EF2"/>
    <w:rsid w:val="0044106C"/>
    <w:rsid w:val="00441A09"/>
    <w:rsid w:val="00471353"/>
    <w:rsid w:val="00476076"/>
    <w:rsid w:val="0049146C"/>
    <w:rsid w:val="00491C7B"/>
    <w:rsid w:val="00496768"/>
    <w:rsid w:val="004C5B58"/>
    <w:rsid w:val="004D34E6"/>
    <w:rsid w:val="004D3BF3"/>
    <w:rsid w:val="004E7FF6"/>
    <w:rsid w:val="005046AB"/>
    <w:rsid w:val="005168AB"/>
    <w:rsid w:val="00516ED0"/>
    <w:rsid w:val="005224DC"/>
    <w:rsid w:val="005448EA"/>
    <w:rsid w:val="005C1600"/>
    <w:rsid w:val="005C7C4C"/>
    <w:rsid w:val="005D3DE4"/>
    <w:rsid w:val="00603A21"/>
    <w:rsid w:val="006671E6"/>
    <w:rsid w:val="006B10DF"/>
    <w:rsid w:val="006C3CCF"/>
    <w:rsid w:val="006C5196"/>
    <w:rsid w:val="00705E40"/>
    <w:rsid w:val="00726A2E"/>
    <w:rsid w:val="007717BA"/>
    <w:rsid w:val="00780919"/>
    <w:rsid w:val="007E0378"/>
    <w:rsid w:val="007E0DC8"/>
    <w:rsid w:val="007E349A"/>
    <w:rsid w:val="00801605"/>
    <w:rsid w:val="00810257"/>
    <w:rsid w:val="00811710"/>
    <w:rsid w:val="0082423D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4E4C"/>
    <w:rsid w:val="009F1F7C"/>
    <w:rsid w:val="00A22B7B"/>
    <w:rsid w:val="00AA0442"/>
    <w:rsid w:val="00AA78A7"/>
    <w:rsid w:val="00AE0E35"/>
    <w:rsid w:val="00AE7439"/>
    <w:rsid w:val="00B221D4"/>
    <w:rsid w:val="00B8024A"/>
    <w:rsid w:val="00BC2DA8"/>
    <w:rsid w:val="00BD17D3"/>
    <w:rsid w:val="00BE19F1"/>
    <w:rsid w:val="00C12410"/>
    <w:rsid w:val="00C12C33"/>
    <w:rsid w:val="00C3505F"/>
    <w:rsid w:val="00C37D31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F2A99"/>
    <w:rsid w:val="00CF464A"/>
    <w:rsid w:val="00D26467"/>
    <w:rsid w:val="00D63665"/>
    <w:rsid w:val="00D71FFD"/>
    <w:rsid w:val="00D85CC6"/>
    <w:rsid w:val="00DB441F"/>
    <w:rsid w:val="00DD2E8C"/>
    <w:rsid w:val="00E02AE0"/>
    <w:rsid w:val="00E337EC"/>
    <w:rsid w:val="00E4038E"/>
    <w:rsid w:val="00E46026"/>
    <w:rsid w:val="00E63E36"/>
    <w:rsid w:val="00E71B8C"/>
    <w:rsid w:val="00E72D2A"/>
    <w:rsid w:val="00E75D7C"/>
    <w:rsid w:val="00EA457B"/>
    <w:rsid w:val="00EA6A84"/>
    <w:rsid w:val="00EA6D31"/>
    <w:rsid w:val="00EB51F8"/>
    <w:rsid w:val="00F51E11"/>
    <w:rsid w:val="00F61CF3"/>
    <w:rsid w:val="00F730AC"/>
    <w:rsid w:val="00F9309D"/>
    <w:rsid w:val="00FA31EB"/>
    <w:rsid w:val="00FE530E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St-2263/2016</izvorni_sadrzaj>
    <derivirana_varijabla naziv="DomainObject.Predmet.OznakaBroj_1">St-2263/2016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 PO KAP d.o.o. za trgovinu i usluge zastupanog po punomoćniku Dominik Babić</izvorni_sadrzaj>
    <derivirana_varijabla naziv="DomainObject.Predmet.ProtustrankaFormated_1">  KAP PO KAP d.o.o. za trgovinu i usluge zastupanog po punomoćniku Dominik Babić</derivirana_varijabla>
  </DomainObject.Predmet.ProtustrankaFormated>
  <DomainObject.Predmet.ProtustrankaFormatedOIB>
    <izvorni_sadrzaj>  KAP PO KAP d.o.o. za trgovinu i usluge, OIB 20211736876 zastupanog po punomoćniku Dominik Babić</izvorni_sadrzaj>
    <derivirana_varijabla naziv="DomainObject.Predmet.ProtustrankaFormatedOIB_1">  KAP PO KAP d.o.o. za trgovinu i usluge, OIB 20211736876 zastupanog po punomoćniku Dominik Babić</derivirana_varijabla>
  </DomainObject.Predmet.ProtustrankaFormatedOIB>
  <DomainObject.Predmet.ProtustrankaFormatedWithAdress>
    <izvorni_sadrzaj> KAP PO KAP d.o.o. za trgovinu i usluge, Vukovarska 239/A, 10000 Zagreb zastupanog po punomoćniku Dominik Babić</izvorni_sadrzaj>
    <derivirana_varijabla naziv="DomainObject.Predmet.ProtustrankaFormatedWithAdress_1"> KAP PO KAP d.o.o. za trgovinu i usluge, Vukovarska 239/A, 10000 Zagreb zastupanog po punomoćniku Dominik Babić</derivirana_varijabla>
  </DomainObject.Predmet.ProtustrankaFormatedWithAdress>
  <DomainObject.Predmet.ProtustrankaFormatedWithAdressOIB>
    <izvorni_sadrzaj> KAP PO KAP d.o.o. za trgovinu i usluge, OIB 20211736876, Vukovarska 239/A, 10000 Zagreb zastupanog po punomoćniku Dominik Babić</izvorni_sadrzaj>
    <derivirana_varijabla naziv="DomainObject.Predmet.ProtustrankaFormatedWithAdressOIB_1"> KAP PO KAP d.o.o. za trgovinu i usluge, OIB 20211736876, Vukovarska 239/A, 10000 Zagreb zastupanog po punomoćniku Dominik Babić</derivirana_varijabla>
  </DomainObject.Predmet.ProtustrankaFormatedWithAdressOIB>
  <DomainObject.Predmet.ProtustrankaWithAdress>
    <izvorni_sadrzaj>KAP PO KAP d.o.o. za trgovinu i usluge Vukovarska 239/A, 10000 Zagreb</izvorni_sadrzaj>
    <derivirana_varijabla naziv="DomainObject.Predmet.ProtustrankaWithAdress_1">KAP PO KAP d.o.o. za trgovinu i usluge Vukovarska 239/A, 10000 Zagreb</derivirana_varijabla>
  </DomainObject.Predmet.ProtustrankaWithAdress>
  <DomainObject.Predmet.ProtustrankaWithAdressOIB>
    <izvorni_sadrzaj>KAP PO KAP d.o.o. za trgovinu i usluge, OIB 20211736876, Vukovarska 239/A, 10000 Zagreb</izvorni_sadrzaj>
    <derivirana_varijabla naziv="DomainObject.Predmet.ProtustrankaWithAdressOIB_1">KAP PO KAP d.o.o. za trgovinu i usluge, OIB 20211736876, Vukovarska 239/A, 10000 Zagreb</derivirana_varijabla>
  </DomainObject.Predmet.ProtustrankaWithAdressOIB>
  <DomainObject.Predmet.ProtustrankaNazivFormated>
    <izvorni_sadrzaj>KAP PO KAP d.o.o. za trgovinu i usluge</izvorni_sadrzaj>
    <derivirana_varijabla naziv="DomainObject.Predmet.ProtustrankaNazivFormated_1">KAP PO KAP d.o.o. za trgovinu i usluge</derivirana_varijabla>
  </DomainObject.Predmet.ProtustrankaNazivFormated>
  <DomainObject.Predmet.ProtustrankaNazivFormatedOIB>
    <izvorni_sadrzaj>KAP PO KAP d.o.o. za trgovinu i usluge, OIB 20211736876</izvorni_sadrzaj>
    <derivirana_varijabla naziv="DomainObject.Predmet.ProtustrankaNazivFormatedOIB_1">KAP PO KAP d.o.o. za trgovinu i usluge, OIB 20211736876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 PO KAP d.o.o. za trgovinu i usluge zastupanog po punomoćniku Dominik Babić</item>
    </izvorni_sadrzaj>
    <derivirana_varijabla naziv="DomainObject.Predmet.ProtuStrankaListFormated_1">
      <item>KAP PO KAP d.o.o. za trgovinu i usluge zastupanog po punomoćniku Dominik Babić</item>
    </derivirana_varijabla>
  </DomainObject.Predmet.ProtuStrankaListFormated>
  <DomainObject.Predmet.ProtuStrankaListFormatedOIB>
    <izvorni_sadrzaj>
      <item>KAP PO KAP d.o.o. za trgovinu i usluge, OIB 20211736876 zastupanog po punomoćniku Dominik Babić</item>
    </izvorni_sadrzaj>
    <derivirana_varijabla naziv="DomainObject.Predmet.ProtuStrankaListFormatedOIB_1">
      <item>KAP PO KAP d.o.o. za trgovinu i usluge, OIB 20211736876 zastupanog po punomoćniku Dominik Babić</item>
    </derivirana_varijabla>
  </DomainObject.Predmet.ProtuStrankaListFormatedOIB>
  <DomainObject.Predmet.ProtuStrankaListFormatedWithAdress>
    <izvorni_sadrzaj>
      <item>KAP PO KAP d.o.o. za trgovinu i usluge, Vukovarska 239/A, 10000 Zagreb zastupanog po punomoćniku Dominik Babić</item>
    </izvorni_sadrzaj>
    <derivirana_varijabla naziv="DomainObject.Predmet.ProtuStrankaListFormatedWithAdress_1">
      <item>KAP PO KAP d.o.o. za trgovinu i usluge, Vukovarska 239/A, 10000 Zagreb zastupanog po punomoćniku Dominik Babić</item>
    </derivirana_varijabla>
  </DomainObject.Predmet.ProtuStrankaListFormatedWithAdress>
  <DomainObject.Predmet.ProtuStrankaListFormatedWithAdressOIB>
    <izvorni_sadrzaj>
      <item>KAP PO KAP d.o.o. za trgovinu i usluge, OIB 20211736876, Vukovarska 239/A, 10000 Zagreb zastupanog po punomoćniku Dominik Babić</item>
    </izvorni_sadrzaj>
    <derivirana_varijabla naziv="DomainObject.Predmet.ProtuStrankaListFormatedWithAdressOIB_1">
      <item>KAP PO KAP d.o.o. za trgovinu i usluge, OIB 20211736876, Vukovarska 239/A, 10000 Zagreb zastupanog po punomoćniku Dominik Babić</item>
    </derivirana_varijabla>
  </DomainObject.Predmet.ProtuStrankaListFormatedWithAdressOIB>
  <DomainObject.Predmet.ProtuStrankaListNazivFormated>
    <izvorni_sadrzaj>
      <item>KAP PO KAP d.o.o. za trgovinu i usluge</item>
    </izvorni_sadrzaj>
    <derivirana_varijabla naziv="DomainObject.Predmet.ProtuStrankaListNazivFormated_1">
      <item>KAP PO KAP d.o.o. za trgovinu i usluge</item>
    </derivirana_varijabla>
  </DomainObject.Predmet.ProtuStrankaListNazivFormated>
  <DomainObject.Predmet.ProtuStrankaListNazivFormatedOIB>
    <izvorni_sadrzaj>
      <item>KAP PO KAP d.o.o. za trgovinu i usluge, OIB 20211736876</item>
    </izvorni_sadrzaj>
    <derivirana_varijabla naziv="DomainObject.Predmet.ProtuStrankaListNazivFormatedOIB_1">
      <item>KAP PO KAP d.o.o. za trgovinu i usluge, OIB 20211736876</item>
    </derivirana_varijabla>
  </DomainObject.Predmet.ProtuStrankaListNazivFormatedOIB>
  <DomainObject.Predmet.OstaliListFormated>
    <izvorni_sadrzaj>
      <item>Dominik Babić punomoćnik sudionika u postupku KAP PO KAP d.o.o. za trgovinu i usluge</item>
    </izvorni_sadrzaj>
    <derivirana_varijabla naziv="DomainObject.Predmet.OstaliListFormated_1">
      <item>Dominik Babić punomoćnik sudionika u postupku KAP PO KAP d.o.o. za trgovinu i usluge</item>
    </derivirana_varijabla>
  </DomainObject.Predmet.OstaliListFormated>
  <DomainObject.Predmet.OstaliListFormatedOIB>
    <izvorni_sadrzaj>
      <item>Dominik Babić, OIB 53387654971 punomoćnik sudionika u postupku KAP PO KAP d.o.o. za trgovinu i usluge</item>
    </izvorni_sadrzaj>
    <derivirana_varijabla naziv="DomainObject.Predmet.OstaliListFormatedOIB_1">
      <item>Dominik Babić, OIB 53387654971 punomoćnik sudionika u postupku KAP PO KAP d.o.o. za trgovinu i usluge</item>
    </derivirana_varijabla>
  </DomainObject.Predmet.OstaliListFormatedOIB>
  <DomainObject.Predmet.OstaliListFormatedWithAdress>
    <izvorni_sadrzaj>
      <item>Dominik Babić, Ulica Grada Vukovara 239a/3, 10000 Zagreb punomoćnik sudionika u postupku KAP PO KAP d.o.o. za trgovinu i usluge</item>
    </izvorni_sadrzaj>
    <derivirana_varijabla naziv="DomainObject.Predmet.OstaliListFormatedWithAdress_1">
      <item>Dominik Babić, Ulica Grada Vukovara 239a/3, 10000 Zagreb punomoćnik sudionika u postupku KAP PO KAP d.o.o. za trgovinu i usluge</item>
    </derivirana_varijabla>
  </DomainObject.Predmet.OstaliListFormatedWithAdress>
  <DomainObject.Predmet.OstaliListFormatedWithAdressOIB>
    <izvorni_sadrzaj>
      <item>Dominik Babić, OIB 53387654971, Ulica Grada Vukovara 239a/3, 10000 Zagreb punomoćnik sudionika u postupku KAP PO KAP d.o.o. za trgovinu i usluge</item>
    </izvorni_sadrzaj>
    <derivirana_varijabla naziv="DomainObject.Predmet.OstaliListFormatedWithAdressOIB_1">
      <item>Dominik Babić, OIB 53387654971, Ulica Grada Vukovara 239a/3, 10000 Zagreb punomoćnik sudionika u postupku KAP PO KAP d.o.o. za trgovinu i usluge</item>
    </derivirana_varijabla>
  </DomainObject.Predmet.OstaliListFormatedWithAdressOIB>
  <DomainObject.Predmet.OstaliListNazivFormated>
    <izvorni_sadrzaj>
      <item>Dominik Babić</item>
    </izvorni_sadrzaj>
    <derivirana_varijabla naziv="DomainObject.Predmet.OstaliListNazivFormated_1">
      <item>Dominik Babić</item>
    </derivirana_varijabla>
  </DomainObject.Predmet.OstaliListNazivFormated>
  <DomainObject.Predmet.OstaliListNazivFormatedOIB>
    <izvorni_sadrzaj>
      <item>Dominik Babić, OIB 53387654971</item>
    </izvorni_sadrzaj>
    <derivirana_varijabla naziv="DomainObject.Predmet.OstaliListNazivFormatedOIB_1">
      <item>Dominik Babić, OIB 53387654971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 PO KAP d.o.o. za trgovinu i usluge</izvorni_sadrzaj>
    <derivirana_varijabla naziv="DomainObject.Predmet.ProtustrankaIDrugi_1">KAP PO KAP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 PO KAP d.o.o. za trgovinu i usluge, OIB 20211736876, Vukovarska 239/A, 10000 Zagreb</izvorni_sadrzaj>
    <derivirana_varijabla naziv="DomainObject.Predmet.ProtustrankaIDrugiAdressOIB_1">KAP PO KAP d.o.o. za trgovinu i usluge, OIB 20211736876, Vukovarska 239/A,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 PO KAP d.o.o. za trgovinu i usluge</item>
      <item>Dominik Babić</item>
    </izvorni_sadrzaj>
    <derivirana_varijabla naziv="DomainObject.Predmet.SudioniciListNaziv_1">
      <item>FINA Regionalni centar Zagreb</item>
      <item>KAP PO KAP d.o.o. za trgovinu i usluge</item>
      <item>Dominik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KAP PO KAP d.o.o. za trgovinu i usluge, OIB 20211736876, Vukovarska 239/A,10000 Zagreb</item>
      <item>Dominik Babić, OIB 53387654971, Ulica Grada Vukovara 239a/3,10000 Zagreb</item>
    </izvorni_sadrzaj>
    <derivirana_varijabla naziv="DomainObject.Predmet.SudioniciListAdressOIB_1">
      <item>FINA Regionalni centar Zagreb, OIB 85821130368, Trg svibanjskih žrtava 1995. 1,10000 Zagreb</item>
      <item>KAP PO KAP d.o.o. za trgovinu i usluge, OIB 20211736876, Vukovarska 239/A,10000 Zagreb</item>
      <item>Dominik Babić, OIB 53387654971, Ulica Grada Vukovara 239a/3,10000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20211736876</item>
      <item>, OIB 53387654971</item>
    </izvorni_sadrzaj>
    <derivirana_varijabla naziv="DomainObject.Predmet.SudioniciListNazivOIB_1">
      <item>, OIB 85821130368</item>
      <item>, OIB 20211736876</item>
      <item>, OIB 53387654971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779D9-C009-4A54-8810-5D8D3D443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893</properties:Words>
  <properties:Characters>4886</properties:Characters>
  <properties:Lines>107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2017-05-22T13:24:00Z</dcterms:created>
  <dc:creator>gzubak</dc:creator>
  <cp:lastModifiedBy>Mirjana Gašparić</cp:lastModifiedBy>
  <cp:lastPrinted>2017-04-26T09:46:00Z</cp:lastPrinted>
  <dcterms:modified xmlns:xsi="http://www.w3.org/2001/XMLSchema-instance" xsi:type="dcterms:W3CDTF">2017-05-29T08:07:00Z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