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a86a" w14:paraId="35ea86a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D26084">
        <w:t>735</w:t>
      </w:r>
      <w:r w:rsidR="00946625">
        <w:t>/16-</w:t>
      </w:r>
      <w:r w:rsidR="00D26084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D26084">
        <w:t>GRAFOTEHNA NOVI PROFILI d.o.o., Zadar, Grgura Budislavića 1B, OIB: 17798119991</w:t>
      </w:r>
      <w:r w:rsidRPr="00EF7C9A">
        <w:t xml:space="preserve">, dana </w:t>
      </w:r>
      <w:r w:rsidR="00BC26D1">
        <w:t>24</w:t>
      </w:r>
      <w:r w:rsidR="00154DF7">
        <w:t xml:space="preserve">. svibnja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8B123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D26084" w:rsidRPr="006F6B67">
        <w:t>Ante Vukašina, Dr. Franje Tuđmana 46 C, Zadar, datum rođenja: 13. rujna 1960.  godine, mjesto rođenja: Zadar, broj osobne iskaznice: 105363651, izdana od strane: PU Zadarske, OIB: 65643961597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D26084">
        <w:t>GRAFOTEHNA NOVI PROFILI d.o.o., Zadar, Grgura Budislavića 1B, OIB: 17798119991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D26084">
        <w:t>GRAFOTEHNA NOVI PROFILI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BC26D1">
        <w:t>24</w:t>
      </w:r>
      <w:r w:rsidR="00154DF7">
        <w:t>. svibnja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52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D26084">
          <w:t>735/16-9</w:t>
        </w:r>
      </w:p>
      <w:p w:rsidRDefault="00E12FEA" w:rsidP="009C0FF2" w:rsidR="00E12FEA" w:rsidRPr="00EF7C9A">
        <w:pPr>
          <w:jc w:val="right"/>
        </w:pPr>
      </w:p>
      <w:p w:rsidRDefault="003F052B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F052B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34253"/>
    <w:rsid w:val="00C85781"/>
    <w:rsid w:val="00C9120F"/>
    <w:rsid w:val="00D26084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5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5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5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5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5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5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5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5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GRAFOTEHNA NOVI PROFILI d.o.o. za tiskarsku djelatnost i trgovinu</izvorni_sadrzaj>
    <derivirana_varijabla naziv="DomainObject.Predmet.ProtustrankaFormated_1">  GRAFOTEHNA NOVI PROFILI d.o.o. za tiskarsku djelatnost i trgovinu</derivirana_varijabla>
  </DomainObject.Predmet.ProtustrankaFormated>
  <DomainObject.Predmet.ProtustrankaFormatedOIB>
    <izvorni_sadrzaj>  GRAFOTEHNA NOVI PROFILI d.o.o. za tiskarsku djelatnost i trgovinu, OIB 17798119991</izvorni_sadrzaj>
    <derivirana_varijabla naziv="DomainObject.Predmet.ProtustrankaFormatedOIB_1">  GRAFOTEHNA NOVI PROFILI d.o.o. za tiskarsku djelatnost i trgovinu, OIB 17798119991</derivirana_varijabla>
  </DomainObject.Predmet.ProtustrankaFormatedOIB>
  <DomainObject.Predmet.ProtustrankaFormatedWithAdress>
    <izvorni_sadrzaj> GRAFOTEHNA NOVI PROFILI d.o.o. za tiskarsku djelatnost i trgovinu, Grgura Budislavića 1b, 23000 Zadar</izvorni_sadrzaj>
    <derivirana_varijabla naziv="DomainObject.Predmet.ProtustrankaFormatedWithAdress_1"> GRAFOTEHNA NOVI PROFILI d.o.o. za tiskarsku djelatnost i trgovinu, Grgura Budislavića 1b, 23000 Zadar</derivirana_varijabla>
  </DomainObject.Predmet.ProtustrankaFormatedWithAdress>
  <DomainObject.Predmet.ProtustrankaFormatedWithAdressOIB>
    <izvorni_sadrzaj> GRAFOTEHNA NOVI PROFILI d.o.o. za tiskarsku djelatnost i trgovinu, OIB 17798119991, Grgura Budislavića 1b, 23000 Zadar</izvorni_sadrzaj>
    <derivirana_varijabla naziv="DomainObject.Predmet.ProtustrankaFormatedWithAdressOIB_1"> GRAFOTEHNA NOVI PROFILI d.o.o. za tiskarsku djelatnost i trgovinu, OIB 17798119991, Grgura Budislavića 1b, 23000 Zadar</derivirana_varijabla>
  </DomainObject.Predmet.ProtustrankaFormatedWithAdressOIB>
  <DomainObject.Predmet.ProtustrankaWithAdress>
    <izvorni_sadrzaj>GRAFOTEHNA NOVI PROFILI d.o.o. za tiskarsku djelatnost i trgovinu Grgura Budislavića 1b, 23000 Zadar</izvorni_sadrzaj>
    <derivirana_varijabla naziv="DomainObject.Predmet.ProtustrankaWithAdress_1">GRAFOTEHNA NOVI PROFILI d.o.o. za tiskarsku djelatnost i trgovinu Grgura Budislavića 1b, 23000 Zadar</derivirana_varijabla>
  </DomainObject.Predmet.ProtustrankaWithAdress>
  <DomainObject.Predmet.ProtustrankaWithAdressOIB>
    <izvorni_sadrzaj>GRAFOTEHNA NOVI PROFILI d.o.o. za tiskarsku djelatnost i trgovinu, OIB 17798119991, Grgura Budislavića 1b, 23000 Zadar</izvorni_sadrzaj>
    <derivirana_varijabla naziv="DomainObject.Predmet.ProtustrankaWithAdressOIB_1">GRAFOTEHNA NOVI PROFILI d.o.o. za tiskarsku djelatnost i trgovinu, OIB 17798119991, Grgura Budislavića 1b, 23000 Zadar</derivirana_varijabla>
  </DomainObject.Predmet.ProtustrankaWithAdressOIB>
  <DomainObject.Predmet.ProtustrankaNazivFormated>
    <izvorni_sadrzaj>GRAFOTEHNA NOVI PROFILI d.o.o. za tiskarsku djelatnost i trgovinu</izvorni_sadrzaj>
    <derivirana_varijabla naziv="DomainObject.Predmet.ProtustrankaNazivFormated_1">GRAFOTEHNA NOVI PROFILI d.o.o. za tiskarsku djelatnost i trgovinu</derivirana_varijabla>
  </DomainObject.Predmet.ProtustrankaNazivFormated>
  <DomainObject.Predmet.ProtustrankaNazivFormatedOIB>
    <izvorni_sadrzaj>GRAFOTEHNA NOVI PROFILI d.o.o. za tiskarsku djelatnost i trgovinu, OIB 17798119991</izvorni_sadrzaj>
    <derivirana_varijabla naziv="DomainObject.Predmet.ProtustrankaNazivFormatedOIB_1">GRAFOTEHNA NOVI PROFILI d.o.o. za tiskarsku djelatnost i trgovinu, OIB 17798119991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556423.83</izvorni_sadrzaj>
    <derivirana_varijabla naziv="DomainObject.Predmet.TrenutnaVrijednost_1">556423.83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GRAFOTEHNA NOVI PROFILI d.o.o. za tiskarsku djelatnost i trgovinu</item>
    </izvorni_sadrzaj>
    <derivirana_varijabla naziv="DomainObject.Predmet.ProtuStrankaListFormated_1">
      <item>GRAFOTEHNA NOVI PROFILI d.o.o. za tiskarsku djelatnost i trgovinu</item>
    </derivirana_varijabla>
  </DomainObject.Predmet.ProtuStrankaListFormated>
  <DomainObject.Predmet.ProtuStrankaListFormatedOIB>
    <izvorni_sadrzaj>
      <item>GRAFOTEHNA NOVI PROFILI d.o.o. za tiskarsku djelatnost i trgovinu, OIB 17798119991</item>
    </izvorni_sadrzaj>
    <derivirana_varijabla naziv="DomainObject.Predmet.ProtuStrankaListFormatedOIB_1">
      <item>GRAFOTEHNA NOVI PROFILI d.o.o. za tiskarsku djelatnost i trgovinu, OIB 17798119991</item>
    </derivirana_varijabla>
  </DomainObject.Predmet.ProtuStrankaListFormatedOIB>
  <DomainObject.Predmet.ProtuStrankaListFormatedWithAdress>
    <izvorni_sadrzaj>
      <item>GRAFOTEHNA NOVI PROFILI d.o.o. za tiskarsku djelatnost i trgovinu, Grgura Budislavića 1b, 23000 Zadar</item>
    </izvorni_sadrzaj>
    <derivirana_varijabla naziv="DomainObject.Predmet.ProtuStrankaListFormatedWithAdress_1">
      <item>GRAFOTEHNA NOVI PROFILI d.o.o. za tiskarsku djelatnost i trgovinu, Grgura Budislavića 1b, 23000 Zadar</item>
    </derivirana_varijabla>
  </DomainObject.Predmet.ProtuStrankaListFormatedWithAdress>
  <DomainObject.Predmet.ProtuStrankaListFormatedWithAdressOIB>
    <izvorni_sadrzaj>
      <item>GRAFOTEHNA NOVI PROFILI d.o.o. za tiskarsku djelatnost i trgovinu, OIB 17798119991, Grgura Budislavića 1b, 23000 Zadar</item>
    </izvorni_sadrzaj>
    <derivirana_varijabla naziv="DomainObject.Predmet.ProtuStrankaListFormatedWithAdressOIB_1">
      <item>GRAFOTEHNA NOVI PROFILI d.o.o. za tiskarsku djelatnost i trgovinu, OIB 17798119991, Grgura Budislavića 1b, 23000 Zadar</item>
    </derivirana_varijabla>
  </DomainObject.Predmet.ProtuStrankaListFormatedWithAdressOIB>
  <DomainObject.Predmet.ProtuStrankaListNazivFormated>
    <izvorni_sadrzaj>
      <item>GRAFOTEHNA NOVI PROFILI d.o.o. za tiskarsku djelatnost i trgovinu</item>
    </izvorni_sadrzaj>
    <derivirana_varijabla naziv="DomainObject.Predmet.ProtuStrankaListNazivFormated_1">
      <item>GRAFOTEHNA NOVI PROFILI d.o.o. za tiskarsku djelatnost i trgovinu</item>
    </derivirana_varijabla>
  </DomainObject.Predmet.ProtuStrankaListNazivFormated>
  <DomainObject.Predmet.ProtuStrankaListNazivFormatedOIB>
    <izvorni_sadrzaj>
      <item>GRAFOTEHNA NOVI PROFILI d.o.o. za tiskarsku djelatnost i trgovinu, OIB 17798119991</item>
    </izvorni_sadrzaj>
    <derivirana_varijabla naziv="DomainObject.Predmet.ProtuStrankaListNazivFormatedOIB_1">
      <item>GRAFOTEHNA NOVI PROFILI d.o.o. za tiskarsku djelatnost i trgovinu, OIB 17798119991</item>
    </derivirana_varijabla>
  </DomainObject.Predmet.ProtuStrankaListNazivFormatedOIB>
  <DomainObject.Predmet.OstaliListFormated>
    <izvorni_sadrzaj>
      <item>Ernest Klarin</item>
    </izvorni_sadrzaj>
    <derivirana_varijabla naziv="DomainObject.Predmet.OstaliListFormated_1">
      <item>Ernest Klarin</item>
    </derivirana_varijabla>
  </DomainObject.Predmet.OstaliListFormated>
  <DomainObject.Predmet.OstaliListFormatedOIB>
    <izvorni_sadrzaj>
      <item>Ernest Klarin, OIB 52055776237</item>
    </izvorni_sadrzaj>
    <derivirana_varijabla naziv="DomainObject.Predmet.OstaliListFormatedOIB_1">
      <item>Ernest Klarin, OIB 52055776237</item>
    </derivirana_varijabla>
  </DomainObject.Predmet.OstaliListFormatedOIB>
  <DomainObject.Predmet.OstaliListFormatedWithAdress>
    <izvorni_sadrzaj>
      <item>Ernest Klarin, Ljudevita Jonkea 3, 23000 Zadar</item>
    </izvorni_sadrzaj>
    <derivirana_varijabla naziv="DomainObject.Predmet.OstaliListFormatedWithAdress_1">
      <item>Ernest Klarin, Ljudevita Jonkea 3, 23000 Zadar</item>
    </derivirana_varijabla>
  </DomainObject.Predmet.OstaliListFormatedWithAdress>
  <DomainObject.Predmet.OstaliListFormatedWithAdressOIB>
    <izvorni_sadrzaj>
      <item>Ernest Klarin, OIB 52055776237, Ljudevita Jonkea 3, 23000 Zadar</item>
    </izvorni_sadrzaj>
    <derivirana_varijabla naziv="DomainObject.Predmet.OstaliListFormatedWithAdressOIB_1">
      <item>Ernest Klarin, OIB 52055776237, Ljudevita Jonkea 3, 23000 Zadar</item>
    </derivirana_varijabla>
  </DomainObject.Predmet.OstaliListFormatedWithAdressOIB>
  <DomainObject.Predmet.OstaliListNazivFormated>
    <izvorni_sadrzaj>
      <item>Ernest Klarin</item>
    </izvorni_sadrzaj>
    <derivirana_varijabla naziv="DomainObject.Predmet.OstaliListNazivFormated_1">
      <item>Ernest Klarin</item>
    </derivirana_varijabla>
  </DomainObject.Predmet.OstaliListNazivFormated>
  <DomainObject.Predmet.OstaliListNazivFormatedOIB>
    <izvorni_sadrzaj>
      <item>Ernest Klarin, OIB 52055776237</item>
    </izvorni_sadrzaj>
    <derivirana_varijabla naziv="DomainObject.Predmet.OstaliListNazivFormatedOIB_1">
      <item>Ernest Klarin, OIB 52055776237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GRAFOTEHNA NOVI PROFILI d.o.o. za tiskarsku djelatnost i trgovinu</izvorni_sadrzaj>
    <derivirana_varijabla naziv="DomainObject.Predmet.ProtustrankaIDrugi_1">GRAFOTEHNA NOVI PROFILI d.o.o. za tiskarsku djelatnost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GRAFOTEHNA NOVI PROFILI d.o.o. za tiskarsku djelatnost i trgovinu, OIB 17798119991, Grgura Budislavića 1b, 23000 Zadar</izvorni_sadrzaj>
    <derivirana_varijabla naziv="DomainObject.Predmet.ProtustrankaIDrugiAdressOIB_1">GRAFOTEHNA NOVI PROFILI d.o.o. za tiskarsku djelatnost i trgovinu, OIB 17798119991, Grgura Budislavića 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GRAFOTEHNA NOVI PROFILI d.o.o. za tiskarsku djelatnost i trgovinu</item>
      <item>Ernest Klarin</item>
    </izvorni_sadrzaj>
    <derivirana_varijabla naziv="DomainObject.Predmet.SudioniciListNaziv_1">
      <item>FINA</item>
      <item>GRAFOTEHNA NOVI PROFILI d.o.o. za tiskarsku djelatnost i trgovinu</item>
      <item>Ernest Klarin</item>
    </derivirana_varijabla>
  </DomainObject.Predmet.SudioniciListNaziv>
  <DomainObject.Predmet.SudioniciListAdressOIB>
    <izvorni_sadrzaj>
      <item>FINA, OIB 85821130368</item>
      <item>GRAFOTEHNA NOVI PROFILI d.o.o. za tiskarsku djelatnost i trgovinu, OIB 17798119991, Grgura Budislavića 1b,23000 Zadar</item>
      <item>Ernest Klarin, OIB 52055776237, Ljudevita Jonkea 3,23000 Zadar</item>
    </izvorni_sadrzaj>
    <derivirana_varijabla naziv="DomainObject.Predmet.SudioniciListAdressOIB_1">
      <item>FINA, OIB 85821130368</item>
      <item>GRAFOTEHNA NOVI PROFILI d.o.o. za tiskarsku djelatnost i trgovinu, OIB 17798119991, Grgura Budislavića 1b,23000 Zadar</item>
      <item>Ernest Klarin, OIB 52055776237, Ljudevita Jonkea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17798119991</item>
      <item>, OIB 52055776237</item>
    </izvorni_sadrzaj>
    <derivirana_varijabla naziv="DomainObject.Predmet.SudioniciListNazivOIB_1">
      <item>, OIB 85821130368</item>
      <item>, OIB 17798119991</item>
      <item>, OIB 52055776237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1846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2016-05-24T09:24:00Z</dcterms:created>
  <dc:creator>Ardena Bajlo</dc:creator>
  <cp:lastModifiedBy>Martina Kalmeta</cp:lastModifiedBy>
  <cp:lastPrinted>2016-05-24T09:24:00Z</cp:lastPrinted>
  <dcterms:modified xmlns:xsi="http://www.w3.org/2001/XMLSchema-instance" xsi:type="dcterms:W3CDTF">2016-05-24T11:38:00Z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