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ba66" w14:paraId="ca1ba66" w:rsidRDefault="0027040C" w:rsidP="0027040C" w:rsidR="0027040C">
      <w:pPr>
        <w:pStyle w:val="Naslov3"/>
        <w:numPr>
          <w:ilvl w:val="0"/>
          <w:numId w:val="0"/>
        </w:numPr>
        <w:ind w:firstLine="708" w:left="5664"/>
        <w15:collapsed w:val="false"/>
      </w:pPr>
      <w:r>
        <w:t>1 St-82/2015-7</w:t>
      </w:r>
    </w:p>
    <w:p w:rsidRDefault="0027040C" w:rsidR="0027040C"/>
    <w:p w:rsidRDefault="0027040C" w:rsidR="0027040C"/>
    <w:p w:rsidRDefault="0027040C" w:rsidR="0027040C">
      <w:pPr>
        <w:jc w:val="center"/>
      </w:pPr>
      <w:r>
        <w:t>U     I M E    R E P U B L I K E      H R V A T S K E</w:t>
      </w:r>
    </w:p>
    <w:p w:rsidRDefault="0027040C" w:rsidR="0027040C">
      <w:pPr>
        <w:jc w:val="center"/>
      </w:pPr>
    </w:p>
    <w:p w:rsidRDefault="0027040C" w:rsidR="0027040C">
      <w:pPr>
        <w:jc w:val="center"/>
      </w:pPr>
      <w:r>
        <w:t>R J E Š E N J E</w:t>
      </w:r>
    </w:p>
    <w:p w:rsidRDefault="0027040C" w:rsidR="0027040C">
      <w:pPr>
        <w:jc w:val="center"/>
      </w:pPr>
    </w:p>
    <w:p w:rsidRDefault="0027040C" w:rsidR="0027040C">
      <w:pPr>
        <w:pStyle w:val="Bezproreda"/>
      </w:pPr>
      <w:r>
        <w:t xml:space="preserve">TRGOVAČKI SUD U BJELOVARU, po sucu Branki </w:t>
      </w:r>
      <w:proofErr w:type="spellStart"/>
      <w:r>
        <w:t>Pleskalt</w:t>
      </w:r>
      <w:proofErr w:type="spellEnd"/>
      <w:r>
        <w:t>, u stečajnom predmetu predlagatelja FINANCIJSKA AGENCIJA RC Zagreb, Podružnica Bjelovar protiv dužnika PRINT-ING d.o.o. BJELOVAR, M. J. Zagorke 17, OIB: 41318865008, radi pokretanja skraćenog stečajnog postupka, dana 13. siječnja 2016. godine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r>
        <w:t xml:space="preserve"> </w:t>
      </w:r>
    </w:p>
    <w:p w:rsidRDefault="0027040C" w:rsidR="0027040C">
      <w:pPr>
        <w:pStyle w:val="Bezproreda"/>
        <w:jc w:val="center"/>
      </w:pPr>
      <w:r>
        <w:t>r i j e š i o     j e</w:t>
      </w:r>
    </w:p>
    <w:p w:rsidRDefault="0027040C" w:rsidR="0027040C">
      <w:pPr>
        <w:pStyle w:val="Bezproreda"/>
        <w:jc w:val="center"/>
      </w:pPr>
    </w:p>
    <w:p w:rsidRDefault="0027040C" w:rsidR="0027040C">
      <w:pPr>
        <w:pStyle w:val="Bezproreda"/>
      </w:pPr>
      <w:r>
        <w:t>I Obustavlja se skraćeni stečajni postupak nad dužnikom PRINT-ING d.o.o. BJELOVAR, M. J. Zagorke 17, OIB: 41318865008.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r>
        <w:t>II O pokretanju prethodnog postupka odnosno o otvaranju stečajnog postupka nad dužnikom PRINT-ING d.o.o. BJELOVAR, M. J. Zagorke 17, OIB: 41318865008</w:t>
      </w:r>
      <w:r>
        <w:rPr>
          <w:b/>
        </w:rPr>
        <w:t xml:space="preserve">, </w:t>
      </w:r>
      <w:r>
        <w:t>sud će donijeti posebno rješenje.</w:t>
      </w:r>
    </w:p>
    <w:p w:rsidRDefault="0027040C" w:rsidR="0027040C">
      <w:pPr>
        <w:pStyle w:val="Bezproreda"/>
      </w:pPr>
    </w:p>
    <w:p w:rsidRDefault="0027040C" w:rsidR="0027040C">
      <w:pPr>
        <w:pStyle w:val="Bezproreda"/>
        <w:jc w:val="center"/>
      </w:pPr>
      <w:r>
        <w:t>Obrazloženje</w:t>
      </w:r>
    </w:p>
    <w:p w:rsidRDefault="0027040C" w:rsidR="0027040C">
      <w:pPr>
        <w:pStyle w:val="Bezproreda"/>
        <w:jc w:val="center"/>
      </w:pPr>
    </w:p>
    <w:p w:rsidRDefault="0027040C" w:rsidR="0027040C">
      <w:pPr>
        <w:pStyle w:val="Bezproreda"/>
      </w:pPr>
      <w:r>
        <w:t xml:space="preserve">Financijska agencija RC Zagreb, Podružnica Bjelovar, je dana 25. rujna 2015. godine podnijela zahtjev  za pokretanje skraćenog stečajnog postupka nad dužnikom PRINT-ING d.o.o. BJELOVAR, M. J. Zagorke 17, OIB: 41318865008, pa kako su za to bile ispunjene pretpostavke iz čl. 428. Stečajnog zakona (NN br. 71/15), sud je dana 6. listopada 2015. godine primjenom čl. 430. Stečajnog zakona, na mrežnoj stranici e-oglasna ploča sudova objavio oglas o pokretanju skraćenog stečajnog postupka u kojem je zatražio od osoba ovlaštenih za zastupanje dužnika da u roku od 15 dana podnesku sudu javnobilježnički ovjerovljen </w:t>
      </w:r>
      <w:proofErr w:type="spellStart"/>
      <w:r>
        <w:t>prokazni</w:t>
      </w:r>
      <w:proofErr w:type="spellEnd"/>
      <w:r>
        <w:t xml:space="preserve"> popis imovine pravne osobe, te pozvao vjerovnike da najkasnije u roku od 45 dana od objave poziva predlaže otvaranje stečajnog postupka.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r>
        <w:t>Dana 13. siječnja 2016. godine zaprimljen je podnesak RH Ministarstva financija, Porezna uprava, Područni ured Slavonija i Baranja zastupana po Županijskom državnom odvjetništvu u Bjelovaru za otvaranje stečajnog postupka iz kojeg prijedloga proizlazi da dužnik posjeduje imovinu – nekretninu koja predstavlja stečajnu masu stečajnog dužnika, pa predlaže da se otvori stečajni postupak nad dužnikom.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r>
        <w:t xml:space="preserve">Uvidom u dokumentaciju priloženu od strane RH Ministarstva financija, Porezne uprave, Područnog ureda Slavonija i Baranja sud je utvrdio da je dužnik </w:t>
      </w:r>
      <w:proofErr w:type="spellStart"/>
      <w:r>
        <w:t>izvanknjižni</w:t>
      </w:r>
      <w:proofErr w:type="spellEnd"/>
      <w:r>
        <w:t xml:space="preserve"> vlasnik 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r>
        <w:t>nekretnine u naravi poslovnog prostora Lokal 4 – u prizemlju, koji se sastoji od jedne prostorije ukupne površine 21,76m</w:t>
      </w:r>
      <w:r>
        <w:rPr>
          <w:vertAlign w:val="superscript"/>
        </w:rPr>
        <w:t>2</w:t>
      </w:r>
      <w:r>
        <w:t>, upisane u PUL 176/</w:t>
      </w:r>
      <w:proofErr w:type="spellStart"/>
      <w:r>
        <w:t>zk.ul</w:t>
      </w:r>
      <w:proofErr w:type="spellEnd"/>
      <w:r>
        <w:t xml:space="preserve">. br. 5597 k.o. Grad Bjelovar, sagrađenog na </w:t>
      </w:r>
      <w:proofErr w:type="spellStart"/>
      <w:r>
        <w:t>čkbr</w:t>
      </w:r>
      <w:proofErr w:type="spellEnd"/>
      <w:r>
        <w:t xml:space="preserve">. 1003/31, 1 </w:t>
      </w:r>
      <w:proofErr w:type="spellStart"/>
      <w:r>
        <w:t>Diletacija</w:t>
      </w:r>
      <w:proofErr w:type="spellEnd"/>
      <w:r>
        <w:t xml:space="preserve"> poslovno stambene zgrade u ulici Vlahe Paljetka. 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r>
        <w:t>Obzirom na navedeno proizlazi da nisu ispunjene pretpostavke za istodobno otvaranje i zaključenje skraćenog stečajnog postupka, u smislu čl. 431. Stečajnog zakona, stoga je sud temeljem čl. 433.Stečajnog zakona donio rješenje o obustavi skraćenog stečajnog postupka.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r>
        <w:t>O pokretanju prethodnog postupka odnosno otvaranju stečajnog postupka nad dužnikom PRINT-ING d.o.o. BJELOVAR, M. J. Zagorke 17, OIB: 41318865008, sud će donijeti posebno rješenje sukladno čl. 433. Stečajnog zakona.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r>
        <w:t xml:space="preserve">U Bjelovaru, 13. siječnja 2016. 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r>
        <w:t xml:space="preserve">POUKA O PRAVNOM LIJEKU: 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 Visokom trgovačkom sudu RH u Zagrebu, Žalba se podnosi putem ovog suda pismeno u tri primjerka.</w:t>
      </w:r>
    </w:p>
    <w:p w:rsidRDefault="0027040C" w:rsidR="0027040C">
      <w:pPr>
        <w:pStyle w:val="Bezproreda"/>
      </w:pPr>
    </w:p>
    <w:p w:rsidRDefault="0027040C" w:rsidR="0027040C">
      <w:pPr>
        <w:pStyle w:val="Bezproreda"/>
      </w:pPr>
    </w:p>
    <w:p w:rsidRDefault="0027040C" w:rsidR="0027040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040C" w:rsidR="0027040C">
      <w:pPr>
        <w:pStyle w:val="Bezproreda"/>
      </w:pPr>
      <w:r>
        <w:t>Dna: predlagatelju,</w:t>
      </w:r>
    </w:p>
    <w:p w:rsidRDefault="0027040C" w:rsidR="0027040C">
      <w:pPr>
        <w:pStyle w:val="Bezproreda"/>
      </w:pPr>
      <w:r>
        <w:t xml:space="preserve">         </w:t>
      </w:r>
      <w:proofErr w:type="spellStart"/>
      <w:r>
        <w:t>z.z</w:t>
      </w:r>
      <w:proofErr w:type="spellEnd"/>
      <w:r>
        <w:t>. stečajnog dužnika</w:t>
      </w:r>
    </w:p>
    <w:p w:rsidRDefault="0027040C" w:rsidR="0027040C">
      <w:pPr>
        <w:pStyle w:val="Bezproreda"/>
      </w:pPr>
      <w:r>
        <w:t xml:space="preserve">          ŽDO-u </w:t>
      </w:r>
      <w:proofErr w:type="spellStart"/>
      <w:r>
        <w:t>u</w:t>
      </w:r>
      <w:proofErr w:type="spellEnd"/>
      <w:r>
        <w:t xml:space="preserve"> Bjelovaru</w:t>
      </w:r>
    </w:p>
    <w:p w:rsidRDefault="0027040C" w:rsidR="0027040C">
      <w:pPr>
        <w:pStyle w:val="Bezproreda"/>
      </w:pPr>
      <w:r>
        <w:t xml:space="preserve">          e-oglasna ploča</w:t>
      </w:r>
    </w:p>
    <w:p w:rsidRDefault="0027040C" w:rsidR="0027040C">
      <w:pPr>
        <w:pStyle w:val="Bezproreda"/>
      </w:pPr>
      <w:r>
        <w:t xml:space="preserve">          kal. pravomoćnost</w:t>
      </w:r>
    </w:p>
    <w:p w:rsidRDefault="0027040C" w:rsidR="0027040C">
      <w:pPr>
        <w:pStyle w:val="Bezproreda"/>
      </w:pPr>
      <w:r>
        <w:t>Bjelovar, 13. 01. 2016.</w:t>
      </w:r>
    </w:p>
    <w:p w:rsidRDefault="0027040C" w:rsidR="0027040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p w:rsidRDefault="0027040C" w:rsidR="0027040C">
                  <w:pPr>
                    <w:pStyle w:val="GrbRH"/>
                  </w:pPr>
                  <w:bookmarkStart w:name="_GoBack" w:id="1"/>
                  <w:bookmarkEnd w:id="1"/>
                </w:p>
              </w:txbxContent>
            </v:textbox>
            <w10:wrap anchory="page" anchorx="page"/>
          </v:shape>
        </w:pict>
      </w:r>
    </w:p>
    <w:p w:rsidRDefault="00AE649C" w:rsidP="0027040C" w:rsidR="00AE649C" w:rsidRPr="00B76F3C">
      <w:pPr>
        <w:pStyle w:val="Naslov3"/>
        <w:numPr>
          <w:ilvl w:val="0"/>
          <w:numId w:val="0"/>
        </w:numPr>
      </w:pPr>
    </w:p>
    <w:p w:rsidRDefault="0027040C" w:rsidP="00E67D40" w:rsidR="00AE649C" w:rsidRPr="00B76F3C">
      <w:pPr>
        <w:pStyle w:val="SudNaziv"/>
      </w:pPr>
      <w:r>
        <w:rPr>
          <w:lang w:eastAsia="hr-HR"/>
        </w:rPr>
        <w:pict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40C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St-82/2015-7</izvorni_sadrzaj>
    <derivirana_varijabla naziv="DomainObject.Oznaka_1">St-82/2015-7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PRINT-ING društvo s ograničenom odgovornošću za grafički inženjering, proizvodnju, trgovinu i usluge, Bjelovar</izvorni_sadrzaj>
    <derivirana_varijabla naziv="DomainObject.Predmet.ProtustrankaFormated_1">  PRINT-ING društvo s ograničenom odgovornošću za grafički inženjering, proizvodnju, trgovinu i usluge, Bjelovar</derivirana_varijabla>
  </DomainObject.Predmet.ProtustrankaFormated>
  <DomainObject.Predmet.ProtustrankaFormatedOIB>
    <izvorni_sadrzaj>  PRINT-ING društvo s ograničenom odgovornošću za grafički inženjering, proizvodnju, trgovinu i usluge, Bjelovar, OIB 41318865008</izvorni_sadrzaj>
    <derivirana_varijabla naziv="DomainObject.Predmet.ProtustrankaFormatedOIB_1">  PRINT-ING društvo s ograničenom odgovornošću za grafički inženjering, proizvodnju, trgovinu i usluge, Bjelovar, OIB 41318865008</derivirana_varijabla>
  </DomainObject.Predmet.ProtustrankaFormatedOIB>
  <DomainObject.Predmet.ProtustrankaFormatedWithAdress>
    <izvorni_sadrzaj> PRINT-ING društvo s ograničenom odgovornošću za grafički inženjering, proizvodnju, trgovinu i usluge, Bjelovar, M.J. Zagorke 17, 43000 Bjelovar</izvorni_sadrzaj>
    <derivirana_varijabla naziv="DomainObject.Predmet.ProtustrankaFormatedWithAdress_1"> PRINT-ING društvo s ograničenom odgovornošću za grafički inženjering, proizvodnju, trgovinu i usluge, Bjelovar, M.J. Zagorke 17, 43000 Bjelovar</derivirana_varijabla>
  </DomainObject.Predmet.ProtustrankaFormatedWithAdress>
  <DomainObject.Predmet.ProtustrankaFormatedWithAdressOIB>
    <izvorni_sadrzaj> PRINT-ING društvo s ograničenom odgovornošću za grafički inženjering, proizvodnju, trgovinu i usluge, Bjelovar, OIB 41318865008, M.J. Zagorke 17, 43000 Bjelovar</izvorni_sadrzaj>
    <derivirana_varijabla naziv="DomainObject.Predmet.ProtustrankaFormatedWithAdressOIB_1"> PRINT-ING društvo s ograničenom odgovornošću za grafički inženjering, proizvodnju, trgovinu i usluge, Bjelovar, OIB 41318865008, M.J. Zagorke 17, 43000 Bjelovar</derivirana_varijabla>
  </DomainObject.Predmet.ProtustrankaFormatedWithAdressOIB>
  <DomainObject.Predmet.ProtustrankaWithAdress>
    <izvorni_sadrzaj>PRINT-ING društvo s ograničenom odgovornošću za grafički inženjering, proizvodnju, trgovinu i usluge, Bjelovar M.J. Zagorke 17, 43000 Bjelovar</izvorni_sadrzaj>
    <derivirana_varijabla naziv="DomainObject.Predmet.ProtustrankaWithAdress_1">PRINT-ING društvo s ograničenom odgovornošću za grafički inženjering, proizvodnju, trgovinu i usluge, Bjelovar M.J. Zagorke 17, 43000 Bjelovar</derivirana_varijabla>
  </DomainObject.Predmet.ProtustrankaWithAdress>
  <DomainObject.Predmet.ProtustrankaWith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WithAdressOIB_1">PRINT-ING društvo s ograničenom odgovornošću za grafički inženjering, proizvodnju, trgovinu i usluge, Bjelovar, OIB 41318865008, M.J. Zagorke 17, 43000 Bjelovar</derivirana_varijabla>
  </DomainObject.Predmet.ProtustrankaWithAdressOIB>
  <DomainObject.Predmet.ProtustrankaNazivFormated>
    <izvorni_sadrzaj>PRINT-ING društvo s ograničenom odgovornošću za grafički inženjering, proizvodnju, trgovinu i usluge, Bjelovar</izvorni_sadrzaj>
    <derivirana_varijabla naziv="DomainObject.Predmet.ProtustrankaNazivFormated_1">PRINT-ING društvo s ograničenom odgovornošću za grafički inženjering, proizvodnju, trgovinu i usluge, Bjelovar</derivirana_varijabla>
  </DomainObject.Predmet.ProtustrankaNazivFormated>
  <DomainObject.Predmet.ProtustrankaNazivFormatedOIB>
    <izvorni_sadrzaj>PRINT-ING društvo s ograničenom odgovornošću za grafički inženjering, proizvodnju, trgovinu i usluge, Bjelovar, OIB 41318865008</izvorni_sadrzaj>
    <derivirana_varijabla naziv="DomainObject.Predmet.ProtustrankaNazivFormatedOIB_1">PRINT-ING društvo s ograničenom odgovornošću za grafički inženjering, proizvodnju, trgovinu i usluge, Bjelovar, OIB 41318865008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PRINT-ING društvo s ograničenom odgovornošću za grafički inženjering, proizvodnju, trgovinu i usluge, Bjelovar</item>
    </izvorni_sadrzaj>
    <derivirana_varijabla naziv="DomainObject.Predmet.ProtuStrankaListFormated_1">
      <item>PRINT-ING društvo s ograničenom odgovornošću za grafički inženjering, proizvodnju, trgovinu i usluge, Bjelovar</item>
    </derivirana_varijabla>
  </DomainObject.Predmet.ProtuStrankaListFormated>
  <DomainObject.Predmet.ProtuStrankaList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FormatedOIB_1">
      <item>PRINT-ING društvo s ograničenom odgovornošću za grafički inženjering, proizvodnju, trgovinu i usluge, Bjelovar, OIB 41318865008</item>
    </derivirana_varijabla>
  </DomainObject.Predmet.ProtuStrankaListFormatedOIB>
  <DomainObject.Predmet.ProtuStrankaListFormatedWithAdress>
    <izvorni_sadrzaj>
      <item>PRINT-ING društvo s ograničenom odgovornošću za grafički inženjering, proizvodnju, trgovinu i usluge, Bjelovar, M.J. Zagorke 17, 43000 Bjelovar</item>
    </izvorni_sadrzaj>
    <derivirana_varijabla naziv="DomainObject.Predmet.ProtuStrankaListFormatedWithAdress_1">
      <item>PRINT-ING društvo s ograničenom odgovornošću za grafički inženjering, proizvodnju, trgovinu i usluge, Bjelovar, M.J. Zagorke 17, 43000 Bjelovar</item>
    </derivirana_varijabla>
  </DomainObject.Predmet.ProtuStrankaListFormatedWithAdress>
  <DomainObject.Predmet.ProtuStrankaListFormatedWithAdressOIB>
    <izvorni_sadrzaj>
      <item>PRINT-ING društvo s ograničenom odgovornošću za grafički inženjering, proizvodnju, trgovinu i usluge, Bjelovar, OIB 41318865008, M.J. Zagorke 17, 43000 Bjelovar</item>
    </izvorni_sadrzaj>
    <derivirana_varijabla naziv="DomainObject.Predmet.ProtuStrankaListFormatedWithAdressOIB_1">
      <item>PRINT-ING društvo s ograničenom odgovornošću za grafički inženjering, proizvodnju, trgovinu i usluge, Bjelovar, OIB 41318865008, M.J. Zagorke 17, 43000 Bjelovar</item>
    </derivirana_varijabla>
  </DomainObject.Predmet.ProtuStrankaListFormatedWithAdressOIB>
  <DomainObject.Predmet.ProtuStrankaListNazivFormated>
    <izvorni_sadrzaj>
      <item>PRINT-ING društvo s ograničenom odgovornošću za grafički inženjering, proizvodnju, trgovinu i usluge, Bjelovar</item>
    </izvorni_sadrzaj>
    <derivirana_varijabla naziv="DomainObject.Predmet.ProtuStrankaListNazivFormated_1">
      <item>PRINT-ING društvo s ograničenom odgovornošću za grafički inženjering, proizvodnju, trgovinu i usluge, Bjelovar</item>
    </derivirana_varijabla>
  </DomainObject.Predmet.ProtuStrankaListNazivFormated>
  <DomainObject.Predmet.ProtuStrankaListNaziv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NazivFormatedOIB_1">
      <item>PRINT-ING društvo s ograničenom odgovornošću za grafički inženjering, proizvodnju, trgovinu i usluge, Bjelovar, OIB 41318865008</item>
    </derivirana_varijabla>
  </DomainObject.Predmet.ProtuStrankaListNazivFormatedOIB>
  <DomainObject.Predmet.OstaliListFormated>
    <izvorni_sadrzaj>
      <item>Davorin Hribljan</item>
      <item>ŽDO U BJELOVARU</item>
      <item>POREZNA UPRAVA U BJELOVARU</item>
      <item>E-OGLASNA PLOČA</item>
    </izvorni_sadrzaj>
    <derivirana_varijabla naziv="DomainObject.Predmet.OstaliListFormated_1">
      <item>Davorin Hribljan</item>
      <item>ŽDO U BJELOVARU</item>
      <item>POREZNA UPRAVA U BJELOVARU</item>
      <item>E-OGLASNA PLOČA</item>
    </derivirana_varijabla>
  </DomainObject.Predmet.OstaliListFormated>
  <DomainObject.Predmet.OstaliListFormatedOIB>
    <izvorni_sadrzaj>
      <item>Davorin Hribljan, OIB 63522232272</item>
      <item>ŽDO U BJELOVARU</item>
      <item>POREZNA UPRAVA U BJELOVARU</item>
      <item>E-OGLASNA PLOČA</item>
    </izvorni_sadrzaj>
    <derivirana_varijabla naziv="DomainObject.Predmet.OstaliListFormatedOIB_1">
      <item>Davorin Hribljan, OIB 63522232272</item>
      <item>ŽDO U BJELOVARU</item>
      <item>POREZNA UPRAVA U BJELOVARU</item>
      <item>E-OGLASNA PLOČA</item>
    </derivirana_varijabla>
  </DomainObject.Predmet.OstaliListFormatedOIB>
  <DomainObject.Predmet.OstaliListFormatedWithAdress>
    <izvorni_sadrzaj>
      <item>Davorin Hribljan, M.J. Zagorke 17., 43000 Bjelovar</item>
      <item>ŽDO U BJELOVARU</item>
      <item>POREZNA UPRAVA U BJELOVARU</item>
      <item>E-OGLASNA PLOČA</item>
    </izvorni_sadrzaj>
    <derivirana_varijabla naziv="DomainObject.Predmet.OstaliListFormatedWithAdress_1">
      <item>Davorin Hribljan, M.J. Zagorke 17., 43000 Bjelovar</item>
      <item>ŽDO U BJELOVARU</item>
      <item>POREZNA UPRAVA U BJELOVARU</item>
      <item>E-OGLASNA PLOČA</item>
    </derivirana_varijabla>
  </DomainObject.Predmet.OstaliListFormatedWithAdress>
  <DomainObject.Predmet.OstaliListFormatedWithAdressOIB>
    <izvorni_sadrzaj>
      <item>Davorin Hribljan, OIB 63522232272, M.J. Zagorke 17., 43000 Bjelovar</item>
      <item>ŽDO U BJELOVARU</item>
      <item>POREZNA UPRAVA U BJELOVARU</item>
      <item>E-OGLASNA PLOČA</item>
    </izvorni_sadrzaj>
    <derivirana_varijabla naziv="DomainObject.Predmet.OstaliListFormatedWithAdressOIB_1">
      <item>Davorin Hribljan, OIB 63522232272, M.J. Zagorke 17., 43000 Bjelovar</item>
      <item>ŽDO U BJELOVARU</item>
      <item>POREZNA UPRAVA U BJELOVARU</item>
      <item>E-OGLASNA PLOČA</item>
    </derivirana_varijabla>
  </DomainObject.Predmet.OstaliListFormatedWithAdressOIB>
  <DomainObject.Predmet.OstaliListNazivFormated>
    <izvorni_sadrzaj>
      <item>Davorin Hribljan</item>
      <item>ŽDO U BJELOVARU</item>
      <item>POREZNA UPRAVA U BJELOVARU</item>
      <item>E-OGLASNA PLOČA</item>
    </izvorni_sadrzaj>
    <derivirana_varijabla naziv="DomainObject.Predmet.OstaliListNazivFormated_1">
      <item>Davorin Hribljan</item>
      <item>ŽDO U BJELOVARU</item>
      <item>POREZNA UPRAVA U BJELOVARU</item>
      <item>E-OGLASNA PLOČA</item>
    </derivirana_varijabla>
  </DomainObject.Predmet.OstaliListNazivFormated>
  <DomainObject.Predmet.OstaliListNazivFormatedOIB>
    <izvorni_sadrzaj>
      <item>Davorin Hribljan, OIB 63522232272</item>
      <item>ŽDO U BJELOVARU</item>
      <item>POREZNA UPRAVA U BJELOVARU</item>
      <item>E-OGLASNA PLOČA</item>
    </izvorni_sadrzaj>
    <derivirana_varijabla naziv="DomainObject.Predmet.OstaliListNazivFormatedOIB_1">
      <item>Davorin Hribljan, OIB 63522232272</item>
      <item>ŽDO U BJELOVARU</item>
      <item>POREZNA UPRAVA U BJELOVARU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St-82/2015-7</izvorni_sadrzaj>
    <derivirana_varijabla naziv="DomainObject.PoslovniBrojDokumenta_1">St-82/2015-7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PRINT-ING društvo s ograničenom odgovornošću za grafički inženjering, proizvodnju, trgovinu i usluge, Bjelovar</izvorni_sadrzaj>
    <derivirana_varijabla naziv="DomainObject.Predmet.ProtustrankaIDrugi_1">PRINT-ING društvo s ograničenom odgovornošću za grafički inženjering, proizvodnju, trgovinu i usluge, Bjelovar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IDrugiAdressOIB_1">PRINT-ING društvo s ograničenom odgovornošću za grafički inženjering, proizvodnju, trgovinu i usluge, Bjelovar, OIB 41318865008, M.J. Zagorke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St-82/2015-4</izvorni_sadrzaj>
    <derivirana_varijabla naziv="DomainObject.Predmet.OdlukaRjesenje.Oznaka_1">St-82/2015-4</derivirana_varijabla>
  </DomainObject.Predmet.OdlukaRjesenje.Oznaka>
  <DomainObject.Predmet.SudioniciListNaziv>
    <izvorni_sadrzaj>
      <item>FINANCIJSKA AGENCIJA, RC ZAGREB, Podružnica Bjelovar</item>
      <item>PRINT-ING društvo s ograničenom odgovornošću za grafički inženjering, proizvodnju, trgovinu i usluge, Bjelovar</item>
      <item>Davorin Hribljan</item>
      <item>ŽDO U BJELOVARU</item>
      <item>POREZNA UPRAVA U BJELOVARU</item>
      <item>E-OGLASNA PLOČA</item>
    </izvorni_sadrzaj>
    <derivirana_varijabla naziv="DomainObject.Predmet.SudioniciListNaziv_1">
      <item>FINANCIJSKA AGENCIJA, RC ZAGREB, Podružnica Bjelovar</item>
      <item>PRINT-ING društvo s ograničenom odgovornošću za grafički inženjering, proizvodnju, trgovinu i usluge, Bjelovar</item>
      <item>Davorin Hribljan</item>
      <item>ŽDO U BJELOVARU</item>
      <item>POREZNA UPRAVA U BJELOVARU</item>
      <item>E-OGLASNA PLOČA</item>
    </derivirana_varijabla>
  </DomainObject.Predmet.SudioniciListNaziv>
  <DomainObject.Predmet.SudioniciListAdressOIB>
    <izvorni_sadrzaj>
      <item>FINANCIJSKA AGENCIJA, RC ZAGREB, Podružnica Bjelovar, F. Supila 4,43000 Bjelovar</item>
      <item>PRINT-ING društvo s ograničenom odgovornošću za grafički inženjering, proizvodnju, trgovinu i usluge, Bjelovar, OIB 41318865008, M.J. Zagorke 17,43000 Bjelovar</item>
      <item>Davorin Hribljan, OIB 63522232272, M.J. Zagorke 17.,43000 Bjelovar</item>
      <item>ŽDO U BJELOVARU</item>
      <item>POREZNA UPRAVA U BJELOVARU</item>
      <item>E-OGLASNA PLOČA</item>
    </izvorni_sadrzaj>
    <derivirana_varijabla naziv="DomainObject.Predmet.SudioniciListAdressOIB_1">
      <item>FINANCIJSKA AGENCIJA, RC ZAGREB, Podružnica Bjelovar, F. Supila 4,43000 Bjelovar</item>
      <item>PRINT-ING društvo s ograničenom odgovornošću za grafički inženjering, proizvodnju, trgovinu i usluge, Bjelovar, OIB 41318865008, M.J. Zagorke 17,43000 Bjelovar</item>
      <item>Davorin Hribljan, OIB 63522232272, M.J. Zagorke 17.,43000 Bjelovar</item>
      <item>ŽDO U BJELOVARU</item>
      <item>POREZNA UPRAVA U BJELOVARU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AD005-45C9-404C-9AED-D6645E5839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2687</properties:Characters>
  <properties:Lines>83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2016-01-13T14:17:00Z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St-82/2015-7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