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DE1F0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6E2742">
                    <w:rPr>
                      <w:sz w:val="22"/>
                      <w:szCs w:val="22"/>
                    </w:rPr>
                    <w:t>61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482A3D">
                    <w:rPr>
                      <w:sz w:val="22"/>
                      <w:szCs w:val="22"/>
                    </w:rPr>
                    <w:t>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9d41ea" w14:paraId="a9d41ea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E1FF3" w:rsidR="009E1FF3">
      <w:pPr>
        <w:jc w:val="center"/>
        <w:rPr>
          <w:b/>
        </w:rPr>
      </w:pPr>
      <w:r>
        <w:tab/>
      </w:r>
      <w:r w:rsidR="000A71CB">
        <w:tab/>
      </w:r>
    </w:p>
    <w:p w:rsidRDefault="009E1FF3" w:rsidP="009E1FF3" w:rsidR="009E1FF3">
      <w:pPr>
        <w:jc w:val="both"/>
      </w:pPr>
      <w:r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6E2742">
        <w:t>ZRNO RAD</w:t>
      </w:r>
      <w:r w:rsidR="00DE1F0B">
        <w:t xml:space="preserve"> j.</w:t>
      </w:r>
      <w:r>
        <w:t>d.o.o.</w:t>
      </w:r>
      <w:r w:rsidR="006E2742">
        <w:t xml:space="preserve"> za usluge,</w:t>
      </w:r>
      <w:r>
        <w:t xml:space="preserve"> OIB: </w:t>
      </w:r>
      <w:r w:rsidR="006E2742">
        <w:t>35427427440</w:t>
      </w:r>
      <w:r>
        <w:t>, MBS: 0</w:t>
      </w:r>
      <w:r w:rsidR="00DE1F0B">
        <w:t>8</w:t>
      </w:r>
      <w:r w:rsidR="006E2742">
        <w:t>0968562</w:t>
      </w:r>
      <w:r>
        <w:t xml:space="preserve">, </w:t>
      </w:r>
      <w:r w:rsidR="00DE1F0B">
        <w:t xml:space="preserve">Zagreb, </w:t>
      </w:r>
      <w:r w:rsidR="006E2742">
        <w:t>Side Košutić 6</w:t>
      </w:r>
      <w:r w:rsidR="00DE1F0B">
        <w:t>, 22</w:t>
      </w:r>
      <w:r>
        <w:t>. listopada 2018.</w:t>
      </w:r>
    </w:p>
    <w:p w:rsidRDefault="009E1FF3" w:rsidP="009E1FF3" w:rsidR="009E1FF3">
      <w:pPr>
        <w:jc w:val="both"/>
      </w:pPr>
    </w:p>
    <w:p w:rsidRDefault="009E1FF3" w:rsidP="009E1FF3" w:rsidR="009E1FF3">
      <w:pPr>
        <w:jc w:val="both"/>
      </w:pPr>
    </w:p>
    <w:p w:rsidRDefault="009E1FF3" w:rsidP="009E1FF3" w:rsidR="009E1FF3">
      <w:pPr>
        <w:jc w:val="center"/>
      </w:pPr>
      <w:r>
        <w:t>r i j e š i o   j e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6E2742">
        <w:t>ZRNO RAD j.d.o.o. za usluge, OIB: 35427427440, MBS: 080968562, Zagreb, Side Košutić 6</w:t>
      </w:r>
      <w:r>
        <w:t>.</w:t>
      </w:r>
    </w:p>
    <w:p w:rsidRDefault="009E1FF3" w:rsidP="009E1FF3" w:rsidR="009E1FF3">
      <w:pPr>
        <w:pStyle w:val="Tijeloteksta"/>
        <w:ind w:left="786"/>
      </w:pPr>
    </w:p>
    <w:p w:rsidRDefault="009E1FF3" w:rsidP="009E1FF3" w:rsidR="009E1FF3" w:rsidRPr="007673EF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9E1FF3" w:rsidP="009E1FF3" w:rsidR="009E1FF3">
      <w:pPr>
        <w:pStyle w:val="Tijeloteksta"/>
        <w:rPr>
          <w:b/>
        </w:rPr>
      </w:pPr>
    </w:p>
    <w:p w:rsidRDefault="009E1FF3" w:rsidP="009E1FF3" w:rsidR="009E1FF3">
      <w:pPr>
        <w:pStyle w:val="Tijeloteksta"/>
        <w:numPr>
          <w:ilvl w:val="0"/>
          <w:numId w:val="12"/>
        </w:numPr>
        <w:jc w:val="center"/>
        <w:rPr>
          <w:b/>
        </w:rPr>
      </w:pPr>
      <w:r>
        <w:rPr>
          <w:b/>
        </w:rPr>
        <w:t xml:space="preserve">studenog 2018. u </w:t>
      </w:r>
      <w:r w:rsidR="00DE1F0B">
        <w:rPr>
          <w:b/>
        </w:rPr>
        <w:t>10:</w:t>
      </w:r>
      <w:r w:rsidR="006E2742">
        <w:rPr>
          <w:b/>
        </w:rPr>
        <w:t>15</w:t>
      </w:r>
      <w:r>
        <w:rPr>
          <w:b/>
        </w:rPr>
        <w:t xml:space="preserve"> sati</w:t>
      </w:r>
    </w:p>
    <w:p w:rsidRDefault="009E1FF3" w:rsidP="009E1FF3" w:rsidR="009E1FF3">
      <w:pPr>
        <w:pStyle w:val="Tijeloteksta"/>
        <w:jc w:val="center"/>
        <w:rPr>
          <w:b/>
        </w:rPr>
      </w:pPr>
    </w:p>
    <w:p w:rsidRDefault="009E1FF3" w:rsidP="009E1FF3" w:rsidR="009E1FF3">
      <w:pPr>
        <w:pStyle w:val="Tijeloteksta"/>
        <w:jc w:val="center"/>
      </w:pPr>
      <w:r>
        <w:t>u zgradi ovog suda u Osijeku, Zagrebačka br. 2, soba br. 21/I,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ind w:firstLine="708"/>
      </w:pPr>
      <w:r>
        <w:t>na koje se pozivaju sve zainteresirane stranke dostavom ovog rješenja.</w:t>
      </w:r>
    </w:p>
    <w:p w:rsidRDefault="009E1FF3" w:rsidP="009E1FF3" w:rsidR="009E1FF3">
      <w:pPr>
        <w:pStyle w:val="Tijeloteksta"/>
        <w:ind w:left="786"/>
      </w:pPr>
    </w:p>
    <w:p w:rsidRDefault="009E1FF3" w:rsidP="00DE1F0B" w:rsidR="009E1FF3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DE1F0B">
        <w:t>VINKO PEČANIĆ</w:t>
      </w:r>
      <w:r>
        <w:t xml:space="preserve">, OIB: </w:t>
      </w:r>
      <w:r w:rsidR="00DE1F0B">
        <w:t>03918439681</w:t>
      </w:r>
      <w:r>
        <w:t xml:space="preserve">, </w:t>
      </w:r>
      <w:r w:rsidR="00DE1F0B">
        <w:t>Lipik, Frankopanska 17</w:t>
      </w:r>
      <w:r>
        <w:t xml:space="preserve">.            </w:t>
      </w:r>
    </w:p>
    <w:p w:rsidRDefault="009E1FF3" w:rsidP="009E1FF3" w:rsidR="009E1FF3">
      <w:pPr>
        <w:pStyle w:val="Tijeloteksta"/>
        <w:ind w:left="786"/>
        <w:rPr>
          <w:b/>
        </w:rPr>
      </w:pPr>
      <w:r>
        <w:t xml:space="preserve">        </w:t>
      </w:r>
    </w:p>
    <w:p w:rsidRDefault="009E1FF3" w:rsidP="00DE1F0B" w:rsidR="009E1FF3">
      <w:pPr>
        <w:pStyle w:val="Tijeloteksta"/>
        <w:numPr>
          <w:ilvl w:val="0"/>
          <w:numId w:val="6"/>
        </w:numPr>
      </w:pPr>
      <w:r>
        <w:t>Privremeni stečajni upravitelj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9E1FF3" w:rsidP="009E1FF3" w:rsidR="009E1FF3">
      <w:pPr>
        <w:pStyle w:val="Tijeloteksta"/>
        <w:ind w:left="786"/>
      </w:pPr>
    </w:p>
    <w:p w:rsidRDefault="009E1FF3" w:rsidP="00DE1F0B" w:rsidR="009E1FF3">
      <w:pPr>
        <w:pStyle w:val="Tijeloteksta"/>
        <w:numPr>
          <w:ilvl w:val="0"/>
          <w:numId w:val="6"/>
        </w:numPr>
      </w:pPr>
      <w:r>
        <w:t>Privremeni stečajni upravitelj ovlaštena je stupiti u poslovne prostorije dužnika, te tamo provesti sve radnje.</w:t>
      </w:r>
    </w:p>
    <w:p w:rsidRDefault="009E1FF3" w:rsidP="009E1FF3" w:rsidR="009E1FF3">
      <w:pPr>
        <w:pStyle w:val="Odlomakpopisa"/>
      </w:pPr>
    </w:p>
    <w:p w:rsidRDefault="009E1FF3" w:rsidP="00DE1F0B" w:rsidR="009E1FF3">
      <w:pPr>
        <w:pStyle w:val="Tijeloteksta"/>
        <w:numPr>
          <w:ilvl w:val="0"/>
          <w:numId w:val="6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9E1FF3" w:rsidP="009E1FF3" w:rsidR="009E1FF3">
      <w:pPr>
        <w:pStyle w:val="Odlomakpopis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rPr>
          <w:b/>
          <w:bCs/>
        </w:rPr>
      </w:pPr>
    </w:p>
    <w:p w:rsidRDefault="009E1FF3" w:rsidP="009E1FF3" w:rsidR="009E1FF3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FF3" w:rsidP="009E1FF3" w:rsidR="009E1FF3">
      <w:pPr>
        <w:pStyle w:val="Tijeloteksta"/>
        <w:rPr>
          <w:b/>
          <w:bCs/>
        </w:rPr>
      </w:pPr>
    </w:p>
    <w:p w:rsidRDefault="009E1FF3" w:rsidP="009E1FF3" w:rsidR="009E1FF3">
      <w:pPr>
        <w:pStyle w:val="Tijeloteksta"/>
      </w:pPr>
      <w:r>
        <w:tab/>
      </w:r>
      <w:r>
        <w:tab/>
        <w:t xml:space="preserve">Predlagatelj FINA RC Zagreb, Podružnica Zagreb podnio je Trgovačkom sudu u Zagrebu, </w:t>
      </w:r>
      <w:r w:rsidR="00B9144D">
        <w:t xml:space="preserve">17. </w:t>
      </w:r>
      <w:r w:rsidR="006E2742">
        <w:t>lipnja</w:t>
      </w:r>
      <w:r>
        <w:t xml:space="preserve"> 201</w:t>
      </w:r>
      <w:r w:rsidR="004503DB">
        <w:t>7</w:t>
      </w:r>
      <w:r>
        <w:t xml:space="preserve">. na propisanom obrascu prijedlog za otvaranje stečajnog postupka nad dužnikom </w:t>
      </w:r>
      <w:r w:rsidR="006E2742">
        <w:t>ZRNO RAD j.d.o.o. za usluge, OIB: 35427427440, MBS: 080968562, Zagreb, Side Košutić 6</w:t>
      </w:r>
      <w:r>
        <w:t>.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</w:pPr>
      <w:r>
        <w:tab/>
      </w:r>
      <w:r>
        <w:tab/>
        <w:t>Na temelju rješenja Visokog trgovačkog suda RH broj Su-236/18-3 od 9. ožujka 2018. navedeni spis je ustupljen Trgovačkom sudu u Osijeku na daljnje postupanje.</w:t>
      </w:r>
    </w:p>
    <w:p w:rsidRDefault="009E1FF3" w:rsidP="009E1FF3" w:rsidR="009E1FF3">
      <w:pPr>
        <w:pStyle w:val="Tijeloteksta"/>
      </w:pPr>
    </w:p>
    <w:p w:rsidRDefault="009E1FF3" w:rsidP="009E1FF3" w:rsidR="009E1FF3">
      <w:pPr>
        <w:pStyle w:val="Tijeloteksta"/>
        <w:ind w:firstLine="1416"/>
      </w:pPr>
      <w:r>
        <w:t xml:space="preserve">U prijedlogu FINA navodi da dužnik na dan </w:t>
      </w:r>
      <w:r w:rsidR="006E2742">
        <w:t>12. lipnja</w:t>
      </w:r>
      <w:r>
        <w:t xml:space="preserve"> 2017. u Očevidniku redoslijeda osnova za plaćanje ima evidentirane neizvršene osnove za plaćanje u neprekinutom razdoblju od 120 dana u ukupnom iznosu od </w:t>
      </w:r>
      <w:r w:rsidR="00B13BE4">
        <w:t>54.037,84</w:t>
      </w:r>
      <w:r>
        <w:t xml:space="preserve"> kn u koji iznos je uračunata kamata i naknada FINE za provedbu ovrhe na novčanim sredstvima te da dužnik ima </w:t>
      </w:r>
      <w:r w:rsidR="009C46F7">
        <w:t>22 zaposlenika</w:t>
      </w:r>
      <w:r>
        <w:t>.</w:t>
      </w:r>
    </w:p>
    <w:p w:rsidRDefault="00361EDF" w:rsidP="009E1FF3" w:rsidR="00361EDF">
      <w:pPr>
        <w:jc w:val="both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CC55EE">
        <w:t>22</w:t>
      </w:r>
      <w:r w:rsidR="0065781C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65781C" w:rsidP="0065781C" w:rsidR="0065781C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65781C" w:rsidP="0065781C" w:rsidR="0065781C">
      <w:pPr>
        <w:rPr>
          <w:b/>
        </w:rPr>
      </w:pPr>
      <w:r>
        <w:t>Snježana Andrijanić</w:t>
      </w:r>
    </w:p>
    <w:p w:rsidRDefault="0065781C" w:rsidP="0065781C" w:rsidR="0065781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mr. sc. MIRJANA BARAN</w:t>
      </w: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POUKA O PRAVNOM LIJEKU:</w:t>
      </w:r>
    </w:p>
    <w:p w:rsidRDefault="0065781C" w:rsidP="0065781C" w:rsidR="0065781C">
      <w:pPr>
        <w:pStyle w:val="Tijeloteksta"/>
        <w:jc w:val="left"/>
      </w:pPr>
      <w:r>
        <w:t>Protiv ovog rješenja nije dopuštena posebna žalba (čl. 115. st. 1. Stečajnog zakona).</w:t>
      </w:r>
    </w:p>
    <w:p w:rsidRDefault="0065781C" w:rsidP="0065781C" w:rsidR="0065781C"/>
    <w:p w:rsidRDefault="0065781C" w:rsidP="0065781C" w:rsidR="0065781C">
      <w:pPr>
        <w:pStyle w:val="Tijeloteksta"/>
        <w:jc w:val="left"/>
      </w:pPr>
    </w:p>
    <w:p w:rsidRDefault="0065781C" w:rsidP="0065781C" w:rsidR="0065781C">
      <w:pPr>
        <w:pStyle w:val="Tijeloteksta"/>
        <w:jc w:val="left"/>
      </w:pPr>
      <w:r>
        <w:t>DNA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Predlagatelj- FINA 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ŽDO Osijek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65781C" w:rsidP="0065781C" w:rsidR="0065781C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65781C" w:rsidP="0065781C" w:rsidR="0065781C">
      <w:pPr>
        <w:pStyle w:val="Tijeloteksta"/>
        <w:numPr>
          <w:ilvl w:val="0"/>
          <w:numId w:val="7"/>
        </w:numPr>
        <w:jc w:val="left"/>
      </w:pPr>
      <w:r>
        <w:t xml:space="preserve">roč .  </w:t>
      </w:r>
      <w:r w:rsidR="009E1FF3">
        <w:t>29/11</w:t>
      </w:r>
    </w:p>
    <w:p w:rsidRDefault="001716CD" w:rsidP="0065781C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6F7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6E2742">
      <w:t>661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88180B"/>
    <w:multiLevelType w:val="hybridMultilevel"/>
    <w:tmpl w:val="3A9E1DB8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3E9350D0"/>
    <w:multiLevelType w:val="hybridMultilevel"/>
    <w:tmpl w:val="33FA71C4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C23470B"/>
    <w:multiLevelType w:val="hybridMultilevel"/>
    <w:tmpl w:val="73EA390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74EC6"/>
    <w:rsid w:val="002B6539"/>
    <w:rsid w:val="003110DD"/>
    <w:rsid w:val="00356F6B"/>
    <w:rsid w:val="00361BFF"/>
    <w:rsid w:val="00361EDF"/>
    <w:rsid w:val="00364EB7"/>
    <w:rsid w:val="003908EC"/>
    <w:rsid w:val="003E4468"/>
    <w:rsid w:val="00400D51"/>
    <w:rsid w:val="004049C3"/>
    <w:rsid w:val="00450138"/>
    <w:rsid w:val="004503DB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5781C"/>
    <w:rsid w:val="00667351"/>
    <w:rsid w:val="00681766"/>
    <w:rsid w:val="00692719"/>
    <w:rsid w:val="00696430"/>
    <w:rsid w:val="006B1CD3"/>
    <w:rsid w:val="006E2742"/>
    <w:rsid w:val="006E7282"/>
    <w:rsid w:val="00707BD2"/>
    <w:rsid w:val="00720319"/>
    <w:rsid w:val="007306C9"/>
    <w:rsid w:val="00740A88"/>
    <w:rsid w:val="00740D9B"/>
    <w:rsid w:val="0075404A"/>
    <w:rsid w:val="00760F74"/>
    <w:rsid w:val="007667D7"/>
    <w:rsid w:val="007673EF"/>
    <w:rsid w:val="00775AD5"/>
    <w:rsid w:val="007770D9"/>
    <w:rsid w:val="00783908"/>
    <w:rsid w:val="007C75AC"/>
    <w:rsid w:val="007D2101"/>
    <w:rsid w:val="007F499F"/>
    <w:rsid w:val="00801875"/>
    <w:rsid w:val="008169C7"/>
    <w:rsid w:val="00850ECF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56A"/>
    <w:rsid w:val="00927558"/>
    <w:rsid w:val="00947F82"/>
    <w:rsid w:val="00964596"/>
    <w:rsid w:val="00970B5E"/>
    <w:rsid w:val="0098188E"/>
    <w:rsid w:val="009C46F7"/>
    <w:rsid w:val="009C4D46"/>
    <w:rsid w:val="009E1FF3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3BE4"/>
    <w:rsid w:val="00B153E2"/>
    <w:rsid w:val="00B6125C"/>
    <w:rsid w:val="00B7461B"/>
    <w:rsid w:val="00B81691"/>
    <w:rsid w:val="00B81BF6"/>
    <w:rsid w:val="00B84BEE"/>
    <w:rsid w:val="00B85A84"/>
    <w:rsid w:val="00B9144D"/>
    <w:rsid w:val="00BE5772"/>
    <w:rsid w:val="00C05BEE"/>
    <w:rsid w:val="00C13E72"/>
    <w:rsid w:val="00C24C2D"/>
    <w:rsid w:val="00C3258D"/>
    <w:rsid w:val="00C41B31"/>
    <w:rsid w:val="00C657DA"/>
    <w:rsid w:val="00C82963"/>
    <w:rsid w:val="00CA52F5"/>
    <w:rsid w:val="00CA7F62"/>
    <w:rsid w:val="00CB16AA"/>
    <w:rsid w:val="00CC1E31"/>
    <w:rsid w:val="00CC52AA"/>
    <w:rsid w:val="00CC55EE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D76B2"/>
    <w:rsid w:val="00DE1F0B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6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6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6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6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4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6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6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6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6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St-661/2018-3</izvorni_sadrzaj>
    <derivirana_varijabla naziv="DomainObject.Oznaka_1">St-661/2018-3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St-661/2018</izvorni_sadrzaj>
    <derivirana_varijabla naziv="DomainObject.Predmet.OznakaBroj_1">St-661/2018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ZRNO RAD j.d.o.o.</izvorni_sadrzaj>
    <derivirana_varijabla naziv="DomainObject.Predmet.ProtustrankaFormated_1">  ZRNO RAD j.d.o.o.</derivirana_varijabla>
  </DomainObject.Predmet.ProtustrankaFormated>
  <DomainObject.Predmet.ProtustrankaFormatedOIB>
    <izvorni_sadrzaj>  ZRNO RAD j.d.o.o., OIB 35427427440</izvorni_sadrzaj>
    <derivirana_varijabla naziv="DomainObject.Predmet.ProtustrankaFormatedOIB_1">  ZRNO RAD j.d.o.o., OIB 35427427440</derivirana_varijabla>
  </DomainObject.Predmet.ProtustrankaFormatedOIB>
  <DomainObject.Predmet.ProtustrankaFormatedWithAdress>
    <izvorni_sadrzaj> ZRNO RAD j.d.o.o., Side Košutić 6, 10000 Zagreb</izvorni_sadrzaj>
    <derivirana_varijabla naziv="DomainObject.Predmet.ProtustrankaFormatedWithAdress_1"> ZRNO RAD j.d.o.o., Side Košutić 6, 10000 Zagreb</derivirana_varijabla>
  </DomainObject.Predmet.ProtustrankaFormatedWithAdress>
  <DomainObject.Predmet.ProtustrankaFormatedWithAdressOIB>
    <izvorni_sadrzaj> ZRNO RAD j.d.o.o., OIB 35427427440, Side Košutić 6, 10000 Zagreb</izvorni_sadrzaj>
    <derivirana_varijabla naziv="DomainObject.Predmet.ProtustrankaFormatedWithAdressOIB_1"> ZRNO RAD j.d.o.o., OIB 35427427440, Side Košutić 6, 10000 Zagreb</derivirana_varijabla>
  </DomainObject.Predmet.ProtustrankaFormatedWithAdressOIB>
  <DomainObject.Predmet.ProtustrankaWithAdress>
    <izvorni_sadrzaj>ZRNO RAD j.d.o.o. Side Košutić 6, 10000 Zagreb</izvorni_sadrzaj>
    <derivirana_varijabla naziv="DomainObject.Predmet.ProtustrankaWithAdress_1">ZRNO RAD j.d.o.o. Side Košutić 6, 10000 Zagreb</derivirana_varijabla>
  </DomainObject.Predmet.ProtustrankaWithAdress>
  <DomainObject.Predmet.ProtustrankaWithAdressOIB>
    <izvorni_sadrzaj>ZRNO RAD j.d.o.o., OIB 35427427440, Side Košutić 6, 10000 Zagreb</izvorni_sadrzaj>
    <derivirana_varijabla naziv="DomainObject.Predmet.ProtustrankaWithAdressOIB_1">ZRNO RAD j.d.o.o., OIB 35427427440, Side Košutić 6, 10000 Zagreb</derivirana_varijabla>
  </DomainObject.Predmet.ProtustrankaWithAdressOIB>
  <DomainObject.Predmet.ProtustrankaNazivFormated>
    <izvorni_sadrzaj>ZRNO RAD j.d.o.o.</izvorni_sadrzaj>
    <derivirana_varijabla naziv="DomainObject.Predmet.ProtustrankaNazivFormated_1">ZRNO RAD j.d.o.o.</derivirana_varijabla>
  </DomainObject.Predmet.ProtustrankaNazivFormated>
  <DomainObject.Predmet.ProtustrankaNazivFormatedOIB>
    <izvorni_sadrzaj>ZRNO RAD j.d.o.o., OIB 35427427440</izvorni_sadrzaj>
    <derivirana_varijabla naziv="DomainObject.Predmet.ProtustrankaNazivFormatedOIB_1">ZRNO RAD j.d.o.o., OIB 35427427440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ZRNO RAD j.d.o.o.</item>
    </izvorni_sadrzaj>
    <derivirana_varijabla naziv="DomainObject.Predmet.ProtuStrankaListFormated_1">
      <item>ZRNO RAD j.d.o.o.</item>
    </derivirana_varijabla>
  </DomainObject.Predmet.ProtuStrankaListFormated>
  <DomainObject.Predmet.ProtuStrankaListFormatedOIB>
    <izvorni_sadrzaj>
      <item>ZRNO RAD j.d.o.o., OIB 35427427440</item>
    </izvorni_sadrzaj>
    <derivirana_varijabla naziv="DomainObject.Predmet.ProtuStrankaListFormatedOIB_1">
      <item>ZRNO RAD j.d.o.o., OIB 35427427440</item>
    </derivirana_varijabla>
  </DomainObject.Predmet.ProtuStrankaListFormatedOIB>
  <DomainObject.Predmet.ProtuStrankaListFormatedWithAdress>
    <izvorni_sadrzaj>
      <item>ZRNO RAD j.d.o.o., Side Košutić 6, 10000 Zagreb</item>
    </izvorni_sadrzaj>
    <derivirana_varijabla naziv="DomainObject.Predmet.ProtuStrankaListFormatedWithAdress_1">
      <item>ZRNO RAD j.d.o.o., Side Košutić 6, 10000 Zagreb</item>
    </derivirana_varijabla>
  </DomainObject.Predmet.ProtuStrankaListFormatedWithAdress>
  <DomainObject.Predmet.ProtuStrankaListFormatedWithAdressOIB>
    <izvorni_sadrzaj>
      <item>ZRNO RAD j.d.o.o., OIB 35427427440, Side Košutić 6, 10000 Zagreb</item>
    </izvorni_sadrzaj>
    <derivirana_varijabla naziv="DomainObject.Predmet.ProtuStrankaListFormatedWithAdressOIB_1">
      <item>ZRNO RAD j.d.o.o., OIB 35427427440, Side Košutić 6, 10000 Zagreb</item>
    </derivirana_varijabla>
  </DomainObject.Predmet.ProtuStrankaListFormatedWithAdressOIB>
  <DomainObject.Predmet.ProtuStrankaListNazivFormated>
    <izvorni_sadrzaj>
      <item>ZRNO RAD j.d.o.o.</item>
    </izvorni_sadrzaj>
    <derivirana_varijabla naziv="DomainObject.Predmet.ProtuStrankaListNazivFormated_1">
      <item>ZRNO RAD j.d.o.o.</item>
    </derivirana_varijabla>
  </DomainObject.Predmet.ProtuStrankaListNazivFormated>
  <DomainObject.Predmet.ProtuStrankaListNazivFormatedOIB>
    <izvorni_sadrzaj>
      <item>ZRNO RAD j.d.o.o., OIB 35427427440</item>
    </izvorni_sadrzaj>
    <derivirana_varijabla naziv="DomainObject.Predmet.ProtuStrankaListNazivFormatedOIB_1">
      <item>ZRNO RAD j.d.o.o., OIB 35427427440</item>
    </derivirana_varijabla>
  </DomainObject.Predmet.ProtuStrankaListNazivFormatedOIB>
  <DomainObject.Predmet.OstaliListFormated>
    <izvorni_sadrzaj>
      <item>FINA</item>
      <item>ŽDO</item>
      <item>Novak Tanasković</item>
    </izvorni_sadrzaj>
    <derivirana_varijabla naziv="DomainObject.Predmet.OstaliListFormated_1">
      <item>FINA</item>
      <item>ŽDO</item>
      <item>Novak Tanasković</item>
    </derivirana_varijabla>
  </DomainObject.Predmet.OstaliListFormated>
  <DomainObject.Predmet.OstaliListFormatedOIB>
    <izvorni_sadrzaj>
      <item>FINA, OIB 85821130368</item>
      <item>ŽDO</item>
      <item>Novak Tanasković, OIB 06499077448</item>
    </izvorni_sadrzaj>
    <derivirana_varijabla naziv="DomainObject.Predmet.OstaliListFormatedOIB_1">
      <item>FINA, OIB 85821130368</item>
      <item>ŽDO</item>
      <item>Novak Tanasković, OIB 06499077448</item>
    </derivirana_varijabla>
  </DomainObject.Predmet.OstaliListFormatedOIB>
  <DomainObject.Predmet.OstaliListFormatedWithAdress>
    <izvorni_sadrzaj>
      <item>FINA, Ul. grada Vukovara 70, 10000 Zagreb</item>
      <item>ŽDO</item>
      <item>Novak Tanasković, Branka Pešića 66, Zemun</item>
    </izvorni_sadrzaj>
    <derivirana_varijabla naziv="DomainObject.Predmet.OstaliListFormatedWithAdress_1">
      <item>FINA, Ul. grada Vukovara 70, 10000 Zagreb</item>
      <item>ŽDO</item>
      <item>Novak Tanasković, Branka Pešića 66, Zemun</item>
    </derivirana_varijabla>
  </DomainObject.Predmet.OstaliListFormatedWithAdress>
  <DomainObject.Predmet.OstaliListFormatedWithAdressOIB>
    <izvorni_sadrzaj>
      <item>FINA, OIB 85821130368, Ul. grada Vukovara 70, 10000 Zagreb</item>
      <item>ŽDO</item>
      <item>Novak Tanasković, OIB 06499077448, Branka Pešića 66, Zemun</item>
    </izvorni_sadrzaj>
    <derivirana_varijabla naziv="DomainObject.Predmet.OstaliListFormatedWithAdressOIB_1">
      <item>FINA, OIB 85821130368, Ul. grada Vukovara 70, 10000 Zagreb</item>
      <item>ŽDO</item>
      <item>Novak Tanasković, OIB 06499077448, Branka Pešića 66, Zemun</item>
    </derivirana_varijabla>
  </DomainObject.Predmet.OstaliListFormatedWithAdressOIB>
  <DomainObject.Predmet.OstaliListNazivFormated>
    <izvorni_sadrzaj>
      <item>FINA</item>
      <item>ŽDO</item>
      <item>Novak Tanasković</item>
    </izvorni_sadrzaj>
    <derivirana_varijabla naziv="DomainObject.Predmet.OstaliListNazivFormated_1">
      <item>FINA</item>
      <item>ŽDO</item>
      <item>Novak Tanasković</item>
    </derivirana_varijabla>
  </DomainObject.Predmet.OstaliListNazivFormated>
  <DomainObject.Predmet.OstaliListNazivFormatedOIB>
    <izvorni_sadrzaj>
      <item>FINA, OIB 85821130368</item>
      <item>ŽDO</item>
      <item>Novak Tanasković, OIB 06499077448</item>
    </izvorni_sadrzaj>
    <derivirana_varijabla naziv="DomainObject.Predmet.OstaliListNazivFormatedOIB_1">
      <item>FINA, OIB 85821130368</item>
      <item>ŽDO</item>
      <item>Novak Tanasković, OIB 06499077448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St-661/2018-3</izvorni_sadrzaj>
    <derivirana_varijabla naziv="DomainObject.PoslovniBrojDokumenta_1">St-661/2018-3</derivirana_varijabla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ZRNO RAD j.d.o.o.</izvorni_sadrzaj>
    <derivirana_varijabla naziv="DomainObject.Predmet.ProtustrankaIDrugi_1">ZRNO RAD j.d.o.o.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ZRNO RAD j.d.o.o., OIB 35427427440, Side Košutić 6, 10000 Zagreb</izvorni_sadrzaj>
    <derivirana_varijabla naziv="DomainObject.Predmet.ProtustrankaIDrugiAdressOIB_1">ZRNO RAD j.d.o.o., OIB 35427427440, Side Košutić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ZRNO RAD j.d.o.o.</item>
      <item>FINA</item>
      <item>fina rc zagreb</item>
      <item>ŽDO</item>
      <item>Novak Tanasković</item>
    </izvorni_sadrzaj>
    <derivirana_varijabla naziv="DomainObject.Predmet.SudioniciListNaziv_1">
      <item>ZRNO RAD j.d.o.o.</item>
      <item>FINA</item>
      <item>fina rc zagreb</item>
      <item>ŽDO</item>
      <item>Novak Tanasković</item>
    </derivirana_varijabla>
  </DomainObject.Predmet.SudioniciListNaziv>
  <DomainObject.Predmet.SudioniciListAdressOIB>
    <izvorni_sadrzaj>
      <item>ZRNO RAD j.d.o.o., OIB 35427427440, Side Košutić 6,10000 Zagreb</item>
      <item>FINA, OIB 85821130368, Ul. grada Vukovara 70,10000 Zagreb</item>
      <item>fina rc zagreb, OIB 85821130368</item>
      <item>ŽDO</item>
      <item>Novak Tanasković, OIB 06499077448, Branka Pešića 66,Zemun</item>
    </izvorni_sadrzaj>
    <derivirana_varijabla naziv="DomainObject.Predmet.SudioniciListAdressOIB_1">
      <item>ZRNO RAD j.d.o.o., OIB 35427427440, Side Košutić 6,10000 Zagreb</item>
      <item>FINA, OIB 85821130368, Ul. grada Vukovara 70,10000 Zagreb</item>
      <item>fina rc zagreb, OIB 85821130368</item>
      <item>ŽDO</item>
      <item>Novak Tanasković, OIB 06499077448, Branka Pešića 66,Zemun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35427427440</item>
      <item>, OIB 85821130368</item>
      <item>, OIB 85821130368</item>
      <item>, OIB null</item>
      <item>, OIB 06499077448</item>
    </izvorni_sadrzaj>
    <derivirana_varijabla naziv="DomainObject.Predmet.SudioniciListNazivOIB_1">
      <item>, OIB 35427427440</item>
      <item>, OIB 85821130368</item>
      <item>, OIB 85821130368</item>
      <item>, OIB null</item>
      <item>, OIB 06499077448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2736</properties:Characters>
  <properties:Lines>96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2018-10-22T07:36:00Z</dcterms:created>
  <dc:creator>Snježana Andrijanić</dc:creator>
  <cp:lastModifiedBy>Snježana Andrijanić</cp:lastModifiedBy>
  <cp:lastPrinted>2018-10-22T07:36:00Z</cp:lastPrinted>
  <dcterms:modified xmlns:xsi="http://www.w3.org/2001/XMLSchema-instance" xsi:type="dcterms:W3CDTF">2018-10-22T07:53:00Z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St-661/2018-3 / Odluka - Rješenje - određeno ročište radi rasprave o uvjetima za otvaranje stečajnog postupka (10 St-661-18 Vinko Pečanić.docx)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