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d6f7" w14:paraId="751d6f7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C21846" w:rsidP="00C21846" w:rsidR="00ED6AA8" w:rsidRPr="00F92CCF">
      <w:pPr>
        <w:jc w:val="right"/>
      </w:pPr>
      <w:r>
        <w:t>87. St-1348/2017</w:t>
      </w:r>
    </w:p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6C2F0F" w:rsidRPr="008C1BD5">
        <w:t>sudac Marija Bakula Vugrinec</w:t>
      </w:r>
      <w:r w:rsidR="005632E0" w:rsidRPr="00F92CCF">
        <w:t xml:space="preserve">, </w:t>
      </w:r>
      <w:r w:rsidRPr="00F92CCF">
        <w:t>u skraćenom stečajnom postupku</w:t>
      </w:r>
      <w:r w:rsidR="0077151D">
        <w:t xml:space="preserve"> pod poslovnim brojem St-1348/2017</w:t>
      </w:r>
      <w:r w:rsidR="001F6933" w:rsidRPr="00F92CCF">
        <w:t>,</w:t>
      </w:r>
      <w:r w:rsidRPr="00F92CCF">
        <w:t xml:space="preserve"> </w:t>
      </w:r>
      <w:r w:rsidR="00656166">
        <w:t>sukladno odredbi</w:t>
      </w:r>
      <w:r w:rsidR="00774CCB" w:rsidRPr="00F92CCF">
        <w:t xml:space="preserve"> čl.</w:t>
      </w:r>
      <w:r w:rsidRPr="00F92CCF">
        <w:t xml:space="preserve"> </w:t>
      </w:r>
      <w:r w:rsidR="00AC4528" w:rsidRPr="00F92CCF">
        <w:t>430.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="008155EE" w:rsidRPr="00F92CCF">
        <w:t>,</w:t>
      </w:r>
      <w:r w:rsidRPr="00F92CCF">
        <w:t xml:space="preserve"> </w:t>
      </w:r>
      <w:r w:rsidR="00C21846">
        <w:t>19</w:t>
      </w:r>
      <w:r w:rsidR="006C2F0F">
        <w:t>. ožujka 2019</w:t>
      </w:r>
      <w:r w:rsidR="00590AEF" w:rsidRPr="00F92CCF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D66226" w:rsidRPr="00F92CCF">
        <w:t xml:space="preserve">a </w:t>
      </w:r>
      <w:r w:rsidR="00AC4528" w:rsidRPr="00F92CCF">
        <w:t xml:space="preserve"> </w:t>
      </w:r>
      <w:proofErr w:type="spellStart"/>
      <w:r w:rsidR="00C21846">
        <w:t>DIprint</w:t>
      </w:r>
      <w:proofErr w:type="spellEnd"/>
      <w:r w:rsidR="00C21846">
        <w:t xml:space="preserve"> d.o.o., </w:t>
      </w:r>
      <w:proofErr w:type="spellStart"/>
      <w:r w:rsidR="00C21846">
        <w:t>OIB</w:t>
      </w:r>
      <w:proofErr w:type="spellEnd"/>
      <w:r w:rsidR="00C21846">
        <w:t xml:space="preserve"> 63112353028, Krapina, Ivana </w:t>
      </w:r>
      <w:proofErr w:type="spellStart"/>
      <w:r w:rsidR="00C21846">
        <w:t>Lowa</w:t>
      </w:r>
      <w:proofErr w:type="spellEnd"/>
      <w:r w:rsidR="00C21846">
        <w:t xml:space="preserve"> 5</w:t>
      </w:r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C21846">
        <w:t>29.112,55</w:t>
      </w:r>
      <w:r w:rsidR="00847F8F">
        <w:t xml:space="preserve"> </w:t>
      </w:r>
      <w:r w:rsidRPr="00F92CCF">
        <w:t>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="00204F0A" w:rsidRPr="00F92CCF">
        <w:t>S</w:t>
      </w:r>
      <w:r w:rsidR="00C934B5">
        <w:t>Z</w:t>
      </w:r>
      <w:r w:rsidR="00560EF9">
        <w:t>-a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6C2F0F" w:rsidP="006C2F0F" w:rsidR="006C2F0F" w:rsidRPr="00875A7D">
      <w:pPr>
        <w:pStyle w:val="Tijeloteksta"/>
        <w:jc w:val="center"/>
      </w:pPr>
      <w:r w:rsidRPr="00875A7D">
        <w:t xml:space="preserve">Zagreb, </w:t>
      </w:r>
      <w:r w:rsidR="00C21846">
        <w:t>19</w:t>
      </w:r>
      <w:r>
        <w:t>. ožujka 2019</w:t>
      </w:r>
      <w:r w:rsidRPr="00875A7D">
        <w:rPr>
          <w:lang w:val="pt-BR"/>
        </w:rPr>
        <w:t>.</w:t>
      </w:r>
    </w:p>
    <w:p w:rsidRDefault="006C2F0F" w:rsidP="006C2F0F" w:rsidR="006C2F0F" w:rsidRPr="00875A7D">
      <w:pPr>
        <w:pStyle w:val="Tijeloteksta"/>
        <w:jc w:val="center"/>
      </w:pPr>
    </w:p>
    <w:p w:rsidRDefault="006C2F0F" w:rsidP="001F3C4A" w:rsidR="006C2F0F" w:rsidRPr="00875A7D">
      <w:pPr>
        <w:ind w:firstLine="708" w:left="4956"/>
        <w:jc w:val="both"/>
      </w:pPr>
      <w:r w:rsidRPr="00875A7D">
        <w:t>Sudac</w:t>
      </w:r>
    </w:p>
    <w:p w:rsidRDefault="006C2F0F" w:rsidP="006C2F0F" w:rsidR="006C2F0F" w:rsidRPr="00875A7D">
      <w:pPr>
        <w:jc w:val="both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Pr="00875A7D">
        <w:t>Marija Bakula Vugrinec</w:t>
      </w:r>
    </w:p>
    <w:p w:rsidRDefault="005632E0" w:rsidP="00BE567D" w:rsidR="005632E0" w:rsidRPr="00F92CCF">
      <w:pPr>
        <w:jc w:val="both"/>
      </w:pPr>
    </w:p>
    <w:p w:rsidRDefault="00BE567D" w:rsidP="00BE567D" w:rsidR="00BE567D" w:rsidRPr="00F92CCF">
      <w:pPr>
        <w:jc w:val="both"/>
      </w:pPr>
      <w:r w:rsidRPr="00F92CCF">
        <w:t>DNA:</w:t>
      </w:r>
    </w:p>
    <w:p w:rsidRDefault="00774CCB" w:rsidP="006C2F0F" w:rsidR="00BE567D" w:rsidRPr="00F92CCF">
      <w:pPr>
        <w:pStyle w:val="Odlomakpopisa"/>
        <w:numPr>
          <w:ilvl w:val="0"/>
          <w:numId w:val="7"/>
        </w:numPr>
        <w:jc w:val="both"/>
      </w:pPr>
      <w:r w:rsidRPr="00F92CCF">
        <w:t>e</w:t>
      </w:r>
      <w:r w:rsidR="006C2F0F">
        <w:t xml:space="preserve">-oglasna ploča suda - </w:t>
      </w:r>
      <w:r w:rsidR="00807F1E" w:rsidRPr="00F92CCF">
        <w:t>45</w:t>
      </w:r>
      <w:r w:rsidR="006C2F0F">
        <w:t xml:space="preserve"> dana</w:t>
      </w:r>
    </w:p>
    <w:sectPr w:rsidSect="005632E0" w:rsidR="00BE567D" w:rsidRPr="00F92CC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2F255E2"/>
    <w:multiLevelType w:val="hybridMultilevel"/>
    <w:tmpl w:val="714274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3C4A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C2F0F"/>
    <w:rsid w:val="00744A74"/>
    <w:rsid w:val="0077151D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A129A"/>
    <w:rsid w:val="009F50A7"/>
    <w:rsid w:val="00A147E6"/>
    <w:rsid w:val="00A51E00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21846"/>
    <w:rsid w:val="00C35C3A"/>
    <w:rsid w:val="00C5073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DC0928"/>
    <w:rsid w:val="00E04EDB"/>
    <w:rsid w:val="00E6623E"/>
    <w:rsid w:val="00E70287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5:docId w15:val="{05B33DF4-32BA-4475-9F48-4BBCFFD1D86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6C2F0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C2F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0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9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9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9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9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St-1348/2017</izvorni_sadrzaj>
    <derivirana_varijabla naziv="DomainObject.Predmet.OznakaBroj_1">St-1348/2017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DIprint d.o.o.</izvorni_sadrzaj>
    <derivirana_varijabla naziv="DomainObject.Predmet.ProtustrankaFormated_1">  DIprint d.o.o.</derivirana_varijabla>
  </DomainObject.Predmet.ProtustrankaFormated>
  <DomainObject.Predmet.ProtustrankaFormatedOIB>
    <izvorni_sadrzaj>  DIprint d.o.o., OIB 63112353028</izvorni_sadrzaj>
    <derivirana_varijabla naziv="DomainObject.Predmet.ProtustrankaFormatedOIB_1">  DIprint d.o.o., OIB 63112353028</derivirana_varijabla>
  </DomainObject.Predmet.ProtustrankaFormatedOIB>
  <DomainObject.Predmet.ProtustrankaFormatedWithAdress>
    <izvorni_sadrzaj> DIprint d.o.o., Ivana Lowa 5, 49000 Krapina</izvorni_sadrzaj>
    <derivirana_varijabla naziv="DomainObject.Predmet.ProtustrankaFormatedWithAdress_1"> DIprint d.o.o., Ivana Lowa 5, 49000 Krapina</derivirana_varijabla>
  </DomainObject.Predmet.ProtustrankaFormatedWithAdress>
  <DomainObject.Predmet.ProtustrankaFormatedWithAdressOIB>
    <izvorni_sadrzaj> DIprint d.o.o., OIB 63112353028, Ivana Lowa 5, 49000 Krapina</izvorni_sadrzaj>
    <derivirana_varijabla naziv="DomainObject.Predmet.ProtustrankaFormatedWithAdressOIB_1"> DIprint d.o.o., OIB 63112353028, Ivana Lowa 5, 49000 Krapina</derivirana_varijabla>
  </DomainObject.Predmet.ProtustrankaFormatedWithAdressOIB>
  <DomainObject.Predmet.ProtustrankaWithAdress>
    <izvorni_sadrzaj>DIprint d.o.o. Ivana Lowa 5, 49000 Krapina</izvorni_sadrzaj>
    <derivirana_varijabla naziv="DomainObject.Predmet.ProtustrankaWithAdress_1">DIprint d.o.o. Ivana Lowa 5, 49000 Krapina</derivirana_varijabla>
  </DomainObject.Predmet.ProtustrankaWithAdress>
  <DomainObject.Predmet.ProtustrankaWithAdressOIB>
    <izvorni_sadrzaj>DIprint d.o.o., OIB 63112353028, Ivana Lowa 5, 49000 Krapina</izvorni_sadrzaj>
    <derivirana_varijabla naziv="DomainObject.Predmet.ProtustrankaWithAdressOIB_1">DIprint d.o.o., OIB 63112353028, Ivana Lowa 5, 49000 Krapina</derivirana_varijabla>
  </DomainObject.Predmet.ProtustrankaWithAdressOIB>
  <DomainObject.Predmet.ProtustrankaNazivFormated>
    <izvorni_sadrzaj>DIprint d.o.o.</izvorni_sadrzaj>
    <derivirana_varijabla naziv="DomainObject.Predmet.ProtustrankaNazivFormated_1">DIprint d.o.o.</derivirana_varijabla>
  </DomainObject.Predmet.ProtustrankaNazivFormated>
  <DomainObject.Predmet.ProtustrankaNazivFormatedOIB>
    <izvorni_sadrzaj>DIprint d.o.o., OIB 63112353028</izvorni_sadrzaj>
    <derivirana_varijabla naziv="DomainObject.Predmet.ProtustrankaNazivFormatedOIB_1">DIprint d.o.o., OIB 63112353028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DIprint d.o.o.</item>
    </izvorni_sadrzaj>
    <derivirana_varijabla naziv="DomainObject.Predmet.ProtuStrankaListFormated_1">
      <item>DIprint d.o.o.</item>
    </derivirana_varijabla>
  </DomainObject.Predmet.ProtuStrankaListFormated>
  <DomainObject.Predmet.ProtuStrankaListFormatedOIB>
    <izvorni_sadrzaj>
      <item>DIprint d.o.o., OIB 63112353028</item>
    </izvorni_sadrzaj>
    <derivirana_varijabla naziv="DomainObject.Predmet.ProtuStrankaListFormatedOIB_1">
      <item>DIprint d.o.o., OIB 63112353028</item>
    </derivirana_varijabla>
  </DomainObject.Predmet.ProtuStrankaListFormatedOIB>
  <DomainObject.Predmet.ProtuStrankaListFormatedWithAdress>
    <izvorni_sadrzaj>
      <item>DIprint d.o.o., Ivana Lowa 5, 49000 Krapina</item>
    </izvorni_sadrzaj>
    <derivirana_varijabla naziv="DomainObject.Predmet.ProtuStrankaListFormatedWithAdress_1">
      <item>DIprint d.o.o., Ivana Lowa 5, 49000 Krapina</item>
    </derivirana_varijabla>
  </DomainObject.Predmet.ProtuStrankaListFormatedWithAdress>
  <DomainObject.Predmet.ProtuStrankaListFormatedWithAdressOIB>
    <izvorni_sadrzaj>
      <item>DIprint d.o.o., OIB 63112353028, Ivana Lowa 5, 49000 Krapina</item>
    </izvorni_sadrzaj>
    <derivirana_varijabla naziv="DomainObject.Predmet.ProtuStrankaListFormatedWithAdressOIB_1">
      <item>DIprint d.o.o., OIB 63112353028, Ivana Lowa 5, 49000 Krapina</item>
    </derivirana_varijabla>
  </DomainObject.Predmet.ProtuStrankaListFormatedWithAdressOIB>
  <DomainObject.Predmet.ProtuStrankaListNazivFormated>
    <izvorni_sadrzaj>
      <item>DIprint d.o.o.</item>
    </izvorni_sadrzaj>
    <derivirana_varijabla naziv="DomainObject.Predmet.ProtuStrankaListNazivFormated_1">
      <item>DIprint d.o.o.</item>
    </derivirana_varijabla>
  </DomainObject.Predmet.ProtuStrankaListNazivFormated>
  <DomainObject.Predmet.ProtuStrankaListNazivFormatedOIB>
    <izvorni_sadrzaj>
      <item>DIprint d.o.o., OIB 63112353028</item>
    </izvorni_sadrzaj>
    <derivirana_varijabla naziv="DomainObject.Predmet.ProtuStrankaListNazivFormatedOIB_1">
      <item>DIprint d.o.o., OIB 63112353028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DIprint d.o.o.</izvorni_sadrzaj>
    <derivirana_varijabla naziv="DomainObject.Predmet.ProtustrankaIDrugi_1">DIprint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DIprint d.o.o., OIB 63112353028, Ivana Lowa 5, 49000 Krapina</izvorni_sadrzaj>
    <derivirana_varijabla naziv="DomainObject.Predmet.ProtustrankaIDrugiAdressOIB_1">DIprint d.o.o., OIB 63112353028, Ivana Lowa 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DIprint d.o.o.</item>
    </izvorni_sadrzaj>
    <derivirana_varijabla naziv="DomainObject.Predmet.SudioniciListNaziv_1">
      <item>FINA Regionalni centar Zagreb</item>
      <item>DIprint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DIprint d.o.o., OIB 63112353028, Ivana Lowa 5,49000 Krapina</item>
    </izvorni_sadrzaj>
    <derivirana_varijabla naziv="DomainObject.Predmet.SudioniciListAdressOIB_1">
      <item>FINA Regionalni centar Zagreb, OIB 85821130368, Trg svibanjskih žrtava 1995. 1,10000 Zagreb</item>
      <item>DIprint d.o.o., OIB 63112353028, Ivana Lowa 5,49000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63112353028</item>
    </izvorni_sadrzaj>
    <derivirana_varijabla naziv="DomainObject.Predmet.SudioniciListNazivOIB_1">
      <item>, OIB 85821130368</item>
      <item>, OIB 63112353028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St-1348/2017-7</izvorni_sadrzaj>
    <derivirana_varijabla naziv="DomainObject.PredzadnjaOdlukaIzPredmeta.Oznaka_1">St-1348/2017-7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18E17-9C53-4F12-ADEA-0A9F697E2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1461</properties:Characters>
  <properties:Lines>43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2019-03-13T09:51:00Z</dcterms:created>
  <dc:creator>ilukac</dc:creator>
  <cp:lastModifiedBy>Marija Bakula Vugrinec</cp:lastModifiedBy>
  <cp:lastPrinted>2015-09-23T11:51:00Z</cp:lastPrinted>
  <dcterms:modified xmlns:xsi="http://www.w3.org/2001/XMLSchema-instance" xsi:type="dcterms:W3CDTF">2019-03-19T11:48:00Z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čl. 430.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