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056d" w14:paraId="8ad056d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4655EA" w:rsidP="006B7FA7" w:rsidR="006B7FA7">
      <w:pPr>
        <w:spacing w:lineRule="auto" w:line="240" w:after="0"/>
        <w:jc w:val="both"/>
      </w:pPr>
      <w:r>
        <w:tab/>
      </w:r>
      <w:r w:rsidR="005503E8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POLJOCENTAR 92 d.o.o., OIB: 24639890294 sa sjedištem u Ivana Gorana Kovačića 23, 42240 Ivanec</w:t>
      </w:r>
      <w:r w:rsidR="006B7FA7">
        <w:t>, dana 31. listopada 2016.</w:t>
      </w:r>
    </w:p>
    <w:p w:rsidRDefault="00FD3E68" w:rsidP="00851F78" w:rsidR="00FD3E68">
      <w:pPr>
        <w:spacing w:lineRule="auto" w:line="240" w:after="0"/>
        <w:jc w:val="both"/>
      </w:pPr>
    </w:p>
    <w:p w:rsidRDefault="00851F78" w:rsidP="00851F78" w:rsidR="00851F78">
      <w:pPr>
        <w:spacing w:lineRule="auto" w:line="240" w:after="0"/>
        <w:jc w:val="both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5503E8">
        <w:t>POLJOCENTAR 92 d.o.o., OIB: 24639890294 sa sjedištem u Ivana Gorana Kovačića 23, 42240 Ivanec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6B7FA7">
        <w:t>31</w:t>
      </w:r>
      <w:r>
        <w:t xml:space="preserve">. </w:t>
      </w:r>
      <w:r w:rsidR="00851F78">
        <w:t>listopada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08769F">
      <w:pPr>
        <w:spacing w:lineRule="auto" w:line="240" w:after="0"/>
        <w:jc w:val="both"/>
      </w:pPr>
      <w:r w:rsidRPr="0008769F">
        <w:tab/>
      </w:r>
      <w:r w:rsidR="0042209F" w:rsidRPr="0008769F">
        <w:t xml:space="preserve">II Za stečajnog upravitelja imenuje se </w:t>
      </w:r>
      <w:r w:rsidR="005503E8">
        <w:t>Antun Mišanović iz Varaždina, Braće Radić 24, OIB: 50827538620</w:t>
      </w:r>
      <w:r w:rsidR="00F36B83" w:rsidRPr="0008769F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5503E8">
        <w:t>POLJOCENTAR 92 d.o.o., OIB: 24639890294 sa sjedištem u Ivana Gorana Kovačića 23, 42240 Ivanec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5503E8">
        <w:t>POLJOCENTAR 92 d.o.o., OIB: 24639890294 sa sjedištem u Ivana Gorana Kovačića 23, 42240 Ivanec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5503E8" w:rsidR="005503E8">
      <w:pPr>
        <w:spacing w:lineRule="auto" w:line="240" w:after="0"/>
        <w:jc w:val="both"/>
      </w:pPr>
      <w:r>
        <w:tab/>
      </w:r>
      <w:r w:rsidR="005503E8">
        <w:t>Predlagatelj je 15. ožujka 2016. podnio ovome sudu prijedlog za otvaranje stečajnog postupka nad dužnikom, navodeći da dužnik na dan 1. rujna 2015. ima evidentirane neizvršene osnove za plaćanje u ukupnom iznosu od 301.696,69 kn.</w:t>
      </w:r>
    </w:p>
    <w:p w:rsidRDefault="005503E8" w:rsidP="005503E8" w:rsidR="005503E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Sud je tijekom postupka ovosudnim rješenjem </w:t>
      </w:r>
      <w:r w:rsidR="006B7FA7">
        <w:t>St-</w:t>
      </w:r>
      <w:r w:rsidR="005503E8">
        <w:t>415/16-7 od 21</w:t>
      </w:r>
      <w:r w:rsidR="006B7FA7">
        <w:t>. rujna 2016</w:t>
      </w:r>
      <w:r w:rsidR="00646C58">
        <w:t>.</w:t>
      </w:r>
      <w:r>
        <w:t xml:space="preserve">, objavljenom na e-Oglasnoj ploči suda </w:t>
      </w:r>
      <w:r w:rsidR="00DE0388" w:rsidRPr="002538A8">
        <w:t xml:space="preserve">pozvao sve osobe koje imaju pravni interes da se provede stečajni postupak nad </w:t>
      </w:r>
      <w:r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kako prethodnog, tako i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</w:t>
      </w:r>
      <w:r w:rsidR="00DE0388">
        <w:lastRenderedPageBreak/>
        <w:t xml:space="preserve">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6B7FA7">
        <w:t>31</w:t>
      </w:r>
      <w:r>
        <w:t>.</w:t>
      </w:r>
      <w:r w:rsidR="006A3220">
        <w:t xml:space="preserve"> </w:t>
      </w:r>
      <w:r w:rsidR="000F0F26">
        <w:t>listopada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E10D39" w:rsidR="002538A8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50221">
        <w:t>,v.r.</w:t>
      </w:r>
    </w:p>
    <w:p w:rsidRDefault="003949D4" w:rsidP="0091204E" w:rsidR="003949D4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3D2DEA" w:rsidR="00F36B83" w:rsidRPr="005503E8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5503E8">
        <w:t xml:space="preserve">Stečajni upravitelj </w:t>
      </w:r>
      <w:r w:rsidR="005503E8" w:rsidRPr="005503E8">
        <w:t>Antun Mišanović iz Varaždina, Braće Radić 24, OIB: 50827538620</w:t>
      </w:r>
    </w:p>
    <w:p w:rsidRDefault="005503E8" w:rsidP="005F330C" w:rsidR="005503E8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Direktor dužnika Marija Mojzeš iz Ivanca, Ivana Gorana Kovačića 23</w:t>
      </w:r>
      <w:r w:rsidRPr="000B019C">
        <w:t xml:space="preserve"> </w:t>
      </w:r>
    </w:p>
    <w:p w:rsidRDefault="005F330C" w:rsidP="005F330C" w:rsidR="00D67F1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Županijsko državno odvjetništvo u Varaždinu, Građansko upravni odjel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C40" w:rsidP="00B92760" w:rsidR="007A4C40">
      <w:pPr>
        <w:spacing w:lineRule="auto" w:line="240" w:after="0"/>
      </w:pPr>
      <w:r>
        <w:separator/>
      </w:r>
    </w:p>
  </w:endnote>
  <w:endnote w:id="0" w:type="continuationSeparator">
    <w:p w:rsidRDefault="007A4C40" w:rsidP="00B92760" w:rsidR="007A4C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C40" w:rsidP="00B92760" w:rsidR="007A4C40">
      <w:pPr>
        <w:spacing w:lineRule="auto" w:line="240" w:after="0"/>
      </w:pPr>
      <w:r>
        <w:separator/>
      </w:r>
    </w:p>
  </w:footnote>
  <w:footnote w:id="0" w:type="continuationSeparator">
    <w:p w:rsidRDefault="007A4C40" w:rsidP="00B92760" w:rsidR="007A4C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221">
          <w:rPr>
            <w:noProof/>
          </w:rPr>
          <w:t>2</w:t>
        </w:r>
        <w:r>
          <w:fldChar w:fldCharType="end"/>
        </w:r>
      </w:p>
    </w:sdtContent>
  </w:sdt>
  <w:p w:rsidRDefault="005503E8" w:rsidP="005503E8" w:rsidR="00B92760">
    <w:pPr>
      <w:jc w:val="right"/>
    </w:pPr>
    <w:r>
      <w:t>Poslovni broj: 2 St-415/16-8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5503E8">
      <w:t>415/16-8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350AD"/>
    <w:rsid w:val="0014287D"/>
    <w:rsid w:val="001456F8"/>
    <w:rsid w:val="00196E25"/>
    <w:rsid w:val="001C613A"/>
    <w:rsid w:val="001D41AF"/>
    <w:rsid w:val="001E7E5C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D4A87"/>
    <w:rsid w:val="004F4291"/>
    <w:rsid w:val="00512337"/>
    <w:rsid w:val="005159AF"/>
    <w:rsid w:val="00537BED"/>
    <w:rsid w:val="005503E8"/>
    <w:rsid w:val="0055228F"/>
    <w:rsid w:val="00570F3D"/>
    <w:rsid w:val="00580B40"/>
    <w:rsid w:val="00582ED0"/>
    <w:rsid w:val="005D4BA1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A4C40"/>
    <w:rsid w:val="007E3A4C"/>
    <w:rsid w:val="007E7455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F5B8D"/>
    <w:rsid w:val="0091204E"/>
    <w:rsid w:val="00915477"/>
    <w:rsid w:val="00920B16"/>
    <w:rsid w:val="00953F37"/>
    <w:rsid w:val="009A152E"/>
    <w:rsid w:val="009B4636"/>
    <w:rsid w:val="00A40320"/>
    <w:rsid w:val="00A41EEE"/>
    <w:rsid w:val="00A50221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661EA"/>
    <w:rsid w:val="00C76CAE"/>
    <w:rsid w:val="00CB09BE"/>
    <w:rsid w:val="00CB3BB8"/>
    <w:rsid w:val="00CF7A8A"/>
    <w:rsid w:val="00D31FBB"/>
    <w:rsid w:val="00D67F11"/>
    <w:rsid w:val="00D71E85"/>
    <w:rsid w:val="00D80A55"/>
    <w:rsid w:val="00D85811"/>
    <w:rsid w:val="00D92662"/>
    <w:rsid w:val="00DB4AE2"/>
    <w:rsid w:val="00DC2075"/>
    <w:rsid w:val="00DC2D0E"/>
    <w:rsid w:val="00DE0388"/>
    <w:rsid w:val="00DF45C9"/>
    <w:rsid w:val="00E01330"/>
    <w:rsid w:val="00E10D39"/>
    <w:rsid w:val="00E10DE4"/>
    <w:rsid w:val="00EA770E"/>
    <w:rsid w:val="00EB2694"/>
    <w:rsid w:val="00EB45BF"/>
    <w:rsid w:val="00ED1DCD"/>
    <w:rsid w:val="00EE586C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152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POLJOCENTAR 92 društvo s ograničenom odgovornošću za trgovinu, ugostiteljstvo i usluge</izvorni_sadrzaj>
    <derivirana_varijabla naziv="DomainObject.Predmet.ProtustrankaFormated_1">  POLJOCENTAR 92 društvo s ograničenom odgovornošću za trgovinu, ugostiteljstvo i usluge</derivirana_varijabla>
  </DomainObject.Predmet.ProtustrankaFormated>
  <DomainObject.Predmet.ProtustrankaFormatedOIB>
    <izvorni_sadrzaj>  POLJOCENTAR 92 društvo s ograničenom odgovornošću za trgovinu, ugostiteljstvo i usluge, OIB 24639890294</izvorni_sadrzaj>
    <derivirana_varijabla naziv="DomainObject.Predmet.ProtustrankaFormatedOIB_1">  POLJOCENTAR 92 društvo s ograničenom odgovornošću za trgovinu, ugostiteljstvo i usluge, OIB 24639890294</derivirana_varijabla>
  </DomainObject.Predmet.ProtustrankaFormatedOIB>
  <DomainObject.Predmet.ProtustrankaFormatedWithAdress>
    <izvorni_sadrzaj> POLJOCENTAR 92 društvo s ograničenom odgovornošću za trgovinu, ugostiteljstvo i usluge, Ivana Gorana Kovačića 23, 42240 Ivanec</izvorni_sadrzaj>
    <derivirana_varijabla naziv="DomainObject.Predmet.ProtustrankaFormatedWithAdress_1"> POLJOCENTAR 92 društvo s ograničenom odgovornošću za trgovinu, ugostiteljstvo i usluge, Ivana Gorana Kovačića 23, 42240 Ivanec</derivirana_varijabla>
  </DomainObject.Predmet.ProtustrankaFormatedWithAdress>
  <DomainObject.Predmet.ProtustrankaFormatedWithAdressOIB>
    <izvorni_sadrzaj> POLJOCENTAR 92 društvo s ograničenom odgovornošću za trgovinu, ugostiteljstvo i usluge, OIB 24639890294, Ivana Gorana Kovačića 23, 42240 Ivanec</izvorni_sadrzaj>
    <derivirana_varijabla naziv="DomainObject.Predmet.ProtustrankaFormatedWithAdressOIB_1"> POLJOCENTAR 92 društvo s ograničenom odgovornošću za trgovinu, ugostiteljstvo i usluge, OIB 24639890294, Ivana Gorana Kovačića 23, 42240 Ivanec</derivirana_varijabla>
  </DomainObject.Predmet.ProtustrankaFormatedWithAdressOIB>
  <DomainObject.Predmet.ProtustrankaWithAdress>
    <izvorni_sadrzaj>POLJOCENTAR 92 društvo s ograničenom odgovornošću za trgovinu, ugostiteljstvo i usluge Ivana Gorana Kovačića 23, 42240 Ivanec</izvorni_sadrzaj>
    <derivirana_varijabla naziv="DomainObject.Predmet.ProtustrankaWithAdress_1">POLJOCENTAR 92 društvo s ograničenom odgovornošću za trgovinu, ugostiteljstvo i usluge Ivana Gorana Kovačića 23, 42240 Ivanec</derivirana_varijabla>
  </DomainObject.Predmet.ProtustrankaWithAdress>
  <DomainObject.Predmet.ProtustrankaWithAdressOIB>
    <izvorni_sadrzaj>POLJOCENTAR 92 društvo s ograničenom odgovornošću za trgovinu, ugostiteljstvo i usluge, OIB 24639890294, Ivana Gorana Kovačića 23, 42240 Ivanec</izvorni_sadrzaj>
    <derivirana_varijabla naziv="DomainObject.Predmet.ProtustrankaWithAdressOIB_1">POLJOCENTAR 92 društvo s ograničenom odgovornošću za trgovinu, ugostiteljstvo i usluge, OIB 24639890294, Ivana Gorana Kovačića 23, 42240 Ivanec</derivirana_varijabla>
  </DomainObject.Predmet.ProtustrankaWithAdressOIB>
  <DomainObject.Predmet.ProtustrankaNazivFormated>
    <izvorni_sadrzaj>POLJOCENTAR 92 društvo s ograničenom odgovornošću za trgovinu, ugostiteljstvo i usluge</izvorni_sadrzaj>
    <derivirana_varijabla naziv="DomainObject.Predmet.ProtustrankaNazivFormated_1">POLJOCENTAR 92 društvo s ograničenom odgovornošću za trgovinu, ugostiteljstvo i usluge</derivirana_varijabla>
  </DomainObject.Predmet.ProtustrankaNazivFormated>
  <DomainObject.Predmet.ProtustrankaNazivFormatedOIB>
    <izvorni_sadrzaj>POLJOCENTAR 92 društvo s ograničenom odgovornošću za trgovinu, ugostiteljstvo i usluge, OIB 24639890294</izvorni_sadrzaj>
    <derivirana_varijabla naziv="DomainObject.Predmet.ProtustrankaNazivFormatedOIB_1">POLJOCENTAR 92 društvo s ograničenom odgovornošću za trgovinu, ugostiteljstvo i usluge, OIB 24639890294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301696.69</izvorni_sadrzaj>
    <derivirana_varijabla naziv="DomainObject.Predmet.TrenutnaVrijednost_1">301696.69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POLJOCENTAR 92 društvo s ograničenom odgovornošću za trgovinu, ugostiteljstvo i usluge</item>
    </izvorni_sadrzaj>
    <derivirana_varijabla naziv="DomainObject.Predmet.ProtuStrankaListFormated_1">
      <item>POLJOCENTAR 92 društvo s ograničenom odgovornošću za trgovinu, ugostiteljstvo i usluge</item>
    </derivirana_varijabla>
  </DomainObject.Predmet.ProtuStrankaListFormated>
  <DomainObject.Predmet.ProtuStrankaListFormatedOIB>
    <izvorni_sadrzaj>
      <item>POLJOCENTAR 92 društvo s ograničenom odgovornošću za trgovinu, ugostiteljstvo i usluge, OIB 24639890294</item>
    </izvorni_sadrzaj>
    <derivirana_varijabla naziv="DomainObject.Predmet.ProtuStrankaListFormatedOIB_1">
      <item>POLJOCENTAR 92 društvo s ograničenom odgovornošću za trgovinu, ugostiteljstvo i usluge, OIB 24639890294</item>
    </derivirana_varijabla>
  </DomainObject.Predmet.ProtuStrankaListFormatedOIB>
  <DomainObject.Predmet.ProtuStrankaListFormatedWithAdress>
    <izvorni_sadrzaj>
      <item>POLJOCENTAR 92 društvo s ograničenom odgovornošću za trgovinu, ugostiteljstvo i usluge, Ivana Gorana Kovačića 23, 42240 Ivanec</item>
    </izvorni_sadrzaj>
    <derivirana_varijabla naziv="DomainObject.Predmet.ProtuStrankaListFormatedWithAdress_1">
      <item>POLJOCENTAR 92 društvo s ograničenom odgovornošću za trgovinu, ugostiteljstvo i usluge, Ivana Gorana Kovačića 23, 42240 Ivanec</item>
    </derivirana_varijabla>
  </DomainObject.Predmet.ProtuStrankaListFormatedWithAdress>
  <DomainObject.Predmet.ProtuStrankaListFormatedWithAdressOIB>
    <izvorni_sadrzaj>
      <item>POLJOCENTAR 92 društvo s ograničenom odgovornošću za trgovinu, ugostiteljstvo i usluge, OIB 24639890294, Ivana Gorana Kovačića 23, 42240 Ivanec</item>
    </izvorni_sadrzaj>
    <derivirana_varijabla naziv="DomainObject.Predmet.ProtuStrankaListFormatedWithAdressOIB_1">
      <item>POLJOCENTAR 92 društvo s ograničenom odgovornošću za trgovinu, ugostiteljstvo i usluge, OIB 24639890294, Ivana Gorana Kovačića 23, 42240 Ivanec</item>
    </derivirana_varijabla>
  </DomainObject.Predmet.ProtuStrankaListFormatedWithAdressOIB>
  <DomainObject.Predmet.ProtuStrankaListNazivFormated>
    <izvorni_sadrzaj>
      <item>POLJOCENTAR 92 društvo s ograničenom odgovornošću za trgovinu, ugostiteljstvo i usluge</item>
    </izvorni_sadrzaj>
    <derivirana_varijabla naziv="DomainObject.Predmet.ProtuStrankaListNazivFormated_1">
      <item>POLJOCENTAR 92 društvo s ograničenom odgovornošću za trgovinu, ugostiteljstvo i usluge</item>
    </derivirana_varijabla>
  </DomainObject.Predmet.ProtuStrankaListNazivFormated>
  <DomainObject.Predmet.ProtuStrankaListNazivFormatedOIB>
    <izvorni_sadrzaj>
      <item>POLJOCENTAR 92 društvo s ograničenom odgovornošću za trgovinu, ugostiteljstvo i usluge, OIB 24639890294</item>
    </izvorni_sadrzaj>
    <derivirana_varijabla naziv="DomainObject.Predmet.ProtuStrankaListNazivFormatedOIB_1">
      <item>POLJOCENTAR 92 društvo s ograničenom odgovornošću za trgovinu, ugostiteljstvo i usluge, OIB 24639890294</item>
    </derivirana_varijabla>
  </DomainObject.Predmet.ProtuStrankaListNazivFormatedOIB>
  <DomainObject.Predmet.OstaliListFormated>
    <izvorni_sadrzaj>
      <item>E-oglasna ploča</item>
      <item>Sudski registar</item>
      <item>Marija Mojzeš</item>
    </izvorni_sadrzaj>
    <derivirana_varijabla naziv="DomainObject.Predmet.OstaliListFormated_1">
      <item>E-oglasna ploča</item>
      <item>Sudski registar</item>
      <item>Marija Mojzeš</item>
    </derivirana_varijabla>
  </DomainObject.Predmet.OstaliListFormated>
  <DomainObject.Predmet.OstaliListFormatedOIB>
    <izvorni_sadrzaj>
      <item>E-oglasna ploča</item>
      <item>Sudski registar</item>
      <item>Marija Mojzeš, OIB 90887707180</item>
    </izvorni_sadrzaj>
    <derivirana_varijabla naziv="DomainObject.Predmet.OstaliListFormatedOIB_1">
      <item>E-oglasna ploča</item>
      <item>Sudski registar</item>
      <item>Marija Mojzeš, OIB 90887707180</item>
    </derivirana_varijabla>
  </DomainObject.Predmet.OstaliListFormatedOIB>
  <DomainObject.Predmet.OstaliListFormatedWithAdress>
    <izvorni_sadrzaj>
      <item>E-oglasna ploča</item>
      <item>Sudski registar</item>
      <item>Marija Mojzeš, Ulica Ivana Gorana Kovačića 23, 42240 Ivanec</item>
    </izvorni_sadrzaj>
    <derivirana_varijabla naziv="DomainObject.Predmet.OstaliListFormatedWithAdress_1">
      <item>E-oglasna ploča</item>
      <item>Sudski registar</item>
      <item>Marija Mojzeš, Ulica Ivana Gorana Kovačića 23, 42240 Ivanec</item>
    </derivirana_varijabla>
  </DomainObject.Predmet.OstaliListFormatedWithAdress>
  <DomainObject.Predmet.OstaliListFormatedWithAdressOIB>
    <izvorni_sadrzaj>
      <item>E-oglasna ploča</item>
      <item>Sudski registar</item>
      <item>Marija Mojzeš, OIB 90887707180, Ulica Ivana Gorana Kovačića 23, 42240 Ivanec</item>
    </izvorni_sadrzaj>
    <derivirana_varijabla naziv="DomainObject.Predmet.OstaliListFormatedWithAdressOIB_1">
      <item>E-oglasna ploča</item>
      <item>Sudski registar</item>
      <item>Marija Mojzeš, OIB 90887707180, Ulica Ivana Gorana Kovačića 23, 42240 Ivanec</item>
    </derivirana_varijabla>
  </DomainObject.Predmet.OstaliListFormatedWithAdressOIB>
  <DomainObject.Predmet.OstaliListNazivFormated>
    <izvorni_sadrzaj>
      <item>E-oglasna ploča</item>
      <item>Sudski registar</item>
      <item>Marija Mojzeš</item>
    </izvorni_sadrzaj>
    <derivirana_varijabla naziv="DomainObject.Predmet.OstaliListNazivFormated_1">
      <item>E-oglasna ploča</item>
      <item>Sudski registar</item>
      <item>Marija Mojzeš</item>
    </derivirana_varijabla>
  </DomainObject.Predmet.OstaliListNazivFormated>
  <DomainObject.Predmet.OstaliListNazivFormatedOIB>
    <izvorni_sadrzaj>
      <item>E-oglasna ploča</item>
      <item>Sudski registar</item>
      <item>Marija Mojzeš, OIB 90887707180</item>
    </izvorni_sadrzaj>
    <derivirana_varijabla naziv="DomainObject.Predmet.OstaliListNazivFormatedOIB_1">
      <item>E-oglasna ploča</item>
      <item>Sudski registar</item>
      <item>Marija Mojzeš, OIB 90887707180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POLJOCENTAR 92 društvo s ograničenom odgovornošću za trgovinu, ugostiteljstvo i usluge</izvorni_sadrzaj>
    <derivirana_varijabla naziv="DomainObject.Predmet.ProtustrankaIDrugi_1">POLJOCENTAR 92 društvo s ograničenom odgovornošću za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POLJOCENTAR 92 društvo s ograničenom odgovornošću za trgovinu, ugostiteljstvo i usluge, OIB 24639890294, Ivana Gorana Kovačića 23, 42240 Ivanec</izvorni_sadrzaj>
    <derivirana_varijabla naziv="DomainObject.Predmet.ProtustrankaIDrugiAdressOIB_1">POLJOCENTAR 92 društvo s ograničenom odgovornošću za trgovinu, ugostiteljstvo i usluge, OIB 24639890294, Ivana Gorana Kovačića 23,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POLJOCENTAR 92 društvo s ograničenom odgovornošću za trgovinu, ugostiteljstvo i usluge</item>
      <item>E-oglasna ploča</item>
      <item>Sudski registar</item>
      <item>Marija Mojzeš</item>
    </izvorni_sadrzaj>
    <derivirana_varijabla naziv="DomainObject.Predmet.SudioniciListNaziv_1">
      <item>Financijska agencija</item>
      <item>POLJOCENTAR 92 društvo s ograničenom odgovornošću za trgovinu, ugostiteljstvo i usluge</item>
      <item>E-oglasna ploča</item>
      <item>Sudski registar</item>
      <item>Marija Mojzeš</item>
    </derivirana_varijabla>
  </DomainObject.Predmet.SudioniciListNaziv>
  <DomainObject.Predmet.SudioniciListAdressOIB>
    <izvorni_sadrzaj>
      <item>Financijska agencija, OIB 85821130368, A. Cesarca 2,42000 Varaždin</item>
      <item>POLJOCENTAR 92 društvo s ograničenom odgovornošću za trgovinu, ugostiteljstvo i usluge, OIB 24639890294, Ivana Gorana Kovačića 23,42240 Ivanec</item>
      <item>E-oglasna ploča</item>
      <item>Sudski registar</item>
      <item>Marija Mojzeš, OIB 90887707180, Ulica Ivana Gorana Kovačića 23,42240 Ivanec</item>
    </izvorni_sadrzaj>
    <derivirana_varijabla naziv="DomainObject.Predmet.SudioniciListAdressOIB_1">
      <item>Financijska agencija, OIB 85821130368, A. Cesarca 2,42000 Varaždin</item>
      <item>POLJOCENTAR 92 društvo s ograničenom odgovornošću za trgovinu, ugostiteljstvo i usluge, OIB 24639890294, Ivana Gorana Kovačića 23,42240 Ivanec</item>
      <item>E-oglasna ploča</item>
      <item>Sudski registar</item>
      <item>Marija Mojzeš, OIB 90887707180, Ulica Ivana Gorana Kovačića 23,42240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24639890294</item>
      <item>, OIB null</item>
      <item>, OIB null</item>
      <item>, OIB 90887707180</item>
    </izvorni_sadrzaj>
    <derivirana_varijabla naziv="DomainObject.Predmet.SudioniciListNazivOIB_1">
      <item>, OIB 85821130368</item>
      <item>, OIB 24639890294</item>
      <item>, OIB null</item>
      <item>, OIB null</item>
      <item>, OIB 90887707180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FAECD-C5C2-428E-9D22-315F39D7DD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2949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2016-10-31T11:49:00Z</dcterms:created>
  <dc:creator>Maja Valušnig</dc:creator>
  <cp:lastModifiedBy>Marko Makaj</cp:lastModifiedBy>
  <cp:lastPrinted>2016-10-31T11:30:00Z</cp:lastPrinted>
  <dcterms:modified xmlns:xsi="http://www.w3.org/2001/XMLSchema-instance" xsi:type="dcterms:W3CDTF">2016-10-31T11:52:00Z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