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c450" w14:paraId="349c450" w:rsidRDefault="008E6ED6" w:rsidR="008E6ED6">
      <w:pPr>
        <w15:collapsed w:val="false"/>
      </w:pPr>
      <w:bookmarkStart w:name="_GoBack" w:id="0"/>
      <w:bookmarkEnd w:id="0"/>
    </w:p>
    <w:p w:rsidRDefault="00B9028D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pPr>
        <w:rPr>
          <w:b/>
        </w:rPr>
      </w:pPr>
      <w:r>
        <w:t>Trg pobjede 13</w:t>
      </w:r>
    </w:p>
    <w:p w:rsidRDefault="00B1337D" w:rsidP="00B1337D" w:rsidR="0062128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1337D" w:rsidP="00621283" w:rsidR="00B1337D" w:rsidRPr="00EF738C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  <w:t xml:space="preserve">  </w:t>
      </w:r>
      <w:r w:rsidR="006E1DEC">
        <w:rPr>
          <w:b/>
        </w:rPr>
        <w:t xml:space="preserve">        </w:t>
      </w:r>
      <w:r>
        <w:rPr>
          <w:b/>
        </w:rPr>
        <w:t xml:space="preserve">    </w:t>
      </w:r>
      <w:r w:rsidRPr="00EF738C">
        <w:rPr>
          <w:b/>
        </w:rPr>
        <w:t xml:space="preserve">Broj: </w:t>
      </w:r>
      <w:r w:rsidR="006E1DEC" w:rsidRPr="00EF738C">
        <w:rPr>
          <w:b/>
        </w:rPr>
        <w:t>1/St-60/2011-</w:t>
      </w:r>
      <w:r w:rsidR="00EF738C" w:rsidRPr="00EF738C">
        <w:rPr>
          <w:b/>
        </w:rPr>
        <w:t>414</w:t>
      </w:r>
    </w:p>
    <w:p w:rsidRDefault="001C6B74" w:rsidR="001C6B74" w:rsidRPr="00B1337D"/>
    <w:p w:rsidRDefault="006E1DEC" w:rsidP="00CA7BDE" w:rsidR="00F9657A">
      <w:pPr>
        <w:jc w:val="center"/>
      </w:pPr>
      <w:r>
        <w:t xml:space="preserve">Z A K L J U Č A K </w:t>
      </w:r>
    </w:p>
    <w:p w:rsidRDefault="00621283" w:rsidP="00CA7BDE" w:rsidR="00621283" w:rsidRPr="00B1337D">
      <w:pPr>
        <w:jc w:val="center"/>
      </w:pPr>
    </w:p>
    <w:p w:rsidRDefault="008E6ED6" w:rsidR="008E6ED6"/>
    <w:p w:rsidRDefault="008E6ED6" w:rsidP="00A25F7F" w:rsidR="00F9657A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B1337D">
        <w:t>U SLAVONSKOM BRODU</w:t>
      </w:r>
      <w:r w:rsidR="00CB0A9D">
        <w:t>, po stečajnoj sutkinji</w:t>
      </w:r>
      <w:r>
        <w:t xml:space="preserve"> Vesni Vukelić, u stečajnom postupku nad dužnikom </w:t>
      </w:r>
      <w:r w:rsidR="006E1DEC">
        <w:t xml:space="preserve">KLAS d.d. u stečaju Nova Gradiška, </w:t>
      </w:r>
      <w:proofErr w:type="spellStart"/>
      <w:r w:rsidR="006E1DEC">
        <w:t>Urije</w:t>
      </w:r>
      <w:proofErr w:type="spellEnd"/>
      <w:r w:rsidR="006E1DEC">
        <w:t xml:space="preserve"> </w:t>
      </w:r>
      <w:proofErr w:type="spellStart"/>
      <w:r w:rsidR="006E1DEC">
        <w:t>bb</w:t>
      </w:r>
      <w:proofErr w:type="spellEnd"/>
      <w:r w:rsidR="006E1DEC">
        <w:t>, OIB 65742611374</w:t>
      </w:r>
      <w:r w:rsidR="00C87EC7">
        <w:t xml:space="preserve">, </w:t>
      </w:r>
      <w:r>
        <w:t xml:space="preserve">dana </w:t>
      </w:r>
      <w:r w:rsidR="000A3516">
        <w:t>08</w:t>
      </w:r>
      <w:r w:rsidR="00C87EC7">
        <w:t>.</w:t>
      </w:r>
      <w:r w:rsidR="006E1DEC">
        <w:t>svibnja 2018</w:t>
      </w:r>
      <w:r w:rsidR="00E34446">
        <w:t>.g.</w:t>
      </w:r>
    </w:p>
    <w:p w:rsidRDefault="00A25F7F" w:rsidP="00A25F7F" w:rsidR="00A25F7F">
      <w:pPr>
        <w:jc w:val="both"/>
      </w:pPr>
    </w:p>
    <w:p w:rsidRDefault="00621283" w:rsidP="00A25F7F" w:rsidR="00621283">
      <w:pPr>
        <w:jc w:val="both"/>
      </w:pPr>
    </w:p>
    <w:p w:rsidRDefault="006E1DEC" w:rsidP="00A25F7F" w:rsidR="00F9657A">
      <w:pPr>
        <w:jc w:val="center"/>
      </w:pPr>
      <w:r>
        <w:t xml:space="preserve">z a k l j u č i o    j e </w:t>
      </w:r>
    </w:p>
    <w:p w:rsidRDefault="00621283" w:rsidP="00A25F7F" w:rsidR="00621283" w:rsidRPr="00B1337D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66516D" w:rsidP="00C164A9" w:rsidR="001812D1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 w:rsidR="001812D1">
        <w:t xml:space="preserve"> </w:t>
      </w:r>
      <w:r w:rsidR="00D16089">
        <w:t xml:space="preserve">Završno ročište vjerovnika </w:t>
      </w:r>
      <w:r w:rsidR="005C59BE">
        <w:t xml:space="preserve">stečajnog dužnika </w:t>
      </w:r>
      <w:r w:rsidR="006E1DEC" w:rsidRPr="006E1DEC">
        <w:rPr>
          <w:b/>
        </w:rPr>
        <w:t xml:space="preserve">KLAS d.d. u stečaju Nova Gradiška, </w:t>
      </w:r>
      <w:proofErr w:type="spellStart"/>
      <w:r w:rsidR="006E1DEC" w:rsidRPr="006E1DEC">
        <w:rPr>
          <w:b/>
        </w:rPr>
        <w:t>Urije</w:t>
      </w:r>
      <w:proofErr w:type="spellEnd"/>
      <w:r w:rsidR="006E1DEC" w:rsidRPr="006E1DEC">
        <w:rPr>
          <w:b/>
        </w:rPr>
        <w:t xml:space="preserve"> </w:t>
      </w:r>
      <w:proofErr w:type="spellStart"/>
      <w:r w:rsidR="006E1DEC" w:rsidRPr="006E1DEC">
        <w:rPr>
          <w:b/>
        </w:rPr>
        <w:t>bb</w:t>
      </w:r>
      <w:proofErr w:type="spellEnd"/>
      <w:r w:rsidR="006E1DEC" w:rsidRPr="006E1DEC">
        <w:rPr>
          <w:b/>
        </w:rPr>
        <w:t>, OIB 65742611374</w:t>
      </w:r>
      <w:r w:rsidR="00FD7877">
        <w:t xml:space="preserve">, </w:t>
      </w:r>
      <w:r w:rsidR="00D16089">
        <w:t xml:space="preserve">saziva se na dan </w:t>
      </w:r>
      <w:r w:rsidR="00EF738C">
        <w:rPr>
          <w:b/>
        </w:rPr>
        <w:t>08.lipnja 2018</w:t>
      </w:r>
      <w:r w:rsidR="00C87EC7">
        <w:rPr>
          <w:b/>
        </w:rPr>
        <w:t>.g.</w:t>
      </w:r>
      <w:r w:rsidR="005C59BE">
        <w:rPr>
          <w:b/>
        </w:rPr>
        <w:t xml:space="preserve"> </w:t>
      </w:r>
      <w:r w:rsidR="00C5465E">
        <w:rPr>
          <w:b/>
        </w:rPr>
        <w:t xml:space="preserve">u </w:t>
      </w:r>
      <w:r w:rsidR="009554FA">
        <w:rPr>
          <w:b/>
        </w:rPr>
        <w:t>9</w:t>
      </w:r>
      <w:r w:rsidR="000A3516">
        <w:rPr>
          <w:b/>
        </w:rPr>
        <w:t>,00</w:t>
      </w:r>
      <w:r w:rsidR="00C5465E">
        <w:rPr>
          <w:b/>
        </w:rPr>
        <w:t xml:space="preserve"> sati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 xml:space="preserve">, sa </w:t>
      </w:r>
      <w:r w:rsidR="00621283">
        <w:t>sl</w:t>
      </w:r>
      <w:r w:rsidR="00D16089">
        <w:t>jedećim dnevnim redom:</w:t>
      </w:r>
    </w:p>
    <w:p w:rsidRDefault="00927A1D" w:rsidP="00C164A9" w:rsidR="00927A1D">
      <w:pPr>
        <w:ind w:firstLine="708"/>
        <w:jc w:val="both"/>
      </w:pPr>
    </w:p>
    <w:p w:rsidRDefault="00927A1D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asprava o završnom računu stečajnog upravitelja</w:t>
      </w:r>
    </w:p>
    <w:p w:rsidRDefault="00927A1D" w:rsidP="00927A1D" w:rsidR="006814D6">
      <w:pPr>
        <w:numPr>
          <w:ilvl w:val="0"/>
          <w:numId w:val="5"/>
        </w:numPr>
        <w:ind w:right="-142"/>
        <w:jc w:val="both"/>
      </w:pPr>
      <w:r>
        <w:t>Donoše</w:t>
      </w:r>
      <w:r w:rsidR="0096305A">
        <w:t>nje odluke o nastavljanju parničnih i ovršnih postupaka u korist stečajne mase</w:t>
      </w:r>
      <w:r>
        <w:t xml:space="preserve"> nakon zaključenja stečajnog postupka</w:t>
      </w:r>
    </w:p>
    <w:p w:rsidRDefault="00927A1D" w:rsidP="00927A1D" w:rsidR="00927A1D">
      <w:pPr>
        <w:numPr>
          <w:ilvl w:val="0"/>
          <w:numId w:val="5"/>
        </w:numPr>
        <w:ind w:right="-142"/>
        <w:jc w:val="both"/>
      </w:pPr>
      <w:r>
        <w:t>Razno</w:t>
      </w:r>
    </w:p>
    <w:p w:rsidRDefault="008912AE" w:rsidP="006814D6" w:rsidR="008912AE">
      <w:pPr>
        <w:ind w:left="1773"/>
        <w:jc w:val="both"/>
      </w:pPr>
    </w:p>
    <w:p w:rsidRDefault="00D16089" w:rsidP="00D16089" w:rsidR="00A9022E">
      <w:pPr>
        <w:ind w:firstLine="708"/>
        <w:jc w:val="both"/>
      </w:pPr>
      <w:r>
        <w:t>Uvid u zavr</w:t>
      </w:r>
      <w:r w:rsidR="00C5465E">
        <w:t xml:space="preserve">šni račun stečajnog upravitelja, </w:t>
      </w:r>
      <w:r>
        <w:t xml:space="preserve">vjerovnici mogu izvršiti </w:t>
      </w:r>
      <w:r w:rsidR="00631F2A">
        <w:t xml:space="preserve">na mrežnoj stanici e-Oglasna ploča sudova i </w:t>
      </w:r>
      <w:r>
        <w:t xml:space="preserve">u pisarnici Stalne službe u </w:t>
      </w:r>
      <w:proofErr w:type="spellStart"/>
      <w:r>
        <w:t>Slav.Brodu</w:t>
      </w:r>
      <w:proofErr w:type="spellEnd"/>
      <w:r>
        <w:t xml:space="preserve"> soba br. 84/III</w:t>
      </w:r>
      <w:r w:rsidR="00D11228">
        <w:t xml:space="preserve">. </w:t>
      </w:r>
    </w:p>
    <w:p w:rsidRDefault="00927A1D" w:rsidP="00D16089" w:rsidR="00927A1D">
      <w:pPr>
        <w:ind w:firstLine="708"/>
        <w:jc w:val="both"/>
      </w:pPr>
    </w:p>
    <w:p w:rsidRDefault="00D16089" w:rsidP="00DF7CDF" w:rsidR="0066516D">
      <w:pPr>
        <w:ind w:firstLine="708"/>
        <w:jc w:val="both"/>
      </w:pPr>
      <w:r>
        <w:t xml:space="preserve">Na ročište se pozivaju </w:t>
      </w:r>
      <w:r w:rsidR="00F10CDD">
        <w:t xml:space="preserve">stečajni upravitelj, stečajni vjerovnici i </w:t>
      </w:r>
      <w:proofErr w:type="spellStart"/>
      <w:r w:rsidR="00F10CDD">
        <w:t>razlučni</w:t>
      </w:r>
      <w:proofErr w:type="spellEnd"/>
      <w:r w:rsidR="00F10CDD">
        <w:t xml:space="preserve"> vjerovnici.</w:t>
      </w:r>
      <w:r w:rsidR="00C164A9"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621283">
      <w:pPr>
        <w:jc w:val="center"/>
      </w:pPr>
      <w:r w:rsidRPr="00911F4D">
        <w:t>Obrazloženje</w:t>
      </w:r>
    </w:p>
    <w:p w:rsidRDefault="00F10CDD" w:rsidP="00C164A9" w:rsidR="00F10CD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121438" w:rsidR="00121438">
      <w:pPr>
        <w:rPr>
          <w:color w:val="000000"/>
        </w:rPr>
      </w:pPr>
      <w:r>
        <w:tab/>
      </w:r>
      <w:r w:rsidR="00121438">
        <w:rPr>
          <w:color w:val="000000"/>
        </w:rPr>
        <w:t>Rješenjem ovog sud</w:t>
      </w:r>
      <w:r w:rsidR="008C2827">
        <w:rPr>
          <w:color w:val="000000"/>
        </w:rPr>
        <w:t xml:space="preserve">a broj St-8/2008-38 od 21.rujna </w:t>
      </w:r>
      <w:r w:rsidR="00121438">
        <w:rPr>
          <w:color w:val="000000"/>
        </w:rPr>
        <w:t>2009. g. otvoren je stečajni postupak nad dužnikom KLAS d.d. u stečaju Nova Gradiška.</w:t>
      </w:r>
    </w:p>
    <w:p w:rsidRDefault="008C2827" w:rsidP="00121438" w:rsidR="008C2827"/>
    <w:p w:rsidRDefault="00D16089" w:rsidP="00C164A9" w:rsidR="008C2827">
      <w:pPr>
        <w:jc w:val="both"/>
      </w:pPr>
      <w:r>
        <w:tab/>
        <w:t xml:space="preserve">Stečajni upravitelj </w:t>
      </w:r>
      <w:r w:rsidR="00121438">
        <w:t xml:space="preserve">Predrag </w:t>
      </w:r>
      <w:proofErr w:type="spellStart"/>
      <w:r w:rsidR="00121438">
        <w:t>Filajdić</w:t>
      </w:r>
      <w:proofErr w:type="spellEnd"/>
      <w:r w:rsidR="00911F4D">
        <w:t xml:space="preserve"> </w:t>
      </w:r>
      <w:r>
        <w:t xml:space="preserve">tijekom stečajnog postupka ispitao </w:t>
      </w:r>
      <w:r w:rsidR="00224797">
        <w:t xml:space="preserve">je </w:t>
      </w:r>
      <w:r>
        <w:t>sve prijavljene tražbine te unovčio imovinu koj</w:t>
      </w:r>
      <w:r w:rsidR="00F526FC">
        <w:t>a ulazi u stečajnu masu.</w:t>
      </w:r>
      <w:r w:rsidR="008C2827">
        <w:tab/>
      </w:r>
    </w:p>
    <w:p w:rsidRDefault="00D611A8" w:rsidP="00DF7CDF" w:rsidR="004069E5">
      <w:pPr>
        <w:jc w:val="both"/>
      </w:pPr>
      <w:r>
        <w:tab/>
      </w:r>
    </w:p>
    <w:p w:rsidRDefault="00D63F71" w:rsidP="00DF7CDF" w:rsidR="00D63F71">
      <w:pPr>
        <w:jc w:val="both"/>
      </w:pPr>
    </w:p>
    <w:p w:rsidRDefault="00D63F71" w:rsidP="00DF7CDF" w:rsidR="00D63F71">
      <w:pPr>
        <w:jc w:val="both"/>
      </w:pPr>
    </w:p>
    <w:p w:rsidRDefault="00D63F71" w:rsidP="00DF7CDF" w:rsidR="00D63F71">
      <w:pPr>
        <w:jc w:val="both"/>
      </w:pPr>
    </w:p>
    <w:p w:rsidRDefault="00D63F71" w:rsidP="00DF7CDF" w:rsidR="00D63F71">
      <w:pPr>
        <w:jc w:val="both"/>
      </w:pPr>
    </w:p>
    <w:p w:rsidRDefault="00823780" w:rsidP="00D63F71" w:rsidR="00823780">
      <w:pPr>
        <w:jc w:val="right"/>
        <w:rPr>
          <w:b/>
        </w:rPr>
      </w:pPr>
    </w:p>
    <w:p w:rsidRDefault="00D63F71" w:rsidP="00D63F71" w:rsidR="00D63F71">
      <w:pPr>
        <w:jc w:val="right"/>
        <w:rPr>
          <w:b/>
        </w:rPr>
      </w:pPr>
      <w:r>
        <w:rPr>
          <w:b/>
        </w:rPr>
        <w:t xml:space="preserve">              </w:t>
      </w:r>
      <w:r w:rsidRPr="00EF738C">
        <w:rPr>
          <w:b/>
        </w:rPr>
        <w:t>Broj: 1/St-60/2011-414</w:t>
      </w:r>
    </w:p>
    <w:p w:rsidRDefault="00D63F71" w:rsidP="00D63F71" w:rsidR="00D63F71">
      <w:pPr>
        <w:jc w:val="right"/>
        <w:rPr>
          <w:b/>
        </w:rPr>
      </w:pPr>
    </w:p>
    <w:p w:rsidRDefault="00D63F71" w:rsidP="00D63F71" w:rsidR="00D63F71">
      <w:pPr>
        <w:jc w:val="right"/>
      </w:pPr>
    </w:p>
    <w:p w:rsidRDefault="00D63F71" w:rsidP="00DF7CDF" w:rsidR="00D63F71">
      <w:pPr>
        <w:jc w:val="both"/>
      </w:pPr>
    </w:p>
    <w:p w:rsidRDefault="00D16089" w:rsidP="00D63F71" w:rsidR="001051F2">
      <w:pPr>
        <w:jc w:val="both"/>
      </w:pPr>
      <w:r>
        <w:tab/>
        <w:t>Svoje završno</w:t>
      </w:r>
      <w:r w:rsidR="00C22F14">
        <w:t xml:space="preserve"> izvješće</w:t>
      </w:r>
      <w:r w:rsidR="00DC3D5F">
        <w:t xml:space="preserve"> i završni račun</w:t>
      </w:r>
      <w:r w:rsidR="00C22F14">
        <w:t xml:space="preserve"> stečajni upravitelj </w:t>
      </w:r>
      <w:r>
        <w:t xml:space="preserve">dostavio </w:t>
      </w:r>
      <w:r w:rsidR="00C22F14">
        <w:t xml:space="preserve">je </w:t>
      </w:r>
      <w:r w:rsidR="008C2827">
        <w:t>sudu</w:t>
      </w:r>
      <w:r w:rsidR="006A167C">
        <w:t xml:space="preserve"> dana </w:t>
      </w:r>
      <w:r w:rsidR="00DC3D5F">
        <w:t>22.ožujka 2018.</w:t>
      </w:r>
      <w:r w:rsidR="008C2827">
        <w:t>g.</w:t>
      </w:r>
      <w:r w:rsidR="00D63F71">
        <w:t xml:space="preserve"> te u</w:t>
      </w:r>
      <w:r>
        <w:t xml:space="preserve"> završnom </w:t>
      </w:r>
      <w:r w:rsidR="00BC7A7E">
        <w:t>računu</w:t>
      </w:r>
      <w:r>
        <w:t xml:space="preserve"> navodi da </w:t>
      </w:r>
      <w:r w:rsidR="00DC3D5F">
        <w:t>je tijekom stečajnog postupka utvrđeno tražbina prvog i drugog višeg isplatnog reda u iznosu 181.402.816,66 kn</w:t>
      </w:r>
      <w:r w:rsidR="00D63F71">
        <w:t>, da je unovčenjem imovine i naplatom potraživanja ostvaren u</w:t>
      </w:r>
      <w:r w:rsidR="00DC3D5F">
        <w:t xml:space="preserve">kupan priljev u iznosu 25.717.664,67 kn, od čega su namirene tražbine prvog višeg isplatnog reda kroz 8 djelomičnih dioba, u iznosu 7.652.994,22 kn, odnosno 76,13 %, dok su tražbine </w:t>
      </w:r>
      <w:proofErr w:type="spellStart"/>
      <w:r w:rsidR="00DC3D5F">
        <w:t>razlučnih</w:t>
      </w:r>
      <w:proofErr w:type="spellEnd"/>
      <w:r w:rsidR="00DC3D5F">
        <w:t xml:space="preserve"> vjerovnika podmirene u iznosu 14.378.819,01 kn, a s ostatkom </w:t>
      </w:r>
      <w:r w:rsidR="00FD6C5A">
        <w:t>isplaćeni</w:t>
      </w:r>
      <w:r w:rsidR="00DC3D5F">
        <w:t xml:space="preserve"> su svi troškovi i dospjele obveze stečajne mase te je na poslovnom računu preostao iznos od </w:t>
      </w:r>
      <w:r w:rsidR="001051F2">
        <w:t xml:space="preserve">3.110,00 kn, </w:t>
      </w:r>
      <w:r w:rsidR="008C55B7">
        <w:t>a</w:t>
      </w:r>
      <w:r w:rsidR="001051F2">
        <w:t xml:space="preserve"> na </w:t>
      </w:r>
      <w:r w:rsidR="00FD6C5A">
        <w:t xml:space="preserve">sudskom depozitu </w:t>
      </w:r>
      <w:r w:rsidR="001051F2">
        <w:t>3.776,60 kn.</w:t>
      </w:r>
    </w:p>
    <w:p w:rsidRDefault="000A3516" w:rsidP="00723DC9" w:rsidR="000A3516">
      <w:pPr>
        <w:ind w:firstLine="708"/>
        <w:jc w:val="both"/>
      </w:pPr>
    </w:p>
    <w:p w:rsidRDefault="00723DC9" w:rsidP="00723DC9" w:rsidR="00723DC9">
      <w:pPr>
        <w:ind w:firstLine="708"/>
        <w:jc w:val="both"/>
      </w:pPr>
      <w:r>
        <w:t>Kako su u ovom stečajnom postupku</w:t>
      </w:r>
      <w:r w:rsidR="00FD6C5A">
        <w:t xml:space="preserve"> nakon unovčenja stečajne mase</w:t>
      </w:r>
      <w:r>
        <w:t xml:space="preserve"> u cijelosti izmireni svi dospjeli troškovi stečajnog postupka i obveze stečajne mase, a iznos raspoloživ na </w:t>
      </w:r>
      <w:r w:rsidR="008C55B7">
        <w:t>poslovnom</w:t>
      </w:r>
      <w:r>
        <w:t xml:space="preserve"> računu </w:t>
      </w:r>
      <w:r w:rsidR="006757FC">
        <w:t xml:space="preserve">i sudskom depozitu </w:t>
      </w:r>
      <w:r>
        <w:t xml:space="preserve">je dostatan samo za rezervaciju troškova </w:t>
      </w:r>
      <w:r w:rsidR="006757FC">
        <w:t xml:space="preserve">parničnih </w:t>
      </w:r>
      <w:r w:rsidR="00FD6C5A">
        <w:t xml:space="preserve">i ovršnih </w:t>
      </w:r>
      <w:r w:rsidR="006757FC">
        <w:t>postupaka koji su u tijeku</w:t>
      </w:r>
      <w:r>
        <w:t xml:space="preserve">, </w:t>
      </w:r>
      <w:r w:rsidR="00FD6C5A">
        <w:t>stečajni upravitelj predložio je sudu zakazati završno ročište i</w:t>
      </w:r>
      <w:r w:rsidR="006757FC">
        <w:t xml:space="preserve"> stečajni postupak zaključiti.</w:t>
      </w:r>
    </w:p>
    <w:p w:rsidRDefault="00723DC9" w:rsidP="001051F2" w:rsidR="00723DC9">
      <w:pPr>
        <w:ind w:firstLine="708"/>
        <w:jc w:val="both"/>
      </w:pPr>
    </w:p>
    <w:p w:rsidRDefault="007C0A91" w:rsidP="006B3FAB" w:rsidR="000A3516">
      <w:pPr>
        <w:jc w:val="both"/>
      </w:pPr>
      <w:r>
        <w:tab/>
      </w:r>
      <w:r w:rsidR="009E10EA">
        <w:t xml:space="preserve">Stečajni sudac je </w:t>
      </w:r>
      <w:r w:rsidR="00B674ED">
        <w:t>u skladu s odredbom čl. 95</w:t>
      </w:r>
      <w:r w:rsidR="00286E9C">
        <w:t xml:space="preserve"> st. 2</w:t>
      </w:r>
      <w:r w:rsidR="009E10EA">
        <w:t xml:space="preserve"> Stečajnog zakona (NN br. </w:t>
      </w:r>
      <w:r w:rsidR="00B674ED">
        <w:t>71/15</w:t>
      </w:r>
      <w:r w:rsidR="000846DC">
        <w:t xml:space="preserve">, </w:t>
      </w:r>
      <w:r w:rsidR="000A3516">
        <w:t xml:space="preserve">104/17, </w:t>
      </w:r>
      <w:r w:rsidR="003A3BA9">
        <w:t xml:space="preserve">dalje SZ, koja se primjenjuje i na postupke u tijeku temeljem čl. 441 st. 2 istog zakona) </w:t>
      </w:r>
      <w:r w:rsidR="00286E9C">
        <w:t xml:space="preserve">ispitao </w:t>
      </w:r>
      <w:r w:rsidR="009E10EA">
        <w:t xml:space="preserve">završni račun </w:t>
      </w:r>
      <w:r w:rsidR="00286E9C">
        <w:t>stečajnog upravit</w:t>
      </w:r>
      <w:r w:rsidR="00CE7C2A">
        <w:t>elj</w:t>
      </w:r>
      <w:r w:rsidR="001F53E4">
        <w:t>a</w:t>
      </w:r>
      <w:r w:rsidR="000A3516">
        <w:t xml:space="preserve">, a prethodno je pozvao Odbor vjerovnika da se o završnom računu </w:t>
      </w:r>
      <w:r w:rsidR="001F53E4">
        <w:t xml:space="preserve">pisano </w:t>
      </w:r>
      <w:r w:rsidR="000A3516">
        <w:t xml:space="preserve">očituje </w:t>
      </w:r>
      <w:r w:rsidR="001F53E4">
        <w:t>u roku od 15 dana</w:t>
      </w:r>
      <w:r w:rsidR="000A3516">
        <w:t>.</w:t>
      </w:r>
    </w:p>
    <w:p w:rsidRDefault="000A3516" w:rsidP="006B3FAB" w:rsidR="000A3516">
      <w:pPr>
        <w:jc w:val="both"/>
      </w:pPr>
    </w:p>
    <w:p w:rsidRDefault="000A3516" w:rsidP="000A3516" w:rsidR="009E10EA">
      <w:pPr>
        <w:ind w:firstLine="708"/>
        <w:jc w:val="both"/>
      </w:pPr>
      <w:r>
        <w:t>Nakon dostave očitovanja Odbora vjerovnika koji je završni račun prihvatio bez primjedbi, sud je završni račun potvrdio</w:t>
      </w:r>
      <w:r w:rsidR="006B3FAB">
        <w:t xml:space="preserve"> jer je našao da je </w:t>
      </w:r>
      <w:r w:rsidR="00747EEA">
        <w:t>izrađen u skladu s osnovama knjigovodstva, da su obuhvaćeni svi poslovni događaji, te da je iskazan realno i nije utvrđena razlika u odnosu na iznos sredstava koji je stečajni upravitelj iskazao u odnosu na iznos koji je utvrđen analizom priljeva i odljeva sredstava na žiro račun</w:t>
      </w:r>
      <w:r w:rsidR="007C0A91">
        <w:t>u</w:t>
      </w:r>
      <w:r w:rsidR="00747EEA">
        <w:t>.</w:t>
      </w:r>
    </w:p>
    <w:p w:rsidRDefault="009E10EA" w:rsidP="008C2827" w:rsidR="004C02D4">
      <w:pPr>
        <w:jc w:val="right"/>
      </w:pPr>
      <w:r>
        <w:tab/>
      </w:r>
    </w:p>
    <w:p w:rsidRDefault="009E10EA" w:rsidP="004C02D4" w:rsidR="008C2827">
      <w:pPr>
        <w:ind w:firstLine="708"/>
        <w:jc w:val="both"/>
      </w:pPr>
      <w:r>
        <w:t>Iz tih razloga</w:t>
      </w:r>
      <w:r w:rsidR="00DF0AAC">
        <w:t>, kao i činjenice da je</w:t>
      </w:r>
      <w:r w:rsidR="00460198">
        <w:t xml:space="preserve"> stečajni </w:t>
      </w:r>
      <w:r w:rsidR="00DF0AAC">
        <w:t xml:space="preserve">upravitelj u ovom postupku ispitao sve prijavljene tražbine te unovčio </w:t>
      </w:r>
      <w:r w:rsidR="004C02D4">
        <w:t>cjelokupnu imovinu koja ulazi u stečajnu masu</w:t>
      </w:r>
      <w:r w:rsidR="00DF0AAC">
        <w:t xml:space="preserve">, </w:t>
      </w:r>
      <w:r w:rsidR="004C02D4">
        <w:t xml:space="preserve">sud je </w:t>
      </w:r>
      <w:r w:rsidR="00DF0AAC">
        <w:t>utvrdio da</w:t>
      </w:r>
      <w:r w:rsidR="00460198">
        <w:t xml:space="preserve"> </w:t>
      </w:r>
      <w:r w:rsidR="00FD7877">
        <w:t>su ostvarene</w:t>
      </w:r>
      <w:r>
        <w:t xml:space="preserve"> sve </w:t>
      </w:r>
      <w:r w:rsidR="00747EEA">
        <w:t>zakonske pretpostavke za zakazivanje završnog ročišta</w:t>
      </w:r>
      <w:r w:rsidR="000A3516">
        <w:t>,</w:t>
      </w:r>
      <w:r w:rsidR="00747EEA">
        <w:t xml:space="preserve"> zbog čega je odlučeno kao u izreci ovog r</w:t>
      </w:r>
      <w:r w:rsidR="003C441A">
        <w:t>ješenja na temelju čl. 193 Stečajnog zakona (NN br.44/96, 29/99, 129/00, 123/03, 82/06, 116/10, 25/12 i 133/12).</w:t>
      </w:r>
    </w:p>
    <w:p w:rsidRDefault="008C2827" w:rsidP="004C02D4" w:rsidR="008C2827">
      <w:pPr>
        <w:ind w:firstLine="708"/>
        <w:jc w:val="both"/>
      </w:pPr>
    </w:p>
    <w:p w:rsidRDefault="001812D1" w:rsidP="00C164A9" w:rsidR="00C164A9">
      <w:pPr>
        <w:jc w:val="both"/>
      </w:pPr>
      <w:r>
        <w:tab/>
      </w:r>
      <w:r w:rsidR="00C164A9">
        <w:tab/>
      </w:r>
      <w:r w:rsidR="00C164A9">
        <w:tab/>
      </w:r>
    </w:p>
    <w:p w:rsidRDefault="008C2827" w:rsidP="00621283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 w:rsidR="00621283">
        <w:t>08</w:t>
      </w:r>
      <w:r>
        <w:t>.svibnja 2018.g.</w:t>
      </w:r>
    </w:p>
    <w:p w:rsidRDefault="008C2827" w:rsidP="00C164A9" w:rsidR="008C2827"/>
    <w:p w:rsidRDefault="008C2827" w:rsidP="00C164A9" w:rsidR="008C2827"/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 w:rsidR="008C2827">
        <w:t>STEČAJNA SUTKINJA</w:t>
      </w:r>
      <w:r>
        <w:t>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8C2827">
        <w:t xml:space="preserve">     </w:t>
      </w:r>
      <w:r w:rsidR="00FE01E6">
        <w:t xml:space="preserve">Vesna Vukelić </w:t>
      </w:r>
    </w:p>
    <w:p w:rsidRDefault="001B7F0D" w:rsidP="00B86B26" w:rsidR="001B7F0D" w:rsidRPr="00B86B26"/>
    <w:p w:rsidRDefault="007B68FA" w:rsidP="00B97F5B" w:rsidR="00B86B26">
      <w:pPr>
        <w:jc w:val="both"/>
      </w:pPr>
      <w:r>
        <w:t>Dostaviti putem mrežne st</w:t>
      </w:r>
      <w:r w:rsidR="008C2827">
        <w:t>r</w:t>
      </w:r>
      <w:r>
        <w:t>anice e-Oglasna ploča</w:t>
      </w:r>
    </w:p>
    <w:p w:rsidRDefault="008C2827" w:rsidP="00B86B26" w:rsidR="00B86B26">
      <w:pPr>
        <w:numPr>
          <w:ilvl w:val="0"/>
          <w:numId w:val="4"/>
        </w:numPr>
        <w:jc w:val="both"/>
      </w:pPr>
      <w:r>
        <w:t xml:space="preserve">Predrag </w:t>
      </w:r>
      <w:proofErr w:type="spellStart"/>
      <w:r>
        <w:t>Filajdić</w:t>
      </w:r>
      <w:proofErr w:type="spellEnd"/>
      <w:r w:rsidR="00C37759">
        <w:t>,</w:t>
      </w:r>
      <w:r w:rsidR="007B68FA">
        <w:t xml:space="preserve"> </w:t>
      </w:r>
      <w:proofErr w:type="spellStart"/>
      <w:r w:rsidR="007B68FA">
        <w:t>steč.uprav</w:t>
      </w:r>
      <w:r>
        <w:t>itelj</w:t>
      </w:r>
      <w:proofErr w:type="spellEnd"/>
    </w:p>
    <w:p w:rsidRDefault="008C2827" w:rsidP="00B86B26" w:rsidR="007B68FA">
      <w:pPr>
        <w:numPr>
          <w:ilvl w:val="0"/>
          <w:numId w:val="4"/>
        </w:numPr>
        <w:jc w:val="both"/>
      </w:pPr>
      <w:r>
        <w:t xml:space="preserve">stečajni </w:t>
      </w:r>
      <w:r w:rsidR="007B68FA">
        <w:t>vjerovnici</w:t>
      </w:r>
    </w:p>
    <w:p w:rsidRDefault="008C2827" w:rsidP="00B86B26" w:rsidR="008C2827">
      <w:pPr>
        <w:numPr>
          <w:ilvl w:val="0"/>
          <w:numId w:val="4"/>
        </w:numPr>
        <w:jc w:val="both"/>
      </w:pPr>
      <w:proofErr w:type="spellStart"/>
      <w:r>
        <w:t>razlučni</w:t>
      </w:r>
      <w:proofErr w:type="spellEnd"/>
      <w:r>
        <w:t xml:space="preserve"> vjerovnici</w:t>
      </w:r>
    </w:p>
    <w:sectPr w:rsidSect="000A3516" w:rsidR="008C2827">
      <w:pgSz w:h="16838" w:w="11906"/>
      <w:pgMar w:gutter="0" w:footer="708" w:header="708" w:left="1417" w:bottom="993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846DC"/>
    <w:rsid w:val="000A01B7"/>
    <w:rsid w:val="000A24DF"/>
    <w:rsid w:val="000A3516"/>
    <w:rsid w:val="000C621E"/>
    <w:rsid w:val="000D025A"/>
    <w:rsid w:val="000D4230"/>
    <w:rsid w:val="000E20F0"/>
    <w:rsid w:val="001051F2"/>
    <w:rsid w:val="001073B9"/>
    <w:rsid w:val="00121438"/>
    <w:rsid w:val="00161314"/>
    <w:rsid w:val="001812D1"/>
    <w:rsid w:val="001B27AA"/>
    <w:rsid w:val="001B7F0D"/>
    <w:rsid w:val="001C6B74"/>
    <w:rsid w:val="001F53E4"/>
    <w:rsid w:val="001F6375"/>
    <w:rsid w:val="0020366C"/>
    <w:rsid w:val="00224797"/>
    <w:rsid w:val="00240854"/>
    <w:rsid w:val="00241B05"/>
    <w:rsid w:val="00244996"/>
    <w:rsid w:val="00250DF5"/>
    <w:rsid w:val="00286E9C"/>
    <w:rsid w:val="002A1D3A"/>
    <w:rsid w:val="002B0B43"/>
    <w:rsid w:val="002B7300"/>
    <w:rsid w:val="002E521E"/>
    <w:rsid w:val="002F1287"/>
    <w:rsid w:val="002F2E75"/>
    <w:rsid w:val="002F2EB1"/>
    <w:rsid w:val="002F63B6"/>
    <w:rsid w:val="00320B33"/>
    <w:rsid w:val="00330301"/>
    <w:rsid w:val="00353F46"/>
    <w:rsid w:val="00362A55"/>
    <w:rsid w:val="00382BF1"/>
    <w:rsid w:val="003A3BA9"/>
    <w:rsid w:val="003C05F4"/>
    <w:rsid w:val="003C351D"/>
    <w:rsid w:val="003C441A"/>
    <w:rsid w:val="003E3B22"/>
    <w:rsid w:val="00402C05"/>
    <w:rsid w:val="004067BB"/>
    <w:rsid w:val="004069E5"/>
    <w:rsid w:val="004241E3"/>
    <w:rsid w:val="00453432"/>
    <w:rsid w:val="00455E95"/>
    <w:rsid w:val="00457144"/>
    <w:rsid w:val="00460198"/>
    <w:rsid w:val="00464070"/>
    <w:rsid w:val="00490A79"/>
    <w:rsid w:val="0049167D"/>
    <w:rsid w:val="004A0BB2"/>
    <w:rsid w:val="004B742C"/>
    <w:rsid w:val="004C02D4"/>
    <w:rsid w:val="004E7FCB"/>
    <w:rsid w:val="005006B0"/>
    <w:rsid w:val="00555EC2"/>
    <w:rsid w:val="00587C13"/>
    <w:rsid w:val="005A45C4"/>
    <w:rsid w:val="005C59BE"/>
    <w:rsid w:val="005C7031"/>
    <w:rsid w:val="005E1143"/>
    <w:rsid w:val="005E6735"/>
    <w:rsid w:val="005F26AD"/>
    <w:rsid w:val="006042D7"/>
    <w:rsid w:val="00621283"/>
    <w:rsid w:val="00623755"/>
    <w:rsid w:val="00630DDA"/>
    <w:rsid w:val="006316DE"/>
    <w:rsid w:val="00631F2A"/>
    <w:rsid w:val="006623EF"/>
    <w:rsid w:val="00664C54"/>
    <w:rsid w:val="0066516D"/>
    <w:rsid w:val="00670397"/>
    <w:rsid w:val="00670949"/>
    <w:rsid w:val="006757FC"/>
    <w:rsid w:val="006814D6"/>
    <w:rsid w:val="00695FBB"/>
    <w:rsid w:val="006A0442"/>
    <w:rsid w:val="006A167C"/>
    <w:rsid w:val="006B09A4"/>
    <w:rsid w:val="006B3FAB"/>
    <w:rsid w:val="006C4BDA"/>
    <w:rsid w:val="006C4E6C"/>
    <w:rsid w:val="006E1636"/>
    <w:rsid w:val="006E1DEC"/>
    <w:rsid w:val="006F1C8D"/>
    <w:rsid w:val="006F504B"/>
    <w:rsid w:val="00715C58"/>
    <w:rsid w:val="007236B6"/>
    <w:rsid w:val="00723DC9"/>
    <w:rsid w:val="0073360D"/>
    <w:rsid w:val="00740679"/>
    <w:rsid w:val="00747EEA"/>
    <w:rsid w:val="00795FBB"/>
    <w:rsid w:val="007A20A7"/>
    <w:rsid w:val="007A57D0"/>
    <w:rsid w:val="007B68FA"/>
    <w:rsid w:val="007C0A91"/>
    <w:rsid w:val="007C18DB"/>
    <w:rsid w:val="007E6E1A"/>
    <w:rsid w:val="00802805"/>
    <w:rsid w:val="00823780"/>
    <w:rsid w:val="00830C5D"/>
    <w:rsid w:val="008634C4"/>
    <w:rsid w:val="008912AE"/>
    <w:rsid w:val="008A7270"/>
    <w:rsid w:val="008B1EA2"/>
    <w:rsid w:val="008B2719"/>
    <w:rsid w:val="008B78D6"/>
    <w:rsid w:val="008C2827"/>
    <w:rsid w:val="008C2D8B"/>
    <w:rsid w:val="008C55B7"/>
    <w:rsid w:val="008E262B"/>
    <w:rsid w:val="008E6ED6"/>
    <w:rsid w:val="008F4A68"/>
    <w:rsid w:val="00911F4D"/>
    <w:rsid w:val="00913EAC"/>
    <w:rsid w:val="00920C2E"/>
    <w:rsid w:val="00927A1D"/>
    <w:rsid w:val="00941FF2"/>
    <w:rsid w:val="009554FA"/>
    <w:rsid w:val="0096305A"/>
    <w:rsid w:val="0096692B"/>
    <w:rsid w:val="009C1815"/>
    <w:rsid w:val="009C2638"/>
    <w:rsid w:val="009D1B8B"/>
    <w:rsid w:val="009E10EA"/>
    <w:rsid w:val="009E4BDF"/>
    <w:rsid w:val="009E7B73"/>
    <w:rsid w:val="009F46AE"/>
    <w:rsid w:val="00A250B7"/>
    <w:rsid w:val="00A25F7F"/>
    <w:rsid w:val="00A40A26"/>
    <w:rsid w:val="00A44807"/>
    <w:rsid w:val="00A6612E"/>
    <w:rsid w:val="00A9022E"/>
    <w:rsid w:val="00A9112C"/>
    <w:rsid w:val="00A9155B"/>
    <w:rsid w:val="00AB5CA5"/>
    <w:rsid w:val="00AC41CF"/>
    <w:rsid w:val="00AC48E4"/>
    <w:rsid w:val="00AC7EB8"/>
    <w:rsid w:val="00AD061E"/>
    <w:rsid w:val="00AD6624"/>
    <w:rsid w:val="00B1337D"/>
    <w:rsid w:val="00B1716C"/>
    <w:rsid w:val="00B2044D"/>
    <w:rsid w:val="00B30F61"/>
    <w:rsid w:val="00B409D6"/>
    <w:rsid w:val="00B570FC"/>
    <w:rsid w:val="00B66524"/>
    <w:rsid w:val="00B674ED"/>
    <w:rsid w:val="00B739A6"/>
    <w:rsid w:val="00B86B26"/>
    <w:rsid w:val="00B9028D"/>
    <w:rsid w:val="00B90A2C"/>
    <w:rsid w:val="00B97F5B"/>
    <w:rsid w:val="00BA3077"/>
    <w:rsid w:val="00BC7A7E"/>
    <w:rsid w:val="00BD2198"/>
    <w:rsid w:val="00C131FA"/>
    <w:rsid w:val="00C164A9"/>
    <w:rsid w:val="00C22F14"/>
    <w:rsid w:val="00C3069F"/>
    <w:rsid w:val="00C37759"/>
    <w:rsid w:val="00C469DF"/>
    <w:rsid w:val="00C5465E"/>
    <w:rsid w:val="00C87A68"/>
    <w:rsid w:val="00C87EC7"/>
    <w:rsid w:val="00C95E1C"/>
    <w:rsid w:val="00CA4A38"/>
    <w:rsid w:val="00CA7BDE"/>
    <w:rsid w:val="00CB0A9D"/>
    <w:rsid w:val="00CC0264"/>
    <w:rsid w:val="00CC1691"/>
    <w:rsid w:val="00CD3767"/>
    <w:rsid w:val="00CE7C2A"/>
    <w:rsid w:val="00D11228"/>
    <w:rsid w:val="00D153FF"/>
    <w:rsid w:val="00D16089"/>
    <w:rsid w:val="00D22615"/>
    <w:rsid w:val="00D43D6B"/>
    <w:rsid w:val="00D518E7"/>
    <w:rsid w:val="00D611A8"/>
    <w:rsid w:val="00D63F71"/>
    <w:rsid w:val="00D8637D"/>
    <w:rsid w:val="00DC3D5F"/>
    <w:rsid w:val="00DC43AA"/>
    <w:rsid w:val="00DF0AAC"/>
    <w:rsid w:val="00DF5A18"/>
    <w:rsid w:val="00DF7CDF"/>
    <w:rsid w:val="00E015AC"/>
    <w:rsid w:val="00E1177C"/>
    <w:rsid w:val="00E27BED"/>
    <w:rsid w:val="00E34446"/>
    <w:rsid w:val="00EA169D"/>
    <w:rsid w:val="00ED6F32"/>
    <w:rsid w:val="00EF1B00"/>
    <w:rsid w:val="00EF59AD"/>
    <w:rsid w:val="00EF738C"/>
    <w:rsid w:val="00F003B3"/>
    <w:rsid w:val="00F060BB"/>
    <w:rsid w:val="00F10CDD"/>
    <w:rsid w:val="00F379C2"/>
    <w:rsid w:val="00F526FC"/>
    <w:rsid w:val="00F602B9"/>
    <w:rsid w:val="00F73203"/>
    <w:rsid w:val="00F87B04"/>
    <w:rsid w:val="00F9657A"/>
    <w:rsid w:val="00FB5EF7"/>
    <w:rsid w:val="00FB69AB"/>
    <w:rsid w:val="00FD043B"/>
    <w:rsid w:val="00FD6C5A"/>
    <w:rsid w:val="00FD7877"/>
    <w:rsid w:val="00FE01E6"/>
    <w:rsid w:val="00FE2514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3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3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603</properties:Words>
  <properties:Characters>3293</properties:Characters>
  <properties:Lines>98</properties:Lines>
  <properties:Paragraphs>30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2018-05-07T11:11:00Z</dcterms:created>
  <dc:creator>Korisnik</dc:creator>
  <cp:lastModifiedBy>wsadmin</cp:lastModifiedBy>
  <cp:lastPrinted>2018-05-08T06:51:00Z</cp:lastPrinted>
  <dcterms:modified xmlns:xsi="http://www.w3.org/2001/XMLSchema-instance" xsi:type="dcterms:W3CDTF">2018-05-08T06:53:00Z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(ZAKLJUČAK-završno ročište vjerovnika KLAS.docx)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