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32c4" w14:paraId="9d032c4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F345C0">
        <w:t>4306/16-15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F345C0">
        <w:t xml:space="preserve">KRKA IZGRADNJA d.o.o., OIB: 21899983649, Zagreb, </w:t>
      </w:r>
      <w:proofErr w:type="spellStart"/>
      <w:r w:rsidR="00F345C0">
        <w:t>Štefanovec</w:t>
      </w:r>
      <w:proofErr w:type="spellEnd"/>
      <w:r w:rsidR="00F345C0">
        <w:t xml:space="preserve"> 121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F345C0">
        <w:t xml:space="preserve">KRKA IZGRADNJA d.o.o., OIB: 21899983649, Zagreb, </w:t>
      </w:r>
      <w:proofErr w:type="spellStart"/>
      <w:r w:rsidR="00F345C0">
        <w:t>Štefanovec</w:t>
      </w:r>
      <w:proofErr w:type="spellEnd"/>
      <w:r w:rsidR="00F345C0">
        <w:t xml:space="preserve"> 121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345C0">
        <w:t>9</w:t>
      </w:r>
      <w:r w:rsidR="00F030F3" w:rsidRPr="00D459F2">
        <w:t>:</w:t>
      </w:r>
      <w:r w:rsidR="00F345C0">
        <w:t>0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227257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F345C0">
        <w:t xml:space="preserve">Erste &amp; </w:t>
      </w:r>
      <w:proofErr w:type="spellStart"/>
      <w:r w:rsidR="00F345C0">
        <w:t>Steiermarkische</w:t>
      </w:r>
      <w:proofErr w:type="spellEnd"/>
      <w:r w:rsidR="00F345C0">
        <w:t xml:space="preserve"> </w:t>
      </w:r>
      <w:r w:rsidR="00227257">
        <w:t xml:space="preserve">   </w:t>
      </w:r>
    </w:p>
    <w:p w:rsidRDefault="00227257" w:rsidP="00423630" w:rsidR="00423630">
      <w:pPr>
        <w:jc w:val="both"/>
      </w:pPr>
      <w:r>
        <w:t xml:space="preserve">     </w:t>
      </w:r>
      <w:proofErr w:type="spellStart"/>
      <w:r w:rsidR="00F345C0">
        <w:t>bank</w:t>
      </w:r>
      <w:proofErr w:type="spellEnd"/>
      <w:r w:rsidR="00F345C0">
        <w:t xml:space="preserve"> d.d., Croatia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958E6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9958E6" w:rsidP="007B64C7" w:rsidR="009958E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958E6" w:rsidP="007B64C7" w:rsidR="009958E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958E6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8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8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8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8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8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8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8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8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4306</izvorni_sadrzaj>
    <derivirana_varijabla naziv="DomainObject.Predmet.Broj_1">4306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St-4306/2016</izvorni_sadrzaj>
    <derivirana_varijabla naziv="DomainObject.Predmet.OznakaBroj_1">St-4306/2016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KRKA IZGRADNJA d.o.o. zastupanog po punomoćniku Karlo Kršić</izvorni_sadrzaj>
    <derivirana_varijabla naziv="DomainObject.Predmet.ProtustrankaFormated_1">  KRKA IZGRADNJA d.o.o. zastupanog po punomoćniku Karlo Kršić</derivirana_varijabla>
  </DomainObject.Predmet.ProtustrankaFormated>
  <DomainObject.Predmet.ProtustrankaFormatedOIB>
    <izvorni_sadrzaj>  KRKA IZGRADNJA d.o.o., OIB 21899983649 zastupanog po punomoćniku Karlo Kršić</izvorni_sadrzaj>
    <derivirana_varijabla naziv="DomainObject.Predmet.ProtustrankaFormatedOIB_1">  KRKA IZGRADNJA d.o.o., OIB 21899983649 zastupanog po punomoćniku Karlo Kršić</derivirana_varijabla>
  </DomainObject.Predmet.ProtustrankaFormatedOIB>
  <DomainObject.Predmet.ProtustrankaFormatedWithAdress>
    <izvorni_sadrzaj> KRKA IZGRADNJA d.o.o., Štefanovec 121, 10000 Zagreb zastupanog po punomoćniku Karlo Kršić</izvorni_sadrzaj>
    <derivirana_varijabla naziv="DomainObject.Predmet.ProtustrankaFormatedWithAdress_1"> KRKA IZGRADNJA d.o.o., Štefanovec 121, 10000 Zagreb zastupanog po punomoćniku Karlo Kršić</derivirana_varijabla>
  </DomainObject.Predmet.ProtustrankaFormatedWithAdress>
  <DomainObject.Predmet.ProtustrankaFormatedWithAdressOIB>
    <izvorni_sadrzaj> KRKA IZGRADNJA d.o.o., OIB 21899983649, Štefanovec 121, 10000 Zagreb zastupanog po punomoćniku Karlo Kršić</izvorni_sadrzaj>
    <derivirana_varijabla naziv="DomainObject.Predmet.ProtustrankaFormatedWithAdressOIB_1"> KRKA IZGRADNJA d.o.o., OIB 21899983649, Štefanovec 121, 10000 Zagreb zastupanog po punomoćniku Karlo Kršić</derivirana_varijabla>
  </DomainObject.Predmet.ProtustrankaFormatedWithAdressOIB>
  <DomainObject.Predmet.ProtustrankaWithAdress>
    <izvorni_sadrzaj>KRKA IZGRADNJA d.o.o. Štefanovec 121, 10000 Zagreb</izvorni_sadrzaj>
    <derivirana_varijabla naziv="DomainObject.Predmet.ProtustrankaWithAdress_1">KRKA IZGRADNJA d.o.o. Štefanovec 121, 10000 Zagreb</derivirana_varijabla>
  </DomainObject.Predmet.ProtustrankaWithAdress>
  <DomainObject.Predmet.ProtustrankaWithAdressOIB>
    <izvorni_sadrzaj>KRKA IZGRADNJA d.o.o., OIB 21899983649, Štefanovec 121, 10000 Zagreb</izvorni_sadrzaj>
    <derivirana_varijabla naziv="DomainObject.Predmet.ProtustrankaWithAdressOIB_1">KRKA IZGRADNJA d.o.o., OIB 21899983649, Štefanovec 121, 10000 Zagreb</derivirana_varijabla>
  </DomainObject.Predmet.ProtustrankaWithAdressOIB>
  <DomainObject.Predmet.ProtustrankaNazivFormated>
    <izvorni_sadrzaj>KRKA IZGRADNJA d.o.o.</izvorni_sadrzaj>
    <derivirana_varijabla naziv="DomainObject.Predmet.ProtustrankaNazivFormated_1">KRKA IZGRADNJA d.o.o.</derivirana_varijabla>
  </DomainObject.Predmet.ProtustrankaNazivFormated>
  <DomainObject.Predmet.ProtustrankaNazivFormatedOIB>
    <izvorni_sadrzaj>KRKA IZGRADNJA d.o.o., OIB 21899983649</izvorni_sadrzaj>
    <derivirana_varijabla naziv="DomainObject.Predmet.ProtustrankaNazivFormatedOIB_1">KRKA IZGRADNJA d.o.o., OIB 21899983649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Kršić</izvorni_sadrzaj>
    <derivirana_varijabla naziv="DomainObject.Predmet.StrankaFormated_1">  FINA Regionalni centar Zagreb; Karlo Kršić</derivirana_varijabla>
  </DomainObject.Predmet.StrankaFormated>
  <DomainObject.Predmet.StrankaFormatedOIB>
    <izvorni_sadrzaj>  FINA Regionalni centar Zagreb, OIB 85821130368; Karlo Kršić, OIB 37104216612</izvorni_sadrzaj>
    <derivirana_varijabla naziv="DomainObject.Predmet.StrankaFormatedOIB_1">  FINA Regionalni centar Zagreb, OIB 85821130368; Karlo Kršić, OIB 37104216612</derivirana_varijabla>
  </DomainObject.Predmet.StrankaFormatedOIB>
  <DomainObject.Predmet.StrankaFormatedWithAdress>
    <izvorni_sadrzaj> FINA Regionalni centar Zagreb, Trg svibanjskih žrtava 1995. br. 1, 10000 Zagreb; Karlo Kršić, Štefanovec 121, 10000 Zagreb</izvorni_sadrzaj>
    <derivirana_varijabla naziv="DomainObject.Predmet.StrankaFormatedWithAdress_1"> FINA Regionalni centar Zagreb, Trg svibanjskih žrtava 1995. br. 1, 10000 Zagreb; Karlo Kršić, Štefanovec 121, 10000 Zagreb</derivirana_varijabla>
  </DomainObject.Predmet.StrankaFormatedWithAdress>
  <DomainObject.Predmet.StrankaFormatedWithAdressOIB>
    <izvorni_sadrzaj> FINA Regionalni centar Zagreb, OIB 85821130368, Trg svibanjskih žrtava 1995. br. 1, 10000 Zagreb; Karlo Kršić, OIB 37104216612, Štefanovec 121, 10000 Zagreb</izvorni_sadrzaj>
    <derivirana_varijabla naziv="DomainObject.Predmet.StrankaFormatedWithAdressOIB_1"> FINA Regionalni centar Zagreb, OIB 85821130368, Trg svibanjskih žrtava 1995. br. 1, 10000 Zagreb; Karlo Kršić, OIB 37104216612, Štefanovec 121, 10000 Zagreb</derivirana_varijabla>
  </DomainObject.Predmet.StrankaFormatedWithAdressOIB>
  <DomainObject.Predmet.StrankaWithAdress>
    <izvorni_sadrzaj>FINA Regionalni centar Zagreb Trg svibanjskih žrtava 1995. br. 1,10000 Zagreb,Karlo Kršić Štefanovec 121,10000 Zagreb</izvorni_sadrzaj>
    <derivirana_varijabla naziv="DomainObject.Predmet.StrankaWithAdress_1">FINA Regionalni centar Zagreb Trg svibanjskih žrtava 1995. br. 1,10000 Zagreb,Karlo Kršić Štefanovec 121,10000 Zagreb</derivirana_varijabla>
  </DomainObject.Predmet.StrankaWithAdress>
  <DomainObject.Predmet.StrankaWithAdressOIB>
    <izvorni_sadrzaj>FINA Regionalni centar Zagreb, OIB 85821130368, Trg svibanjskih žrtava 1995. br. 1,10000 Zagreb,Karlo Kršić, OIB 37104216612, Štefanovec 121,10000 Zagreb</izvorni_sadrzaj>
    <derivirana_varijabla naziv="DomainObject.Predmet.StrankaWithAdressOIB_1">FINA Regionalni centar Zagreb, OIB 85821130368, Trg svibanjskih žrtava 1995. br. 1,10000 Zagreb,Karlo Kršić, OIB 37104216612, Štefanovec 121,10000 Zagreb</derivirana_varijabla>
  </DomainObject.Predmet.StrankaWithAdressOIB>
  <DomainObject.Predmet.StrankaNazivFormated>
    <izvorni_sadrzaj>FINA Regionalni centar Zagreb,Karlo Kršić</izvorni_sadrzaj>
    <derivirana_varijabla naziv="DomainObject.Predmet.StrankaNazivFormated_1">FINA Regionalni centar Zagreb,Karlo Kršić</derivirana_varijabla>
  </DomainObject.Predmet.StrankaNazivFormated>
  <DomainObject.Predmet.StrankaNazivFormatedOIB>
    <izvorni_sadrzaj>FINA Regionalni centar Zagreb, OIB 85821130368,Karlo Kršić, OIB 37104216612</izvorni_sadrzaj>
    <derivirana_varijabla naziv="DomainObject.Predmet.StrankaNazivFormatedOIB_1">FINA Regionalni centar Zagreb, OIB 85821130368,Karlo Kršić, OIB 37104216612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Karlo Kršić</item>
    </izvorni_sadrzaj>
    <derivirana_varijabla naziv="DomainObject.Predmet.StrankaListFormated_1">
      <item>FINA Regionalni centar Zagreb</item>
      <item>Karlo Kršić</item>
    </derivirana_varijabla>
  </DomainObject.Predmet.StrankaListFormated>
  <DomainObject.Predmet.StrankaListFormatedOIB>
    <izvorni_sadrzaj>
      <item>FINA Regionalni centar Zagreb, OIB 85821130368</item>
      <item>Karlo Kršić, OIB 37104216612</item>
    </izvorni_sadrzaj>
    <derivirana_varijabla naziv="DomainObject.Predmet.StrankaListFormatedOIB_1">
      <item>FINA Regionalni centar Zagreb, OIB 85821130368</item>
      <item>Karlo Kršić, OIB 37104216612</item>
    </derivirana_varijabla>
  </DomainObject.Predmet.StrankaListFormatedOIB>
  <DomainObject.Predmet.StrankaListFormatedWithAdress>
    <izvorni_sadrzaj>
      <item>FINA Regionalni centar Zagreb, Trg svibanjskih žrtava 1995. br. 1, 10000 Zagreb</item>
      <item>Karlo Kršić, Štefanovec 121, 10000 Zagreb</item>
    </izvorni_sadrzaj>
    <derivirana_varijabla naziv="DomainObject.Predmet.StrankaListFormatedWithAdress_1">
      <item>FINA Regionalni centar Zagreb, Trg svibanjskih žrtava 1995. br. 1, 10000 Zagreb</item>
      <item>Karlo Kršić, Štefanovec 121,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Karlo Kršić, OIB 37104216612, Štefanovec 121, 10000 Zagreb</item>
    </izvorni_sadrzaj>
    <derivirana_varijabla naziv="DomainObject.Predmet.StrankaListFormatedWithAdressOIB_1">
      <item>FINA Regionalni centar Zagreb, OIB 85821130368, Trg svibanjskih žrtava 1995. br. 1, 10000 Zagreb</item>
      <item>Karlo Kršić, OIB 37104216612, Štefanovec 121, 10000 Zagreb</item>
    </derivirana_varijabla>
  </DomainObject.Predmet.StrankaListFormatedWithAdressOIB>
  <DomainObject.Predmet.StrankaListNazivFormated>
    <izvorni_sadrzaj>
      <item>FINA Regionalni centar Zagreb</item>
      <item>Karlo Kršić</item>
    </izvorni_sadrzaj>
    <derivirana_varijabla naziv="DomainObject.Predmet.StrankaListNazivFormated_1">
      <item>FINA Regionalni centar Zagreb</item>
      <item>Karlo Kršić</item>
    </derivirana_varijabla>
  </DomainObject.Predmet.StrankaListNazivFormated>
  <DomainObject.Predmet.StrankaListNazivFormatedOIB>
    <izvorni_sadrzaj>
      <item>FINA Regionalni centar Zagreb, OIB 85821130368</item>
      <item>Karlo Kršić, OIB 37104216612</item>
    </izvorni_sadrzaj>
    <derivirana_varijabla naziv="DomainObject.Predmet.StrankaListNazivFormatedOIB_1">
      <item>FINA Regionalni centar Zagreb, OIB 85821130368</item>
      <item>Karlo Kršić, OIB 37104216612</item>
    </derivirana_varijabla>
  </DomainObject.Predmet.StrankaListNazivFormatedOIB>
  <DomainObject.Predmet.ProtuStrankaListFormated>
    <izvorni_sadrzaj>
      <item>KRKA IZGRADNJA d.o.o. zastupanog po punomoćniku Karlo Kršić</item>
    </izvorni_sadrzaj>
    <derivirana_varijabla naziv="DomainObject.Predmet.ProtuStrankaListFormated_1">
      <item>KRKA IZGRADNJA d.o.o. zastupanog po punomoćniku Karlo Kršić</item>
    </derivirana_varijabla>
  </DomainObject.Predmet.ProtuStrankaListFormated>
  <DomainObject.Predmet.ProtuStrankaListFormatedOIB>
    <izvorni_sadrzaj>
      <item>KRKA IZGRADNJA d.o.o., OIB 21899983649 zastupanog po punomoćniku Karlo Kršić</item>
    </izvorni_sadrzaj>
    <derivirana_varijabla naziv="DomainObject.Predmet.ProtuStrankaListFormatedOIB_1">
      <item>KRKA IZGRADNJA d.o.o., OIB 21899983649 zastupanog po punomoćniku Karlo Kršić</item>
    </derivirana_varijabla>
  </DomainObject.Predmet.ProtuStrankaListFormatedOIB>
  <DomainObject.Predmet.ProtuStrankaListFormatedWithAdress>
    <izvorni_sadrzaj>
      <item>KRKA IZGRADNJA d.o.o., Štefanovec 121, 10000 Zagreb zastupanog po punomoćniku Karlo Kršić</item>
    </izvorni_sadrzaj>
    <derivirana_varijabla naziv="DomainObject.Predmet.ProtuStrankaListFormatedWithAdress_1">
      <item>KRKA IZGRADNJA d.o.o., Štefanovec 121, 10000 Zagreb zastupanog po punomoćniku Karlo Kršić</item>
    </derivirana_varijabla>
  </DomainObject.Predmet.ProtuStrankaListFormatedWithAdress>
  <DomainObject.Predmet.ProtuStrankaListFormatedWithAdressOIB>
    <izvorni_sadrzaj>
      <item>KRKA IZGRADNJA d.o.o., OIB 21899983649, Štefanovec 121, 10000 Zagreb zastupanog po punomoćniku Karlo Kršić</item>
    </izvorni_sadrzaj>
    <derivirana_varijabla naziv="DomainObject.Predmet.ProtuStrankaListFormatedWithAdressOIB_1">
      <item>KRKA IZGRADNJA d.o.o., OIB 21899983649, Štefanovec 121, 10000 Zagreb zastupanog po punomoćniku Karlo Kršić</item>
    </derivirana_varijabla>
  </DomainObject.Predmet.ProtuStrankaListFormatedWithAdressOIB>
  <DomainObject.Predmet.ProtuStrankaListNazivFormated>
    <izvorni_sadrzaj>
      <item>KRKA IZGRADNJA d.o.o.</item>
    </izvorni_sadrzaj>
    <derivirana_varijabla naziv="DomainObject.Predmet.ProtuStrankaListNazivFormated_1">
      <item>KRKA IZGRADNJA d.o.o.</item>
    </derivirana_varijabla>
  </DomainObject.Predmet.ProtuStrankaListNazivFormated>
  <DomainObject.Predmet.ProtuStrankaListNazivFormatedOIB>
    <izvorni_sadrzaj>
      <item>KRKA IZGRADNJA d.o.o., OIB 21899983649</item>
    </izvorni_sadrzaj>
    <derivirana_varijabla naziv="DomainObject.Predmet.ProtuStrankaListNazivFormatedOIB_1">
      <item>KRKA IZGRADNJA d.o.o., OIB 21899983649</item>
    </derivirana_varijabla>
  </DomainObject.Predmet.ProtuStrankaListNazivFormatedOIB>
  <DomainObject.Predmet.OstaliListFormated>
    <izvorni_sadrzaj>
      <item>Karlo Kršić punomoćnik sudionika u postupku KRKA IZGRADNJA d.o.o.</item>
      <item>CROATIA BANKA, dioničko društvo</item>
      <item>ERSTE&amp;STEIERMÄRKISCHE BANKA dioničko društvo</item>
    </izvorni_sadrzaj>
    <derivirana_varijabla naziv="DomainObject.Predmet.OstaliListFormated_1">
      <item>Karlo Kršić punomoćnik sudionika u postupku KRKA IZGRADNJA d.o.o.</item>
      <item>CROATIA BANKA, dioničko društvo</item>
      <item>ERSTE&amp;STEIERMÄRKISCHE BANKA dioničko društvo</item>
    </derivirana_varijabla>
  </DomainObject.Predmet.OstaliListFormated>
  <DomainObject.Predmet.OstaliListFormatedOIB>
    <izvorni_sadrzaj>
      <item>Karlo Kršić, OIB 37104216612 punomoćnik sudionika u postupku KRKA IZGRADNJA d.o.o.</item>
      <item>CROATIA BANKA, dioničko društvo, OIB 32247795989</item>
      <item>ERSTE&amp;STEIERMÄRKISCHE BANKA dioničko društvo, OIB 23057039320</item>
    </izvorni_sadrzaj>
    <derivirana_varijabla naziv="DomainObject.Predmet.OstaliListFormatedOIB_1">
      <item>Karlo Kršić, OIB 37104216612 punomoćnik sudionika u postupku KRKA IZGRADNJA d.o.o.</item>
      <item>CROATIA BANKA, dioničko društvo, OIB 32247795989</item>
      <item>ERSTE&amp;STEIERMÄRKISCHE BANKA dioničko društvo, OIB 23057039320</item>
    </derivirana_varijabla>
  </DomainObject.Predmet.OstaliListFormatedOIB>
  <DomainObject.Predmet.OstaliListFormatedWithAdress>
    <izvorni_sadrzaj>
      <item>Karlo Kršić, Štefanovec 121, 10000 Zagreb punomoćnik sudionika u postupku KRKA IZGRADNJA d.o.o.</item>
      <item>CROATIA BANKA, dioničko društvo, Roberta Frangeša Mihanovića 9, 10000 Zagreb</item>
      <item>ERSTE&amp;STEIERMÄRKISCHE BANKA dioničko društvo, Jadranski Trg 3/a, 51000 Rijeka</item>
    </izvorni_sadrzaj>
    <derivirana_varijabla naziv="DomainObject.Predmet.OstaliListFormatedWithAdress_1">
      <item>Karlo Kršić, Štefanovec 121, 10000 Zagreb punomoćnik sudionika u postupku KRKA IZGRADNJA d.o.o.</item>
      <item>CROATIA BANKA, dioničko društvo, Roberta Frangeša Mihanovića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Karlo Kršić, OIB 37104216612, Štefanovec 121, 10000 Zagreb punomoćnik sudionika u postupku KRKA IZGRADNJA d.o.o.</item>
      <item>CROATIA BANKA, dioničko društvo, OIB 32247795989, Roberta Frangeša Mihanovića 9, 10000 Zagreb</item>
      <item>ERSTE&amp;STEIERMÄRKISCHE BANKA dioničko društvo, OIB 23057039320, Jadranski Trg 3/a, 51000 Rijeka</item>
    </izvorni_sadrzaj>
    <derivirana_varijabla naziv="DomainObject.Predmet.OstaliListFormatedWithAdressOIB_1">
      <item>Karlo Kršić, OIB 37104216612, Štefanovec 121, 10000 Zagreb punomoćnik sudionika u postupku KRKA IZGRADNJA d.o.o.</item>
      <item>CROATIA BANKA, dioničko društvo, OIB 32247795989, Roberta Frangeša Mihanovića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Karlo Kršić</item>
      <item>CROATIA BANKA, dioničko društvo</item>
      <item>ERSTE&amp;STEIERMÄRKISCHE BANKA dioničko društvo</item>
    </izvorni_sadrzaj>
    <derivirana_varijabla naziv="DomainObject.Predmet.OstaliListNazivFormated_1">
      <item>Karlo Kršić</item>
      <item>CROATIA BANKA, dioničko društvo</item>
      <item>ERSTE&amp;STEIERMÄRKISCHE BANKA dioničko društvo</item>
    </derivirana_varijabla>
  </DomainObject.Predmet.OstaliListNazivFormated>
  <DomainObject.Predmet.OstaliListNazivFormatedOIB>
    <izvorni_sadrzaj>
      <item>Karlo Kršić, OIB 37104216612</item>
      <item>CROATIA BANKA, dioničko društvo, OIB 32247795989</item>
      <item>ERSTE&amp;STEIERMÄRKISCHE BANKA dioničko društvo, OIB 23057039320</item>
    </izvorni_sadrzaj>
    <derivirana_varijabla naziv="DomainObject.Predmet.OstaliListNazivFormatedOIB_1">
      <item>Karlo Kršić, OIB 37104216612</item>
      <item>CROATIA BANKA, dioničko društvo, OIB 32247795989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KRKA IZGRADNJA d.o.o.</izvorni_sadrzaj>
    <derivirana_varijabla naziv="DomainObject.Predmet.ProtustrankaIDrugi_1">KRKA IZGRADNJA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KRKA IZGRADNJA d.o.o., OIB 21899983649, Štefanovec 121, 10000 Zagreb</izvorni_sadrzaj>
    <derivirana_varijabla naziv="DomainObject.Predmet.ProtustrankaIDrugiAdressOIB_1">KRKA IZGRADNJA d.o.o., OIB 21899983649,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KRKA IZGRADNJA d.o.o.</item>
      <item>Karlo Kršić</item>
      <item>CROATIA BANKA, dioničko društvo</item>
      <item>ERSTE&amp;STEIERMÄRKISCHE BANKA dioničko društvo</item>
      <item>Karlo Kršić</item>
    </izvorni_sadrzaj>
    <derivirana_varijabla naziv="DomainObject.Predmet.SudioniciListNaziv_1">
      <item>FINA Regionalni centar Zagreb</item>
      <item>KRKA IZGRADNJA d.o.o.</item>
      <item>Karlo Kršić</item>
      <item>CROATIA BANKA, dioničko društvo</item>
      <item>ERSTE&amp;STEIERMÄRKISCHE BANKA dioničko društvo</item>
      <item>Karlo Kršić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KRKA IZGRADNJA d.o.o., OIB 21899983649, Štefanovec 121,10000 Zagreb</item>
      <item>Karlo Kršić, OIB 37104216612, Štefanovec 121,10000 Zagreb</item>
      <item>CROATIA BANKA, dioničko društvo, OIB 32247795989, Roberta Frangeša Mihanovića 9,10000 Zagreb</item>
      <item>ERSTE&amp;STEIERMÄRKISCHE BANKA dioničko društvo, OIB 23057039320, Jadranski Trg 3/a,51000 Rijeka</item>
      <item>Karlo Kršić, OIB 37104216612, Štefanovec 121,10000 Zagreb</item>
    </izvorni_sadrzaj>
    <derivirana_varijabla naziv="DomainObject.Predmet.SudioniciListAdressOIB_1">
      <item>FINA Regionalni centar Zagreb, OIB 85821130368, Trg svibanjskih žrtava 1995. br. 1,10000 Zagreb</item>
      <item>KRKA IZGRADNJA d.o.o., OIB 21899983649, Štefanovec 121,10000 Zagreb</item>
      <item>Karlo Kršić, OIB 37104216612, Štefanovec 121,10000 Zagreb</item>
      <item>CROATIA BANKA, dioničko društvo, OIB 32247795989, Roberta Frangeša Mihanovića 9,10000 Zagreb</item>
      <item>ERSTE&amp;STEIERMÄRKISCHE BANKA dioničko društvo, OIB 23057039320, Jadranski Trg 3/a,51000 Rijeka</item>
      <item>Karlo Kršić, OIB 37104216612, Štefanovec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21899983649</item>
      <item>, OIB 37104216612</item>
      <item>, OIB 32247795989</item>
      <item>, OIB 23057039320</item>
      <item>, OIB 37104216612</item>
    </izvorni_sadrzaj>
    <derivirana_varijabla naziv="DomainObject.Predmet.SudioniciListNazivOIB_1">
      <item>, OIB 85821130368</item>
      <item>, OIB 21899983649</item>
      <item>, OIB 37104216612</item>
      <item>, OIB 32247795989</item>
      <item>, OIB 23057039320</item>
      <item>, OIB 37104216612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1FFCB-0ED1-432C-8D3D-DF7859E6D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977</properties:Characters>
  <properties:Lines>41</properties:Lines>
  <properties:Paragraphs>20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2018-03-15T08:24:00Z</cp:lastPrinted>
  <dcterms:modified xmlns:xsi="http://www.w3.org/2001/XMLSchema-instance" xsi:type="dcterms:W3CDTF">2018-03-15T08:24:00Z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