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1025" w14:paraId="16c1025"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</w:t>
      </w:r>
      <w:r w:rsidR="006D51B2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2601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51B2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</w:t>
      </w:r>
      <w:r w:rsidR="00434AF3"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 HRVATSKA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 SUD U PAZINU</w:t>
      </w:r>
    </w:p>
    <w:p w:rsidRDefault="006D51B2" w:rsidP="009D0DC2" w:rsidR="00434AF3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r w:rsidR="00434AF3" w:rsidRPr="0026017D">
        <w:rPr>
          <w:rFonts w:cs="Times New Roman" w:eastAsia="Times New Roman" w:hAnsi="Times New Roman" w:ascii="Times New Roman"/>
          <w:bCs/>
          <w:sz w:val="24"/>
          <w:szCs w:val="24"/>
        </w:rPr>
        <w:t>Dršćevka 1, 52000 Pazin</w:t>
      </w:r>
    </w:p>
    <w:p w:rsidRDefault="006D51B2" w:rsidP="009D0DC2" w:rsidR="006D51B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D51B2" w:rsidP="009D0DC2" w:rsidR="006D51B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D51B2" w:rsidP="009D0DC2" w:rsidR="006D51B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D51B2" w:rsidP="009D0DC2" w:rsidR="006D51B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D51B2" w:rsidP="006D51B2" w:rsidR="006D51B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 S</w:t>
      </w:r>
      <w:r w:rsidRPr="00614415">
        <w:rPr>
          <w:rFonts w:cs="Times New Roman" w:hAnsi="Times New Roman" w:ascii="Times New Roman"/>
          <w:sz w:val="24"/>
          <w:szCs w:val="24"/>
        </w:rPr>
        <w:t>t-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614415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</w:t>
      </w:r>
      <w:r w:rsidRPr="00614415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614415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224</w:t>
      </w:r>
    </w:p>
    <w:p w:rsidRDefault="006D51B2" w:rsidP="009D0DC2" w:rsidR="006D51B2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D51B2" w:rsidP="009D0DC2" w:rsidR="006D51B2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8777BC" w:rsidR="00FE489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>S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>tečajn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>om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 xml:space="preserve"> mas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 xml:space="preserve">om 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 xml:space="preserve">iza </w:t>
      </w:r>
      <w:r w:rsidR="0061060D" w:rsidRPr="0061060D">
        <w:rPr>
          <w:rFonts w:cs="Times New Roman" w:eastAsia="Times New Roman" w:hAnsi="Times New Roman" w:ascii="Times New Roman"/>
          <w:sz w:val="24"/>
          <w:szCs w:val="24"/>
        </w:rPr>
        <w:t xml:space="preserve">AIR ADRIATIC d.o.o. u stečaju, Pula, Valtursko polje 210, </w:t>
      </w:r>
      <w:r w:rsidR="0061060D">
        <w:rPr>
          <w:rFonts w:cs="Times New Roman" w:eastAsia="Times New Roman" w:hAnsi="Times New Roman" w:ascii="Times New Roman"/>
          <w:sz w:val="24"/>
          <w:szCs w:val="24"/>
        </w:rPr>
        <w:t xml:space="preserve">raniji </w:t>
      </w:r>
      <w:r w:rsidR="0061060D" w:rsidRPr="0061060D">
        <w:rPr>
          <w:rFonts w:cs="Times New Roman" w:eastAsia="Times New Roman" w:hAnsi="Times New Roman" w:ascii="Times New Roman"/>
          <w:sz w:val="24"/>
          <w:szCs w:val="24"/>
        </w:rPr>
        <w:t>OIB 82925969030</w:t>
      </w:r>
      <w:r w:rsidR="007306BF" w:rsidRPr="007306BF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61060D">
        <w:rPr>
          <w:rFonts w:cs="Times New Roman" w:eastAsia="Times New Roman" w:hAnsi="Times New Roman" w:ascii="Times New Roman"/>
          <w:sz w:val="24"/>
          <w:szCs w:val="24"/>
        </w:rPr>
        <w:t>13. veljače 2019</w:t>
      </w:r>
      <w:r w:rsidR="007306B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D51B2" w:rsidP="006D51B2" w:rsidR="006D51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6D51B2" w:rsidR="002C642A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0E38" w:rsidP="00473C45" w:rsidR="00200E38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Nalaže se sudskom registru ovog suda da izvrši upis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iza </w:t>
      </w:r>
      <w:r w:rsidR="0061060D" w:rsidRPr="0061060D">
        <w:rPr>
          <w:rFonts w:cs="Times New Roman" w:hAnsi="Times New Roman" w:ascii="Times New Roman"/>
          <w:sz w:val="24"/>
          <w:szCs w:val="24"/>
        </w:rPr>
        <w:t>AIR ADRIATIC d.o.o. u stečaju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u sudski registar, sa sjedištem prema adresi stečajnog upravitelja </w:t>
      </w:r>
      <w:r w:rsidR="0061060D" w:rsidRPr="0061060D">
        <w:rPr>
          <w:rFonts w:cs="Times New Roman" w:hAnsi="Times New Roman" w:ascii="Times New Roman"/>
          <w:sz w:val="24"/>
          <w:szCs w:val="24"/>
        </w:rPr>
        <w:t>Dražen</w:t>
      </w:r>
      <w:r w:rsidR="0061060D">
        <w:rPr>
          <w:rFonts w:cs="Times New Roman" w:hAnsi="Times New Roman" w:ascii="Times New Roman"/>
          <w:sz w:val="24"/>
          <w:szCs w:val="24"/>
        </w:rPr>
        <w:t>a</w:t>
      </w:r>
      <w:r w:rsidR="0061060D" w:rsidRPr="0061060D">
        <w:rPr>
          <w:rFonts w:cs="Times New Roman" w:hAnsi="Times New Roman" w:ascii="Times New Roman"/>
          <w:sz w:val="24"/>
          <w:szCs w:val="24"/>
        </w:rPr>
        <w:t xml:space="preserve"> Ezget</w:t>
      </w:r>
      <w:r w:rsidR="0061060D">
        <w:rPr>
          <w:rFonts w:cs="Times New Roman" w:hAnsi="Times New Roman" w:ascii="Times New Roman"/>
          <w:sz w:val="24"/>
          <w:szCs w:val="24"/>
        </w:rPr>
        <w:t>e</w:t>
      </w:r>
      <w:r w:rsidR="0061060D" w:rsidRPr="0061060D">
        <w:rPr>
          <w:rFonts w:cs="Times New Roman" w:hAnsi="Times New Roman" w:ascii="Times New Roman"/>
          <w:sz w:val="24"/>
          <w:szCs w:val="24"/>
        </w:rPr>
        <w:t xml:space="preserve"> iz Poreča, Mateo Benussi 8, OIB: 62061046523</w:t>
      </w:r>
      <w:r w:rsidR="008777BC">
        <w:rPr>
          <w:rFonts w:cs="Times New Roman" w:hAnsi="Times New Roman" w:ascii="Times New Roman"/>
          <w:sz w:val="24"/>
          <w:szCs w:val="24"/>
        </w:rPr>
        <w:t>.</w:t>
      </w:r>
    </w:p>
    <w:p w:rsidRDefault="008777BC" w:rsidP="00DC0494" w:rsidR="008777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DC0494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61060D" w:rsidR="006106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 w:rsidRPr="0026017D">
        <w:rPr>
          <w:rFonts w:cs="Times New Roman" w:hAnsi="Times New Roman" w:ascii="Times New Roman"/>
          <w:sz w:val="24"/>
          <w:szCs w:val="24"/>
        </w:rPr>
        <w:t>.</w:t>
      </w:r>
      <w:r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61060D" w:rsidRPr="0061060D">
        <w:rPr>
          <w:rFonts w:cs="Times New Roman" w:hAnsi="Times New Roman" w:ascii="Times New Roman"/>
          <w:sz w:val="24"/>
          <w:szCs w:val="24"/>
        </w:rPr>
        <w:t>St-8/2015-221</w:t>
      </w:r>
      <w:r w:rsidR="0061060D">
        <w:rPr>
          <w:rFonts w:cs="Times New Roman" w:hAnsi="Times New Roman" w:ascii="Times New Roman"/>
          <w:sz w:val="24"/>
          <w:szCs w:val="24"/>
        </w:rPr>
        <w:t xml:space="preserve"> </w:t>
      </w:r>
      <w:r w:rsidR="00D73F08" w:rsidRPr="0026017D">
        <w:rPr>
          <w:rFonts w:cs="Times New Roman" w:hAnsi="Times New Roman" w:ascii="Times New Roman"/>
          <w:sz w:val="24"/>
          <w:szCs w:val="24"/>
        </w:rPr>
        <w:t xml:space="preserve">od </w:t>
      </w:r>
      <w:r w:rsidR="0061060D" w:rsidRPr="0061060D">
        <w:rPr>
          <w:rFonts w:cs="Times New Roman" w:hAnsi="Times New Roman" w:ascii="Times New Roman"/>
          <w:sz w:val="24"/>
          <w:szCs w:val="24"/>
        </w:rPr>
        <w:t>16. studenog 2018.</w:t>
      </w:r>
      <w:r w:rsidR="0061060D">
        <w:rPr>
          <w:rFonts w:cs="Times New Roman" w:hAnsi="Times New Roman" w:ascii="Times New Roman"/>
          <w:sz w:val="24"/>
          <w:szCs w:val="24"/>
        </w:rPr>
        <w:t xml:space="preserve"> z</w:t>
      </w:r>
      <w:r w:rsidR="0061060D" w:rsidRPr="0061060D">
        <w:rPr>
          <w:rFonts w:cs="Times New Roman" w:hAnsi="Times New Roman" w:ascii="Times New Roman"/>
          <w:sz w:val="24"/>
          <w:szCs w:val="24"/>
        </w:rPr>
        <w:t>aključ</w:t>
      </w:r>
      <w:r w:rsidR="0061060D">
        <w:rPr>
          <w:rFonts w:cs="Times New Roman" w:hAnsi="Times New Roman" w:ascii="Times New Roman"/>
          <w:sz w:val="24"/>
          <w:szCs w:val="24"/>
        </w:rPr>
        <w:t xml:space="preserve">en </w:t>
      </w:r>
      <w:r w:rsidR="0061060D" w:rsidRPr="0061060D">
        <w:rPr>
          <w:rFonts w:cs="Times New Roman" w:hAnsi="Times New Roman" w:ascii="Times New Roman"/>
          <w:sz w:val="24"/>
          <w:szCs w:val="24"/>
        </w:rPr>
        <w:t>je stečajni postupak nad dužnikom AIR ADRIATIC d.o.o. u stečaju Pula,</w:t>
      </w:r>
      <w:r w:rsidR="0061060D">
        <w:rPr>
          <w:rFonts w:cs="Times New Roman" w:hAnsi="Times New Roman" w:ascii="Times New Roman"/>
          <w:sz w:val="24"/>
          <w:szCs w:val="24"/>
        </w:rPr>
        <w:t xml:space="preserve"> te je nalo</w:t>
      </w:r>
      <w:r w:rsidR="0061060D" w:rsidRPr="0061060D">
        <w:rPr>
          <w:rFonts w:cs="Times New Roman" w:hAnsi="Times New Roman" w:ascii="Times New Roman"/>
          <w:sz w:val="24"/>
          <w:szCs w:val="24"/>
        </w:rPr>
        <w:t>že</w:t>
      </w:r>
      <w:r w:rsidR="0061060D">
        <w:rPr>
          <w:rFonts w:cs="Times New Roman" w:hAnsi="Times New Roman" w:ascii="Times New Roman"/>
          <w:sz w:val="24"/>
          <w:szCs w:val="24"/>
        </w:rPr>
        <w:t>no</w:t>
      </w:r>
      <w:r w:rsidR="0061060D" w:rsidRPr="0061060D">
        <w:rPr>
          <w:rFonts w:cs="Times New Roman" w:hAnsi="Times New Roman" w:ascii="Times New Roman"/>
          <w:sz w:val="24"/>
          <w:szCs w:val="24"/>
        </w:rPr>
        <w:t xml:space="preserve"> sudskom registru </w:t>
      </w:r>
      <w:r w:rsidR="0061060D">
        <w:rPr>
          <w:rFonts w:cs="Times New Roman" w:hAnsi="Times New Roman" w:ascii="Times New Roman"/>
          <w:sz w:val="24"/>
          <w:szCs w:val="24"/>
        </w:rPr>
        <w:t xml:space="preserve">da </w:t>
      </w:r>
      <w:r w:rsidR="0061060D" w:rsidRPr="0061060D">
        <w:rPr>
          <w:rFonts w:cs="Times New Roman" w:hAnsi="Times New Roman" w:ascii="Times New Roman"/>
          <w:sz w:val="24"/>
          <w:szCs w:val="24"/>
        </w:rPr>
        <w:t xml:space="preserve">briše </w:t>
      </w:r>
      <w:r w:rsidR="0061060D">
        <w:rPr>
          <w:rFonts w:cs="Times New Roman" w:hAnsi="Times New Roman" w:ascii="Times New Roman"/>
          <w:sz w:val="24"/>
          <w:szCs w:val="24"/>
        </w:rPr>
        <w:t xml:space="preserve">tog </w:t>
      </w:r>
      <w:r w:rsidR="0061060D" w:rsidRPr="0061060D">
        <w:rPr>
          <w:rFonts w:cs="Times New Roman" w:hAnsi="Times New Roman" w:ascii="Times New Roman"/>
          <w:sz w:val="24"/>
          <w:szCs w:val="24"/>
        </w:rPr>
        <w:t>dužnika iz sudskog registra.</w:t>
      </w:r>
      <w:r w:rsidR="00F5795E">
        <w:rPr>
          <w:rFonts w:cs="Times New Roman" w:hAnsi="Times New Roman" w:ascii="Times New Roman"/>
          <w:sz w:val="24"/>
          <w:szCs w:val="24"/>
        </w:rPr>
        <w:tab/>
      </w:r>
    </w:p>
    <w:p w:rsidRDefault="0061060D" w:rsidP="0061060D" w:rsidR="00847450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podnesku od 12. veljače 2019. stečajni upravitelj </w:t>
      </w:r>
      <w:r w:rsidRPr="0061060D">
        <w:rPr>
          <w:rFonts w:cs="Times New Roman" w:hAnsi="Times New Roman" w:ascii="Times New Roman"/>
          <w:sz w:val="24"/>
          <w:szCs w:val="24"/>
        </w:rPr>
        <w:t>Dražen Ezget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DC0494" w:rsidRPr="0026017D">
        <w:rPr>
          <w:rFonts w:cs="Times New Roman" w:hAnsi="Times New Roman" w:ascii="Times New Roman"/>
          <w:sz w:val="24"/>
          <w:szCs w:val="24"/>
        </w:rPr>
        <w:t>predloži</w:t>
      </w:r>
      <w:r>
        <w:rPr>
          <w:rFonts w:cs="Times New Roman" w:hAnsi="Times New Roman" w:ascii="Times New Roman"/>
          <w:sz w:val="24"/>
          <w:szCs w:val="24"/>
        </w:rPr>
        <w:t>o je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da se izvrši upis stečajne mase u sudski registar, </w:t>
      </w:r>
      <w:r w:rsidR="007306BF">
        <w:rPr>
          <w:rFonts w:cs="Times New Roman" w:hAnsi="Times New Roman" w:ascii="Times New Roman"/>
          <w:sz w:val="24"/>
          <w:szCs w:val="24"/>
        </w:rPr>
        <w:t>jer</w:t>
      </w:r>
      <w:r w:rsidR="00DB357A">
        <w:rPr>
          <w:rFonts w:cs="Times New Roman" w:hAnsi="Times New Roman" w:ascii="Times New Roman"/>
          <w:sz w:val="24"/>
          <w:szCs w:val="24"/>
        </w:rPr>
        <w:t xml:space="preserve"> dužnik </w:t>
      </w:r>
      <w:r>
        <w:rPr>
          <w:rFonts w:cs="Times New Roman" w:hAnsi="Times New Roman" w:ascii="Times New Roman"/>
          <w:sz w:val="24"/>
          <w:szCs w:val="24"/>
        </w:rPr>
        <w:t>vodi parnicu radi naknade štete.</w:t>
      </w:r>
    </w:p>
    <w:p w:rsidRDefault="00847450" w:rsidP="00D67036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 xml:space="preserve">S obzirom na navedeno je, temeljem čl. 133. st. 1. i 2. te čl. 438. st. 1. t. 4. </w:t>
      </w:r>
      <w:r w:rsidR="00614415" w:rsidRPr="00614415">
        <w:rPr>
          <w:rFonts w:cs="Times New Roman" w:hAnsi="Times New Roman" w:ascii="Times New Roman"/>
          <w:sz w:val="24"/>
          <w:szCs w:val="24"/>
        </w:rPr>
        <w:t>Stečajnog zakona (dalje: SZ)</w:t>
      </w:r>
      <w:r w:rsidRPr="0026017D">
        <w:rPr>
          <w:rFonts w:cs="Times New Roman" w:hAnsi="Times New Roman" w:ascii="Times New Roman"/>
          <w:sz w:val="24"/>
          <w:szCs w:val="24"/>
        </w:rPr>
        <w:t>, odlučeno kao u izre</w:t>
      </w:r>
      <w:r w:rsidR="00DB357A">
        <w:rPr>
          <w:rFonts w:cs="Times New Roman" w:hAnsi="Times New Roman" w:ascii="Times New Roman"/>
          <w:sz w:val="24"/>
          <w:szCs w:val="24"/>
        </w:rPr>
        <w:t>ci</w:t>
      </w:r>
      <w:r w:rsidRPr="0026017D">
        <w:rPr>
          <w:rFonts w:cs="Times New Roman" w:hAnsi="Times New Roman" w:ascii="Times New Roman"/>
          <w:sz w:val="24"/>
          <w:szCs w:val="24"/>
        </w:rPr>
        <w:t>.</w:t>
      </w:r>
      <w:r w:rsidR="009D0DC2" w:rsidRPr="002601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0DC2" w:rsidP="00DC0494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434AF3" w:rsidP="006D51B2" w:rsidR="006D51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 Pazinu, </w:t>
      </w:r>
      <w:r w:rsidR="0061060D">
        <w:rPr>
          <w:rFonts w:cs="Times New Roman" w:hAnsi="Times New Roman" w:ascii="Times New Roman"/>
          <w:sz w:val="24"/>
          <w:szCs w:val="24"/>
        </w:rPr>
        <w:t>13</w:t>
      </w:r>
      <w:r w:rsidR="00F5795E" w:rsidRPr="00F5795E">
        <w:rPr>
          <w:rFonts w:cs="Times New Roman" w:hAnsi="Times New Roman" w:ascii="Times New Roman"/>
          <w:sz w:val="24"/>
          <w:szCs w:val="24"/>
        </w:rPr>
        <w:t>. veljače 201</w:t>
      </w:r>
      <w:r w:rsidR="0061060D">
        <w:rPr>
          <w:rFonts w:cs="Times New Roman" w:hAnsi="Times New Roman" w:ascii="Times New Roman"/>
          <w:sz w:val="24"/>
          <w:szCs w:val="24"/>
        </w:rPr>
        <w:t>9</w:t>
      </w:r>
      <w:r w:rsidR="00F5795E" w:rsidRPr="00F5795E">
        <w:rPr>
          <w:rFonts w:cs="Times New Roman" w:hAnsi="Times New Roman" w:ascii="Times New Roman"/>
          <w:sz w:val="24"/>
          <w:szCs w:val="24"/>
        </w:rPr>
        <w:t>.</w:t>
      </w:r>
    </w:p>
    <w:p w:rsidRDefault="006D51B2" w:rsidP="006D51B2" w:rsidR="006D51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6D51B2" w:rsidR="00434AF3" w:rsidRPr="0026017D">
      <w:pPr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Stečajn</w:t>
      </w:r>
      <w:r w:rsidR="00926191" w:rsidRPr="0026017D">
        <w:rPr>
          <w:rFonts w:cs="Times New Roman" w:hAnsi="Times New Roman" w:ascii="Times New Roman"/>
          <w:sz w:val="24"/>
          <w:szCs w:val="24"/>
        </w:rPr>
        <w:t>i</w:t>
      </w:r>
      <w:r w:rsidRPr="0026017D">
        <w:rPr>
          <w:rFonts w:cs="Times New Roman" w:hAnsi="Times New Roman" w:ascii="Times New Roman"/>
          <w:sz w:val="24"/>
          <w:szCs w:val="24"/>
        </w:rPr>
        <w:t xml:space="preserve"> su</w:t>
      </w:r>
      <w:r w:rsidR="00926191" w:rsidRPr="0026017D">
        <w:rPr>
          <w:rFonts w:cs="Times New Roman" w:hAnsi="Times New Roman" w:ascii="Times New Roman"/>
          <w:sz w:val="24"/>
          <w:szCs w:val="24"/>
        </w:rPr>
        <w:t>dac</w:t>
      </w:r>
      <w:r w:rsidRPr="0026017D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6D51B2" w:rsidR="00926191" w:rsidRPr="0026017D">
      <w:pPr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6191" w:rsidP="006D51B2" w:rsidR="00434AF3" w:rsidRPr="0026017D">
      <w:pPr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Ivan Dujić</w:t>
      </w:r>
      <w:r w:rsidR="003730C0">
        <w:rPr>
          <w:rFonts w:cs="Times New Roman" w:hAnsi="Times New Roman" w:ascii="Times New Roman"/>
          <w:sz w:val="24"/>
          <w:szCs w:val="24"/>
        </w:rPr>
        <w:t>, v.r.</w:t>
      </w:r>
    </w:p>
    <w:p w:rsidRDefault="00DB357A" w:rsidP="009D0DC2" w:rsidR="00DB35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51B2" w:rsidP="009D0DC2" w:rsidR="006D51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51B2" w:rsidP="009D0DC2" w:rsidR="006D51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51B2" w:rsidP="009D0DC2" w:rsidR="006D51B2" w:rsidRPr="002601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Protiv ovog rješenja  može se izjaviti žalba u roku od 8 dana od dana dostave, a dostava se smatra obavljenom istekom osmoga dana od dana objave pismena na mrežnoj stranici e-</w:t>
      </w:r>
      <w:r w:rsidRPr="0026017D">
        <w:rPr>
          <w:rFonts w:cs="Times New Roman" w:hAnsi="Times New Roman" w:ascii="Times New Roman"/>
          <w:sz w:val="24"/>
          <w:szCs w:val="24"/>
        </w:rPr>
        <w:lastRenderedPageBreak/>
        <w:t>Oglasna ploča sudova (čl. 12. SZ-a). Žalba se podnosi ovome sudu u 3 primjerka, a o istoj odlučuje Visoki trgovački sud Republike Hrvatske.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847450" w:rsidR="00434AF3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- </w:t>
      </w:r>
      <w:r w:rsidRPr="0026017D">
        <w:rPr>
          <w:rFonts w:cs="Times New Roman" w:hAnsi="Times New Roman" w:ascii="Times New Roman"/>
          <w:sz w:val="24"/>
          <w:szCs w:val="24"/>
        </w:rPr>
        <w:t xml:space="preserve">8 dana </w:t>
      </w:r>
    </w:p>
    <w:p w:rsidRDefault="00434AF3" w:rsidP="0061060D" w:rsidR="006106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61060D" w:rsidRPr="0061060D">
        <w:rPr>
          <w:rFonts w:cs="Times New Roman" w:hAnsi="Times New Roman" w:ascii="Times New Roman"/>
          <w:sz w:val="24"/>
          <w:szCs w:val="24"/>
        </w:rPr>
        <w:t>Dražen</w:t>
      </w:r>
      <w:r w:rsidR="0061060D">
        <w:rPr>
          <w:rFonts w:cs="Times New Roman" w:hAnsi="Times New Roman" w:ascii="Times New Roman"/>
          <w:sz w:val="24"/>
          <w:szCs w:val="24"/>
        </w:rPr>
        <w:t>u</w:t>
      </w:r>
      <w:r w:rsidR="0061060D" w:rsidRPr="0061060D">
        <w:rPr>
          <w:rFonts w:cs="Times New Roman" w:hAnsi="Times New Roman" w:ascii="Times New Roman"/>
          <w:sz w:val="24"/>
          <w:szCs w:val="24"/>
        </w:rPr>
        <w:t xml:space="preserve"> Ezget</w:t>
      </w:r>
      <w:r w:rsidR="0061060D">
        <w:rPr>
          <w:rFonts w:cs="Times New Roman" w:hAnsi="Times New Roman" w:ascii="Times New Roman"/>
          <w:sz w:val="24"/>
          <w:szCs w:val="24"/>
        </w:rPr>
        <w:t>i</w:t>
      </w:r>
      <w:r w:rsidR="0061060D" w:rsidRPr="0061060D">
        <w:rPr>
          <w:rFonts w:cs="Times New Roman" w:hAnsi="Times New Roman" w:ascii="Times New Roman"/>
          <w:sz w:val="24"/>
          <w:szCs w:val="24"/>
        </w:rPr>
        <w:t xml:space="preserve"> iz Poreča, Mateo Benussi 8</w:t>
      </w:r>
    </w:p>
    <w:p w:rsidRDefault="0026017D" w:rsidP="0061060D" w:rsidR="0026017D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- sudski registar ovoga suda</w:t>
      </w:r>
    </w:p>
    <w:sectPr w:rsidSect="002C642A" w:rsidR="0026017D" w:rsidRPr="0026017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5D0" w:rsidP="002C642A" w:rsidR="003875D0">
      <w:pPr>
        <w:spacing w:lineRule="auto" w:line="240" w:after="0"/>
      </w:pPr>
      <w:r>
        <w:separator/>
      </w:r>
    </w:p>
  </w:endnote>
  <w:endnote w:id="0" w:type="continuationSeparator">
    <w:p w:rsidRDefault="003875D0" w:rsidP="002C642A" w:rsidR="003875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5D0" w:rsidP="002C642A" w:rsidR="003875D0">
      <w:pPr>
        <w:spacing w:lineRule="auto" w:line="240" w:after="0"/>
      </w:pPr>
      <w:r>
        <w:separator/>
      </w:r>
    </w:p>
  </w:footnote>
  <w:footnote w:id="0" w:type="continuationSeparator">
    <w:p w:rsidRDefault="003875D0" w:rsidP="002C642A" w:rsidR="003875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705532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D51B2" w:rsidP="006D51B2" w:rsidR="002C642A" w:rsidRPr="00E8472E">
        <w:pPr>
          <w:pStyle w:val="Zaglavlje"/>
          <w:ind w:firstLine="4536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D51B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D51B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D51B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730C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D51B2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10 S</w:t>
        </w:r>
        <w:r w:rsidRPr="00614415">
          <w:rPr>
            <w:rFonts w:cs="Times New Roman" w:hAnsi="Times New Roman" w:ascii="Times New Roman"/>
            <w:sz w:val="24"/>
            <w:szCs w:val="24"/>
          </w:rPr>
          <w:t>t-</w:t>
        </w:r>
        <w:r>
          <w:rPr>
            <w:rFonts w:cs="Times New Roman" w:hAnsi="Times New Roman" w:ascii="Times New Roman"/>
            <w:sz w:val="24"/>
            <w:szCs w:val="24"/>
          </w:rPr>
          <w:t>8</w:t>
        </w:r>
        <w:r w:rsidRPr="00614415">
          <w:rPr>
            <w:rFonts w:cs="Times New Roman" w:hAnsi="Times New Roman" w:ascii="Times New Roman"/>
            <w:sz w:val="24"/>
            <w:szCs w:val="24"/>
          </w:rPr>
          <w:t>/</w:t>
        </w:r>
        <w:r>
          <w:rPr>
            <w:rFonts w:cs="Times New Roman" w:hAnsi="Times New Roman" w:ascii="Times New Roman"/>
            <w:sz w:val="24"/>
            <w:szCs w:val="24"/>
          </w:rPr>
          <w:t>20</w:t>
        </w:r>
        <w:r w:rsidRPr="00614415">
          <w:rPr>
            <w:rFonts w:cs="Times New Roman" w:hAnsi="Times New Roman" w:ascii="Times New Roman"/>
            <w:sz w:val="24"/>
            <w:szCs w:val="24"/>
          </w:rPr>
          <w:t>1</w:t>
        </w:r>
        <w:r>
          <w:rPr>
            <w:rFonts w:cs="Times New Roman" w:hAnsi="Times New Roman" w:ascii="Times New Roman"/>
            <w:sz w:val="24"/>
            <w:szCs w:val="24"/>
          </w:rPr>
          <w:t>5</w:t>
        </w:r>
        <w:r w:rsidRPr="00614415">
          <w:rPr>
            <w:rFonts w:cs="Times New Roman" w:hAnsi="Times New Roman" w:ascii="Times New Roman"/>
            <w:sz w:val="24"/>
            <w:szCs w:val="24"/>
          </w:rPr>
          <w:t>-</w:t>
        </w:r>
        <w:r>
          <w:rPr>
            <w:rFonts w:cs="Times New Roman" w:hAnsi="Times New Roman" w:ascii="Times New Roman"/>
            <w:sz w:val="24"/>
            <w:szCs w:val="24"/>
          </w:rPr>
          <w:t>224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00A88"/>
    <w:rsid w:val="000014E8"/>
    <w:rsid w:val="00007D5E"/>
    <w:rsid w:val="00015FC4"/>
    <w:rsid w:val="00025893"/>
    <w:rsid w:val="000728D0"/>
    <w:rsid w:val="00084468"/>
    <w:rsid w:val="000C0DB6"/>
    <w:rsid w:val="001207AD"/>
    <w:rsid w:val="0013759D"/>
    <w:rsid w:val="001542FF"/>
    <w:rsid w:val="00192FFB"/>
    <w:rsid w:val="001A22ED"/>
    <w:rsid w:val="001D3E1B"/>
    <w:rsid w:val="001D63B5"/>
    <w:rsid w:val="001F60C0"/>
    <w:rsid w:val="00200E38"/>
    <w:rsid w:val="002070EC"/>
    <w:rsid w:val="00242BC1"/>
    <w:rsid w:val="0026017D"/>
    <w:rsid w:val="0028094A"/>
    <w:rsid w:val="00287C83"/>
    <w:rsid w:val="00293334"/>
    <w:rsid w:val="002C642A"/>
    <w:rsid w:val="002D4BFA"/>
    <w:rsid w:val="003242DF"/>
    <w:rsid w:val="003730C0"/>
    <w:rsid w:val="0037402F"/>
    <w:rsid w:val="003875D0"/>
    <w:rsid w:val="003C39AE"/>
    <w:rsid w:val="00400A88"/>
    <w:rsid w:val="00405FE5"/>
    <w:rsid w:val="00434AF3"/>
    <w:rsid w:val="0044379E"/>
    <w:rsid w:val="00462CB5"/>
    <w:rsid w:val="00473C45"/>
    <w:rsid w:val="00495BEB"/>
    <w:rsid w:val="004C5D1D"/>
    <w:rsid w:val="004E2538"/>
    <w:rsid w:val="005159D4"/>
    <w:rsid w:val="00560EB7"/>
    <w:rsid w:val="005842FC"/>
    <w:rsid w:val="00585F72"/>
    <w:rsid w:val="005A58D4"/>
    <w:rsid w:val="005B0D43"/>
    <w:rsid w:val="0061060D"/>
    <w:rsid w:val="00614415"/>
    <w:rsid w:val="00617C08"/>
    <w:rsid w:val="00632C53"/>
    <w:rsid w:val="00635406"/>
    <w:rsid w:val="00635525"/>
    <w:rsid w:val="00650753"/>
    <w:rsid w:val="00693435"/>
    <w:rsid w:val="006D51B2"/>
    <w:rsid w:val="006E34CB"/>
    <w:rsid w:val="00725731"/>
    <w:rsid w:val="007306BF"/>
    <w:rsid w:val="00773038"/>
    <w:rsid w:val="00781332"/>
    <w:rsid w:val="007A1E66"/>
    <w:rsid w:val="007F0B7C"/>
    <w:rsid w:val="00801D6C"/>
    <w:rsid w:val="008307B4"/>
    <w:rsid w:val="00847450"/>
    <w:rsid w:val="00867F2D"/>
    <w:rsid w:val="00873574"/>
    <w:rsid w:val="008777BC"/>
    <w:rsid w:val="00890600"/>
    <w:rsid w:val="00926191"/>
    <w:rsid w:val="00930E95"/>
    <w:rsid w:val="00931CC3"/>
    <w:rsid w:val="00932511"/>
    <w:rsid w:val="00977E28"/>
    <w:rsid w:val="009A3AF5"/>
    <w:rsid w:val="009D0DC2"/>
    <w:rsid w:val="009E2350"/>
    <w:rsid w:val="00A63A4F"/>
    <w:rsid w:val="00A7285D"/>
    <w:rsid w:val="00AF57F8"/>
    <w:rsid w:val="00B411B0"/>
    <w:rsid w:val="00B83AA5"/>
    <w:rsid w:val="00B9766C"/>
    <w:rsid w:val="00BA0EA9"/>
    <w:rsid w:val="00BB1841"/>
    <w:rsid w:val="00BB3B72"/>
    <w:rsid w:val="00C079AB"/>
    <w:rsid w:val="00C160E2"/>
    <w:rsid w:val="00C221F5"/>
    <w:rsid w:val="00C30577"/>
    <w:rsid w:val="00C842C9"/>
    <w:rsid w:val="00C94E74"/>
    <w:rsid w:val="00C94ED3"/>
    <w:rsid w:val="00CC2285"/>
    <w:rsid w:val="00CD3BEC"/>
    <w:rsid w:val="00D06F19"/>
    <w:rsid w:val="00D41B07"/>
    <w:rsid w:val="00D67036"/>
    <w:rsid w:val="00D73F08"/>
    <w:rsid w:val="00D80872"/>
    <w:rsid w:val="00DA0493"/>
    <w:rsid w:val="00DB097B"/>
    <w:rsid w:val="00DB357A"/>
    <w:rsid w:val="00DB383B"/>
    <w:rsid w:val="00DC0494"/>
    <w:rsid w:val="00DD0491"/>
    <w:rsid w:val="00E01318"/>
    <w:rsid w:val="00E106E9"/>
    <w:rsid w:val="00E24797"/>
    <w:rsid w:val="00E40C36"/>
    <w:rsid w:val="00E52A6C"/>
    <w:rsid w:val="00E8472E"/>
    <w:rsid w:val="00E90D77"/>
    <w:rsid w:val="00EA0A04"/>
    <w:rsid w:val="00EC1629"/>
    <w:rsid w:val="00F5795E"/>
    <w:rsid w:val="00F867DA"/>
    <w:rsid w:val="00FD37AC"/>
    <w:rsid w:val="00FE1FAC"/>
    <w:rsid w:val="00FE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DD5DFB5"/>
  <w15:docId w15:val="{6F6B0A9B-A423-45DD-B299-DE52BF214D5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9A3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AF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AF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AF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AF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St-8/2015-224</izvorni_sadrzaj>
    <derivirana_varijabla naziv="DomainObject.Oznaka_1">St-8/2015-224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2018.</izvorni_sadrzaj>
    <derivirana_varijabla naziv="DomainObject.Predmet.DatumRjesavanja_1">30.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14.12.16. prileži obiman spis
OS RI-SS KRK PU OVR-3210/15
19.07.2007.</izvorni_sadrzaj>
    <derivirana_varijabla naziv="DomainObject.Predmet.Opis_1">14.12.16. prileži obiman spis
OS RI-SS KRK PU OVR-3210/15
19.07.2007.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AIR ADRIATIC d.o.o. Pula</izvorni_sadrzaj>
    <derivirana_varijabla naziv="DomainObject.Predmet.ProtustrankaFormated_1">  AIR ADRIATIC d.o.o. Pula</derivirana_varijabla>
  </DomainObject.Predmet.ProtustrankaFormated>
  <DomainObject.Predmet.ProtustrankaFormatedOIB>
    <izvorni_sadrzaj>  AIR ADRIATIC d.o.o. Pula, OIB 82925969030</izvorni_sadrzaj>
    <derivirana_varijabla naziv="DomainObject.Predmet.ProtustrankaFormatedOIB_1">  AIR ADRIATIC d.o.o. Pula, OIB 82925969030</derivirana_varijabla>
  </DomainObject.Predmet.ProtustrankaFormatedOIB>
  <DomainObject.Predmet.ProtustrankaFormatedWithAdress>
    <izvorni_sadrzaj> AIR ADRIATIC d.o.o. Pula</izvorni_sadrzaj>
    <derivirana_varijabla naziv="DomainObject.Predmet.ProtustrankaFormatedWithAdress_1"> AIR ADRIATIC d.o.o. Pula</derivirana_varijabla>
  </DomainObject.Predmet.ProtustrankaFormatedWithAdress>
  <DomainObject.Predmet.ProtustrankaFormatedWithAdressOIB>
    <izvorni_sadrzaj> AIR ADRIATIC d.o.o. Pula, OIB 82925969030</izvorni_sadrzaj>
    <derivirana_varijabla naziv="DomainObject.Predmet.ProtustrankaFormatedWithAdressOIB_1"> AIR ADRIATIC d.o.o. Pula, OIB 82925969030</derivirana_varijabla>
  </DomainObject.Predmet.ProtustrankaFormatedWithAdressOIB>
  <DomainObject.Predmet.ProtustrankaWithAdress>
    <izvorni_sadrzaj>AIR ADRIATIC d.o.o. Pula </izvorni_sadrzaj>
    <derivirana_varijabla naziv="DomainObject.Predmet.ProtustrankaWithAdress_1">AIR ADRIATIC d.o.o. Pula </derivirana_varijabla>
  </DomainObject.Predmet.ProtustrankaWithAdress>
  <DomainObject.Predmet.ProtustrankaWithAdressOIB>
    <izvorni_sadrzaj>AIR ADRIATIC d.o.o. Pula, OIB 82925969030</izvorni_sadrzaj>
    <derivirana_varijabla naziv="DomainObject.Predmet.ProtustrankaWithAdressOIB_1">AIR ADRIATIC d.o.o. Pula, OIB 82925969030</derivirana_varijabla>
  </DomainObject.Predmet.ProtustrankaWithAdressOIB>
  <DomainObject.Predmet.ProtustrankaNazivFormated>
    <izvorni_sadrzaj>AIR ADRIATIC d.o.o. Pula</izvorni_sadrzaj>
    <derivirana_varijabla naziv="DomainObject.Predmet.ProtustrankaNazivFormated_1">AIR ADRIATIC d.o.o. Pula</derivirana_varijabla>
  </DomainObject.Predmet.ProtustrankaNazivFormated>
  <DomainObject.Predmet.ProtustrankaNazivFormatedOIB>
    <izvorni_sadrzaj>AIR ADRIATIC d.o.o. Pula, OIB 82925969030</izvorni_sadrzaj>
    <derivirana_varijabla naziv="DomainObject.Predmet.ProtustrankaNazivFormatedOIB_1">AIR ADRIATIC d.o.o. Pula, OIB 82925969030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VELIĆ; Ratimir Čular; ZLATKO ŠARAC; VLADO ČABAJ; JASMINA PLAVŠIĆ; HYPO LEAISNG KROATIEN d.o.o.</izvorni_sadrzaj>
    <derivirana_varijabla naziv="DomainObject.Predmet.StrankaFormated_1">  ŽELJKO VELIĆ; Ratimir Čular; ZLATKO ŠARAC; VLADO ČABAJ; JASMINA PLAVŠIĆ; HYPO LEAISNG KROATIEN d.o.o.</derivirana_varijabla>
  </DomainObject.Predmet.StrankaFormated>
  <DomainObject.Predmet.StrankaFormatedOIB>
    <izvorni_sadrzaj>  ŽELJKO VELIĆ; Ratimir Čular, OIB 47066498238; ZLATKO ŠARAC; VLADO ČABAJ; JASMINA PLAVŠIĆ; HYPO LEAISNG KROATIEN d.o.o., OIB 87064273078</izvorni_sadrzaj>
    <derivirana_varijabla naziv="DomainObject.Predmet.StrankaFormatedOIB_1">  ŽELJKO VELIĆ; Ratimir Čular, OIB 47066498238; ZLATKO ŠARAC; VLADO ČABAJ; JASMINA PLAVŠIĆ; HYPO LEAISNG KROATIEN d.o.o., OIB 87064273078</derivirana_varijabla>
  </DomainObject.Predmet.StrankaFormatedOIB>
  <DomainObject.Predmet.StrankaFormatedWithAdress>
    <izvorni_sadrzaj> ŽELJKO VELIĆ; Ratimir Čular, Trakošćanska Ulica 4, 10000 Zagreb; ZLATKO ŠARAC; VLADO ČABAJ; JASMINA PLAVŠIĆ; HYPO LEAISNG KROATIEN d.o.o., Koranska 16, 10 000 Zagreb</izvorni_sadrzaj>
    <derivirana_varijabla naziv="DomainObject.Predmet.StrankaFormatedWithAdress_1"> ŽELJKO VELIĆ; Ratimir Čular, Trakošćanska Ulica 4, 10000 Zagreb; ZLATKO ŠARAC; VLADO ČABAJ; JASMINA PLAVŠIĆ; HYPO LEAISNG KROATIEN d.o.o., Koranska 16, 10 000 Zagreb</derivirana_varijabla>
  </DomainObject.Predmet.StrankaFormatedWithAdress>
  <DomainObject.Predmet.StrankaFormatedWithAdressOIB>
    <izvorni_sadrzaj> ŽELJKO VELIĆ; Ratimir Čular, OIB 47066498238, Trakošćanska Ulica 4, 10000 Zagreb; ZLATKO ŠARAC; VLADO ČABAJ; JASMINA PLAVŠIĆ; HYPO LEAISNG KROATIEN d.o.o., OIB 87064273078, Koranska 16, 10 000 Zagreb</izvorni_sadrzaj>
    <derivirana_varijabla naziv="DomainObject.Predmet.StrankaFormatedWithAdressOIB_1"> ŽELJKO VELIĆ; Ratimir Čular, OIB 47066498238, Trakošćanska Ulica 4, 10000 Zagreb; ZLATKO ŠARAC; VLADO ČABAJ; JASMINA PLAVŠIĆ; HYPO LEAISNG KROATIEN d.o.o., OIB 87064273078, Koranska 16, 10 000 Zagreb</derivirana_varijabla>
  </DomainObject.Predmet.StrankaFormatedWithAdressOIB>
  <DomainObject.Predmet.StrankaWithAdress>
    <izvorni_sadrzaj>ŽELJKO VELIĆ ,Ratimir Čular Trakošćanska Ulica 4,10000 Zagreb,ZLATKO ŠARAC ,VLADO ČABAJ ,JASMINA PLAVŠIĆ ,HYPO LEAISNG KROATIEN d.o.o. Koranska 16,10 000 Zagreb</izvorni_sadrzaj>
    <derivirana_varijabla naziv="DomainObject.Predmet.StrankaWithAdress_1">ŽELJKO VELIĆ ,Ratimir Čular Trakošćanska Ulica 4,10000 Zagreb,ZLATKO ŠARAC ,VLADO ČABAJ ,JASMINA PLAVŠIĆ ,HYPO LEAISNG KROATIEN d.o.o. Koranska 16,10 000 Zagreb</derivirana_varijabla>
  </DomainObject.Predmet.StrankaWithAdress>
  <DomainObject.Predmet.StrankaWithAdressOIB>
    <izvorni_sadrzaj>ŽELJKO VELIĆ,Ratimir Čular, OIB 47066498238, Trakošćanska Ulica 4,10000 Zagreb,ZLATKO ŠARAC,VLADO ČABAJ,JASMINA PLAVŠIĆ,HYPO LEAISNG KROATIEN d.o.o., OIB 87064273078, Koranska 16,10 000 Zagreb</izvorni_sadrzaj>
    <derivirana_varijabla naziv="DomainObject.Predmet.StrankaWithAdressOIB_1">ŽELJKO VELIĆ,Ratimir Čular, OIB 47066498238, Trakošćanska Ulica 4,10000 Zagreb,ZLATKO ŠARAC,VLADO ČABAJ,JASMINA PLAVŠIĆ,HYPO LEAISNG KROATIEN d.o.o., OIB 87064273078, Koranska 16,10 000 Zagreb</derivirana_varijabla>
  </DomainObject.Predmet.StrankaWithAdressOIB>
  <DomainObject.Predmet.StrankaNazivFormated>
    <izvorni_sadrzaj>ŽELJKO VELIĆ,Ratimir Čular,ZLATKO ŠARAC,VLADO ČABAJ,JASMINA PLAVŠIĆ,HYPO LEAISNG KROATIEN d.o.o.</izvorni_sadrzaj>
    <derivirana_varijabla naziv="DomainObject.Predmet.StrankaNazivFormated_1">ŽELJKO VELIĆ,Ratimir Čular,ZLATKO ŠARAC,VLADO ČABAJ,JASMINA PLAVŠIĆ,HYPO LEAISNG KROATIEN d.o.o.</derivirana_varijabla>
  </DomainObject.Predmet.StrankaNazivFormated>
  <DomainObject.Predmet.StrankaNazivFormatedOIB>
    <izvorni_sadrzaj>ŽELJKO VELIĆ,Ratimir Čular, OIB 47066498238,ZLATKO ŠARAC,VLADO ČABAJ,JASMINA PLAVŠIĆ,HYPO LEAISNG KROATIEN d.o.o., OIB 87064273078</izvorni_sadrzaj>
    <derivirana_varijabla naziv="DomainObject.Predmet.StrankaNazivFormatedOIB_1">ŽELJKO VELIĆ,Ratimir Čular, OIB 47066498238,ZLATKO ŠARAC,VLADO ČABAJ,JASMINA PLAVŠIĆ,HYPO LEAISNG KROATIEN d.o.o., OIB 87064273078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Formated>
  <DomainObject.Predmet.StrankaList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FormatedOIB>
  <DomainObject.Predmet.StrankaListFormatedWithAdress>
    <izvorni_sadrzaj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izvorni_sadrzaj>
    <derivirana_varijabla naziv="DomainObject.Predmet.StrankaListFormatedWithAdress_1"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derivirana_varijabla>
  </DomainObject.Predmet.StrankaListFormatedWithAdress>
  <DomainObject.Predmet.StrankaListFormatedWithAdressOIB>
    <izvorni_sadrzaj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izvorni_sadrzaj>
    <derivirana_varijabla naziv="DomainObject.Predmet.StrankaListFormatedWithAdressOIB_1"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derivirana_varijabla>
  </DomainObject.Predmet.StrankaListFormatedWithAdressOIB>
  <DomainObject.Predmet.StrankaListNaziv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Naziv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NazivFormated>
  <DomainObject.Predmet.StrankaListNaziv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Naziv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NazivFormatedOIB>
  <DomainObject.Predmet.ProtuStrankaListFormated>
    <izvorni_sadrzaj>
      <item>AIR ADRIATIC d.o.o. Pula</item>
    </izvorni_sadrzaj>
    <derivirana_varijabla naziv="DomainObject.Predmet.ProtuStrankaListFormated_1">
      <item>AIR ADRIATIC d.o.o. Pula</item>
    </derivirana_varijabla>
  </DomainObject.Predmet.ProtuStrankaListFormated>
  <DomainObject.Predmet.ProtuStrankaListFormatedOIB>
    <izvorni_sadrzaj>
      <item>AIR ADRIATIC d.o.o. Pula, OIB 82925969030</item>
    </izvorni_sadrzaj>
    <derivirana_varijabla naziv="DomainObject.Predmet.ProtuStrankaListFormatedOIB_1">
      <item>AIR ADRIATIC d.o.o. Pula, OIB 82925969030</item>
    </derivirana_varijabla>
  </DomainObject.Predmet.ProtuStrankaListFormatedOIB>
  <DomainObject.Predmet.ProtuStrankaListFormatedWithAdress>
    <izvorni_sadrzaj>
      <item>AIR ADRIATIC d.o.o. Pula</item>
    </izvorni_sadrzaj>
    <derivirana_varijabla naziv="DomainObject.Predmet.ProtuStrankaListFormatedWithAdress_1">
      <item>AIR ADRIATIC d.o.o. Pula</item>
    </derivirana_varijabla>
  </DomainObject.Predmet.ProtuStrankaListFormatedWithAdress>
  <DomainObject.Predmet.ProtuStrankaListFormatedWithAdressOIB>
    <izvorni_sadrzaj>
      <item>AIR ADRIATIC d.o.o. Pula, OIB 82925969030</item>
    </izvorni_sadrzaj>
    <derivirana_varijabla naziv="DomainObject.Predmet.ProtuStrankaListFormatedWithAdressOIB_1">
      <item>AIR ADRIATIC d.o.o. Pula, OIB 82925969030</item>
    </derivirana_varijabla>
  </DomainObject.Predmet.ProtuStrankaListFormatedWithAdressOIB>
  <DomainObject.Predmet.ProtuStrankaListNazivFormated>
    <izvorni_sadrzaj>
      <item>AIR ADRIATIC d.o.o. Pula</item>
    </izvorni_sadrzaj>
    <derivirana_varijabla naziv="DomainObject.Predmet.ProtuStrankaListNazivFormated_1">
      <item>AIR ADRIATIC d.o.o. Pula</item>
    </derivirana_varijabla>
  </DomainObject.Predmet.ProtuStrankaListNazivFormated>
  <DomainObject.Predmet.ProtuStrankaListNazivFormatedOIB>
    <izvorni_sadrzaj>
      <item>AIR ADRIATIC d.o.o. Pula, OIB 82925969030</item>
    </izvorni_sadrzaj>
    <derivirana_varijabla naziv="DomainObject.Predmet.ProtuStrankaListNazivFormatedOIB_1">
      <item>AIR ADRIATIC d.o.o. Pula, OIB 82925969030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St-8/2015-224</izvorni_sadrzaj>
    <derivirana_varijabla naziv="DomainObject.PoslovniBrojDokumenta_1">St-8/2015-224</derivirana_varijabla>
  </DomainObject.PoslovniBrojDokumenta>
  <DomainObject.Predmet.StrankaIDrugi>
    <izvorni_sadrzaj>HYPO LEAISNG KROATIEN d.o.o. i dr.</izvorni_sadrzaj>
    <derivirana_varijabla naziv="DomainObject.Predmet.StrankaIDrugi_1">HYPO LEAISNG KROATIEN d.o.o. i dr.</derivirana_varijabla>
  </DomainObject.Predmet.StrankaIDrugi>
  <DomainObject.Predmet.ProtustrankaIDrugi>
    <izvorni_sadrzaj>AIR ADRIATIC d.o.o. Pula</izvorni_sadrzaj>
    <derivirana_varijabla naziv="DomainObject.Predmet.ProtustrankaIDrugi_1">AIR ADRIATIC d.o.o. Pula</derivirana_varijabla>
  </DomainObject.Predmet.ProtustrankaIDrugi>
  <DomainObject.Predmet.StrankaIDrugiAdressOIB>
    <izvorni_sadrzaj>HYPO LEAISNG KROATIEN d.o.o., OIB 87064273078, Koranska 16, 10 000 Zagreb i dr.</izvorni_sadrzaj>
    <derivirana_varijabla naziv="DomainObject.Predmet.StrankaIDrugiAdressOIB_1">HYPO LEAISNG KROATIEN d.o.o., OIB 87064273078, Koranska 16, 10 000 Zagreb i dr.</derivirana_varijabla>
  </DomainObject.Predmet.StrankaIDrugiAdressOIB>
  <DomainObject.Predmet.ProtustrankaIDrugiAdressOIB>
    <izvorni_sadrzaj>AIR ADRIATIC d.o.o. Pula, OIB 82925969030</izvorni_sadrzaj>
    <derivirana_varijabla naziv="DomainObject.Predmet.ProtustrankaIDrugiAdressOIB_1">AIR ADRIATIC d.o.o. Pula, OIB 82925969030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2018.</izvorni_sadrzaj>
    <derivirana_varijabla naziv="DomainObject.Predmet.OdlukaRjesenje.DatumDonosenjaOdluke_1">16. studenog 2018.</derivirana_varijabla>
  </DomainObject.Predmet.OdlukaRjesenje.DatumDonosenjaOdluke>
  <DomainObject.Predmet.OdlukaRjesenje.DatumPravomocnosti>
    <izvorni_sadrzaj>10. prosinca 2018.</izvorni_sadrzaj>
    <derivirana_varijabla naziv="DomainObject.Predmet.OdlukaRjesenje.DatumPravomocnosti_1">10. prosinca 2018.</derivirana_varijabla>
  </DomainObject.Predmet.OdlukaRjesenje.DatumPravomocnosti>
  <DomainObject.Predmet.OdlukaRjesenje.Oznaka>
    <izvorni_sadrzaj>St-8/2015-221</izvorni_sadrzaj>
    <derivirana_varijabla naziv="DomainObject.Predmet.OdlukaRjesenje.Oznaka_1">St-8/2015-221</derivirana_varijabla>
  </DomainObject.Predmet.OdlukaRjesenje.Oznaka>
  <DomainObject.Predmet.SudioniciListNaziv>
    <izvorni_sadrzaj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izvorni_sadrzaj>
    <derivirana_varijabla naziv="DomainObject.Predmet.SudioniciListNaziv_1"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derivirana_varijabla>
  </DomainObject.Predmet.SudioniciListNaziv>
  <DomainObject.Predmet.SudioniciListAdressOIB>
    <izvorni_sadrzaj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izvorni_sadrzaj>
    <derivirana_varijabla naziv="DomainObject.Predmet.SudioniciListAdressOIB_1"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47066498238</item>
      <item>, OIB null</item>
      <item>, OIB null</item>
      <item>, OIB 62061046523</item>
      <item>, OIB null</item>
      <item>, OIB 82925969030</item>
      <item>, OIB 87064273078</item>
    </izvorni_sadrzaj>
    <derivirana_varijabla naziv="DomainObject.Predmet.SudioniciListNazivOIB_1">
      <item>, OIB null</item>
      <item>, OIB 47066498238</item>
      <item>, OIB null</item>
      <item>, OIB null</item>
      <item>, OIB 62061046523</item>
      <item>, OIB null</item>
      <item>, OIB 82925969030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St-8/2015-221</izvorni_sadrzaj>
    <derivirana_varijabla naziv="DomainObject.PredzadnjaOdlukaIzPredmeta.Oznaka_1">St-8/2015-221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1347</properties:Characters>
  <properties:Lines>53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2019-02-13T13:27:00Z</dcterms:created>
  <dc:creator>Tijana Licul</dc:creator>
  <cp:lastModifiedBy>Sanja Lakošeljac</cp:lastModifiedBy>
  <cp:lastPrinted>2019-02-15T08:21:00Z</cp:lastPrinted>
  <dcterms:modified xmlns:xsi="http://www.w3.org/2001/XMLSchema-instance" xsi:type="dcterms:W3CDTF">2019-02-15T08:21:00Z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St-8/2015-224 / Odluka - Rješenje (St-8-15_-_upis_stečajne_mase.docx)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