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3e3b" w14:paraId="1253e3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AF1A08">
        <w:t>2234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F1A08">
        <w:t>HVAR PUTNIČKA AGENCIJA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AF1A08">
        <w:t>Hvar (Grad Hvar), Hvar bb,</w:t>
      </w:r>
      <w:r w:rsidR="006F2571">
        <w:t xml:space="preserve"> </w:t>
      </w:r>
      <w:r w:rsidR="00FB0739">
        <w:t>O</w:t>
      </w:r>
      <w:r w:rsidR="0057550C">
        <w:t>IB:</w:t>
      </w:r>
      <w:r w:rsidR="00AF1A08">
        <w:t xml:space="preserve"> 29831939764</w:t>
      </w:r>
      <w:r w:rsidR="00835699">
        <w:t>,</w:t>
      </w:r>
      <w:r w:rsidR="006F2571">
        <w:t xml:space="preserve"> MBS: 060</w:t>
      </w:r>
      <w:r w:rsidR="00AF1A08">
        <w:t>227949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AF1A08" w:rsidRPr="00AF1A08">
        <w:t xml:space="preserve">HVAR PUTNIČKA AGENCIJA d.o.o., Hvar (Grad Hvar), Hvar bb, OIB: 29831939764, MBS: 060227949,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F1A08">
        <w:t>965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AF1A08">
        <w:t>d 61.220,92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412B30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AF1A08">
        <w:t>T-2234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12B30">
        <w:t>a</w:t>
      </w:r>
      <w:r w:rsidR="003D3A71">
        <w:t xml:space="preserve"> ovlašten</w:t>
      </w:r>
      <w:r w:rsidR="00412B30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12B30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A06BA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B37D5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E5"/>
    <w:rsid w:val="00AF1A08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St-2234/2015</izvorni_sadrzaj>
    <derivirana_varijabla naziv="DomainObject.Predmet.OznakaBroj_1">St-2234/2015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 PUTNIČKA AGENCIJA, društvo s ograničenom odgovornošću za turizam</izvorni_sadrzaj>
    <derivirana_varijabla naziv="DomainObject.Predmet.ProtustrankaFormated_1">  HVAR PUTNIČKA AGENCIJA, društvo s ograničenom odgovornošću za turizam</derivirana_varijabla>
  </DomainObject.Predmet.ProtustrankaFormated>
  <DomainObject.Predmet.ProtustrankaFormatedOIB>
    <izvorni_sadrzaj>  HVAR PUTNIČKA AGENCIJA, društvo s ograničenom odgovornošću za turizam, OIB 29831939764</izvorni_sadrzaj>
    <derivirana_varijabla naziv="DomainObject.Predmet.ProtustrankaFormatedOIB_1">  HVAR PUTNIČKA AGENCIJA, društvo s ograničenom odgovornošću za turizam, OIB 29831939764</derivirana_varijabla>
  </DomainObject.Predmet.ProtustrankaFormatedOIB>
  <DomainObject.Predmet.ProtustrankaFormatedWithAdress>
    <izvorni_sadrzaj> HVAR PUTNIČKA AGENCIJA, društvo s ograničenom odgovornošću za turizam, Hvar bb, 21450 Hvar</izvorni_sadrzaj>
    <derivirana_varijabla naziv="DomainObject.Predmet.ProtustrankaFormatedWithAdress_1"> HVAR PUTNIČKA AGENCIJA, društvo s ograničenom odgovornošću za turizam, Hvar bb, 21450 Hvar</derivirana_varijabla>
  </DomainObject.Predmet.ProtustrankaFormatedWithAdress>
  <DomainObject.Predmet.ProtustrankaFormatedWithAdressOIB>
    <izvorni_sadrzaj> HVAR PUTNIČKA AGENCIJA, društvo s ograničenom odgovornošću za turizam, OIB 29831939764, Hvar bb, 21450 Hvar</izvorni_sadrzaj>
    <derivirana_varijabla naziv="DomainObject.Predmet.ProtustrankaFormatedWithAdressOIB_1"> HVAR PUTNIČKA AGENCIJA, društvo s ograničenom odgovornošću za turizam, OIB 29831939764, Hvar bb, 21450 Hvar</derivirana_varijabla>
  </DomainObject.Predmet.ProtustrankaFormatedWithAdressOIB>
  <DomainObject.Predmet.ProtustrankaWithAdress>
    <izvorni_sadrzaj>HVAR PUTNIČKA AGENCIJA, društvo s ograničenom odgovornošću za turizam Hvar bb, 21450 Hvar</izvorni_sadrzaj>
    <derivirana_varijabla naziv="DomainObject.Predmet.ProtustrankaWithAdress_1">HVAR PUTNIČKA AGENCIJA, društvo s ograničenom odgovornošću za turizam Hvar bb, 21450 Hvar</derivirana_varijabla>
  </DomainObject.Predmet.ProtustrankaWithAdress>
  <DomainObject.Predmet.ProtustrankaWithAdressOIB>
    <izvorni_sadrzaj>HVAR PUTNIČKA AGENCIJA, društvo s ograničenom odgovornošću za turizam, OIB 29831939764, Hvar bb, 21450 Hvar</izvorni_sadrzaj>
    <derivirana_varijabla naziv="DomainObject.Predmet.ProtustrankaWithAdressOIB_1">HVAR PUTNIČKA AGENCIJA, društvo s ograničenom odgovornošću za turizam, OIB 29831939764, Hvar bb, 21450 Hvar</derivirana_varijabla>
  </DomainObject.Predmet.ProtustrankaWithAdressOIB>
  <DomainObject.Predmet.ProtustrankaNazivFormated>
    <izvorni_sadrzaj>HVAR PUTNIČKA AGENCIJA, društvo s ograničenom odgovornošću za turizam</izvorni_sadrzaj>
    <derivirana_varijabla naziv="DomainObject.Predmet.ProtustrankaNazivFormated_1">HVAR PUTNIČKA AGENCIJA, društvo s ograničenom odgovornošću za turizam</derivirana_varijabla>
  </DomainObject.Predmet.ProtustrankaNazivFormated>
  <DomainObject.Predmet.ProtustrankaNazivFormatedOIB>
    <izvorni_sadrzaj>HVAR PUTNIČKA AGENCIJA, društvo s ograničenom odgovornošću za turizam, OIB 29831939764</izvorni_sadrzaj>
    <derivirana_varijabla naziv="DomainObject.Predmet.ProtustrankaNazivFormatedOIB_1">HVAR PUTNIČKA AGENCIJA, društvo s ograničenom odgovornošću za turizam, OIB 29831939764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61220.92</izvorni_sadrzaj>
    <derivirana_varijabla naziv="DomainObject.Predmet.TrenutnaVrijednost_1">61220.92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HVAR PUTNIČKA AGENCIJA, društvo s ograničenom odgovornošću za turizam</item>
    </izvorni_sadrzaj>
    <derivirana_varijabla naziv="DomainObject.Predmet.ProtuStrankaListFormated_1">
      <item>HVAR PUTNIČKA AGENCIJA, društvo s ograničenom odgovornošću za turizam</item>
    </derivirana_varijabla>
  </DomainObject.Predmet.ProtuStrankaListFormated>
  <DomainObject.Predmet.ProtuStrankaListFormatedOIB>
    <izvorni_sadrzaj>
      <item>HVAR PUTNIČKA AGENCIJA, društvo s ograničenom odgovornošću za turizam, OIB 29831939764</item>
    </izvorni_sadrzaj>
    <derivirana_varijabla naziv="DomainObject.Predmet.ProtuStrankaListFormatedOIB_1">
      <item>HVAR PUTNIČKA AGENCIJA, društvo s ograničenom odgovornošću za turizam, OIB 29831939764</item>
    </derivirana_varijabla>
  </DomainObject.Predmet.ProtuStrankaListFormatedOIB>
  <DomainObject.Predmet.ProtuStrankaListFormatedWithAdress>
    <izvorni_sadrzaj>
      <item>HVAR PUTNIČKA AGENCIJA, društvo s ograničenom odgovornošću za turizam, Hvar bb, 21450 Hvar</item>
    </izvorni_sadrzaj>
    <derivirana_varijabla naziv="DomainObject.Predmet.ProtuStrankaListFormatedWithAdress_1">
      <item>HVAR PUTNIČKA AGENCIJA, društvo s ograničenom odgovornošću za turizam, Hvar bb, 21450 Hvar</item>
    </derivirana_varijabla>
  </DomainObject.Predmet.ProtuStrankaListFormatedWithAdress>
  <DomainObject.Predmet.ProtuStrankaListFormatedWithAdressOIB>
    <izvorni_sadrzaj>
      <item>HVAR PUTNIČKA AGENCIJA, društvo s ograničenom odgovornošću za turizam, OIB 29831939764, Hvar bb, 21450 Hvar</item>
    </izvorni_sadrzaj>
    <derivirana_varijabla naziv="DomainObject.Predmet.ProtuStrankaListFormatedWithAdressOIB_1">
      <item>HVAR PUTNIČKA AGENCIJA, društvo s ograničenom odgovornošću za turizam, OIB 29831939764, Hvar bb, 21450 Hvar</item>
    </derivirana_varijabla>
  </DomainObject.Predmet.ProtuStrankaListFormatedWithAdressOIB>
  <DomainObject.Predmet.ProtuStrankaListNazivFormated>
    <izvorni_sadrzaj>
      <item>HVAR PUTNIČKA AGENCIJA, društvo s ograničenom odgovornošću za turizam</item>
    </izvorni_sadrzaj>
    <derivirana_varijabla naziv="DomainObject.Predmet.ProtuStrankaListNazivFormated_1">
      <item>HVAR PUTNIČKA AGENCIJA, društvo s ograničenom odgovornošću za turizam</item>
    </derivirana_varijabla>
  </DomainObject.Predmet.ProtuStrankaListNazivFormated>
  <DomainObject.Predmet.ProtuStrankaListNazivFormatedOIB>
    <izvorni_sadrzaj>
      <item>HVAR PUTNIČKA AGENCIJA, društvo s ograničenom odgovornošću za turizam, OIB 29831939764</item>
    </izvorni_sadrzaj>
    <derivirana_varijabla naziv="DomainObject.Predmet.ProtuStrankaListNazivFormatedOIB_1">
      <item>HVAR PUTNIČKA AGENCIJA, društvo s ograničenom odgovornošću za turizam, OIB 29831939764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HVAR PUTNIČKA AGENCIJA, društvo s ograničenom odgovornošću za turizam</izvorni_sadrzaj>
    <derivirana_varijabla naziv="DomainObject.Predmet.ProtustrankaIDrugi_1">HVAR PUTNIČKA AGENCIJA, društvo s ograničenom odgovornošću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HVAR PUTNIČKA AGENCIJA, društvo s ograničenom odgovornošću za turizam, OIB 29831939764, Hvar bb, 21450 Hvar</izvorni_sadrzaj>
    <derivirana_varijabla naziv="DomainObject.Predmet.ProtustrankaIDrugiAdressOIB_1">HVAR PUTNIČKA AGENCIJA, društvo s ograničenom odgovornošću za turizam, OIB 29831939764, Hvar 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PUTNIČKA AGENCIJA, društvo s ograničenom odgovornošću za turizam</item>
      <item>FINANCIJSKA AGENCIJA, RC SPLIT</item>
    </izvorni_sadrzaj>
    <derivirana_varijabla naziv="DomainObject.Predmet.SudioniciListNaziv_1">
      <item>HVAR PUTNIČKA AGENCIJA, društvo s ograničenom odgovornošću za turizam</item>
      <item>FINANCIJSKA AGENCIJA, RC SPLIT</item>
    </derivirana_varijabla>
  </DomainObject.Predmet.SudioniciListNaziv>
  <DomainObject.Predmet.SudioniciListAdressOIB>
    <izvorni_sadrzaj>
      <item>HVAR PUTNIČKA AGENCIJA, društvo s ograničenom odgovornošću za turizam, OIB 29831939764, Hvar bb,21450 Hvar</item>
      <item>FINANCIJSKA AGENCIJA, RC SPLIT, OIB 85821130368, Mažuranićevo šetalište 24 b,21000 Split</item>
    </izvorni_sadrzaj>
    <derivirana_varijabla naziv="DomainObject.Predmet.SudioniciListAdressOIB_1">
      <item>HVAR PUTNIČKA AGENCIJA, društvo s ograničenom odgovornošću za turizam, OIB 29831939764, Hvar 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29831939764</item>
      <item>, OIB 85821130368</item>
    </izvorni_sadrzaj>
    <derivirana_varijabla naziv="DomainObject.Predmet.SudioniciListNazivOIB_1">
      <item>, OIB 29831939764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1785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2016-02-24T07:57:00Z</dcterms:created>
  <dc:creator>Lari Glavaš</dc:creator>
  <cp:lastModifiedBy>Lari Glavaš</cp:lastModifiedBy>
  <cp:lastPrinted>2016-02-24T07:56:00Z</cp:lastPrinted>
  <dcterms:modified xmlns:xsi="http://www.w3.org/2001/XMLSchema-instance" xsi:type="dcterms:W3CDTF">2016-02-24T07:57:00Z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