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4740" w14:paraId="ea54740" w:rsidRDefault="004B741D" w:rsidP="004B741D" w:rsidR="004B741D">
      <w:pPr>
        <w:jc w:val="right"/>
        <w15:collapsed w:val="false"/>
      </w:pPr>
      <w:bookmarkStart w:name="_GoBack" w:id="0"/>
      <w:bookmarkEnd w:id="0"/>
    </w:p>
    <w:p w:rsidRDefault="00E961FE" w:rsidP="00E961FE" w:rsidR="00E961FE">
      <w:pPr>
        <w:jc w:val="right"/>
      </w:pPr>
      <w:r>
        <w:t>Broj: 6 St-</w:t>
      </w:r>
      <w:r w:rsidR="00D2665A">
        <w:t>153/14-70</w:t>
      </w:r>
    </w:p>
    <w:p w:rsidRDefault="009352A0" w:rsidP="00520CA3" w:rsidR="00520CA3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CA3" w:rsidP="00520CA3" w:rsidR="00520CA3" w:rsidRPr="00D21A2C"/>
    <w:p w:rsidRDefault="00520CA3" w:rsidP="00520CA3" w:rsidR="00520CA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20CA3" w:rsidP="00520CA3" w:rsidR="00520CA3" w:rsidRPr="00520CA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B36BB" w:rsidP="00520CA3" w:rsidR="00BB36BB">
      <w:pPr>
        <w:pStyle w:val="Tijeloteksta"/>
      </w:pPr>
    </w:p>
    <w:p w:rsidRDefault="00BB36BB" w:rsidP="00BB36BB" w:rsidR="00BB36BB">
      <w:pPr>
        <w:pStyle w:val="Tijeloteksta"/>
        <w:ind w:left="360"/>
        <w:jc w:val="center"/>
      </w:pPr>
      <w:r>
        <w:t>REPUBLIKA HRVATSKA</w:t>
      </w:r>
    </w:p>
    <w:p w:rsidRDefault="00BB36BB" w:rsidP="00BB36BB" w:rsidR="00BB36BB">
      <w:pPr>
        <w:pStyle w:val="Tijeloteksta"/>
        <w:ind w:left="360"/>
        <w:jc w:val="center"/>
      </w:pPr>
    </w:p>
    <w:p w:rsidRDefault="00BB36BB" w:rsidP="00BB36BB" w:rsidR="00BB36BB">
      <w:pPr>
        <w:pStyle w:val="Tijeloteksta"/>
        <w:ind w:left="360"/>
        <w:jc w:val="center"/>
      </w:pPr>
      <w:r>
        <w:t>R J E Š E N J E</w:t>
      </w:r>
    </w:p>
    <w:p w:rsidRDefault="00BB36BB" w:rsidP="00BB36BB" w:rsidR="00BB36BB">
      <w:pPr>
        <w:pStyle w:val="Tijeloteksta"/>
        <w:ind w:left="360"/>
      </w:pPr>
    </w:p>
    <w:p w:rsidRDefault="00BB36BB" w:rsidP="00BB36BB" w:rsidR="00BB36BB">
      <w:pPr>
        <w:pStyle w:val="Tijeloteksta"/>
        <w:ind w:left="360"/>
      </w:pPr>
    </w:p>
    <w:p w:rsidRDefault="00BB36BB" w:rsidP="006E23FE" w:rsidR="001F7E8B">
      <w:pPr>
        <w:pStyle w:val="Tijeloteksta"/>
        <w:ind w:firstLine="348" w:left="360"/>
      </w:pPr>
      <w:r w:rsidRPr="001C39D1">
        <w:t xml:space="preserve">Trgovački sud u Osijeku, </w:t>
      </w:r>
      <w:r w:rsidR="009352A0">
        <w:t>po stečajnoj sutkinji</w:t>
      </w:r>
      <w:r w:rsidRPr="001C39D1">
        <w:t xml:space="preserve"> Nadi Roso, u stečajnom predmetu</w:t>
      </w:r>
      <w:r>
        <w:t xml:space="preserve"> </w:t>
      </w:r>
      <w:r w:rsidR="009352A0">
        <w:t xml:space="preserve">dužnika </w:t>
      </w:r>
      <w:r w:rsidR="009352A0" w:rsidRPr="009352A0">
        <w:rPr>
          <w:b/>
        </w:rPr>
        <w:t>stečajn</w:t>
      </w:r>
      <w:r w:rsidR="009352A0">
        <w:rPr>
          <w:b/>
        </w:rPr>
        <w:t>a</w:t>
      </w:r>
      <w:r w:rsidR="009352A0" w:rsidRPr="009352A0">
        <w:rPr>
          <w:b/>
        </w:rPr>
        <w:t xml:space="preserve"> mas</w:t>
      </w:r>
      <w:r w:rsidR="009352A0">
        <w:rPr>
          <w:b/>
        </w:rPr>
        <w:t>a</w:t>
      </w:r>
      <w:r w:rsidR="009352A0" w:rsidRPr="009352A0">
        <w:rPr>
          <w:b/>
        </w:rPr>
        <w:t xml:space="preserve"> iza CIJEP d.o.o. proizvodnja, trgovina i usluge "u stečaju,  </w:t>
      </w:r>
      <w:r>
        <w:t xml:space="preserve"> dana </w:t>
      </w:r>
      <w:r w:rsidR="009352A0">
        <w:t>19. rujna</w:t>
      </w:r>
      <w:r w:rsidR="00E961FE">
        <w:t xml:space="preserve"> </w:t>
      </w:r>
      <w:r w:rsidR="00520CA3">
        <w:t>2016. g.,</w:t>
      </w:r>
    </w:p>
    <w:p w:rsidRDefault="00BB36BB" w:rsidP="00BB36BB" w:rsidR="00BB36BB">
      <w:pPr>
        <w:pStyle w:val="Tijeloteksta"/>
        <w:ind w:left="360"/>
        <w:jc w:val="center"/>
      </w:pPr>
      <w:r>
        <w:t>r i j e š i o   j e</w:t>
      </w:r>
    </w:p>
    <w:p w:rsidRDefault="00BB36BB" w:rsidP="006E23FE" w:rsidR="00BB36BB">
      <w:pPr>
        <w:pStyle w:val="Tijeloteksta"/>
      </w:pPr>
    </w:p>
    <w:p w:rsidRDefault="00BB36BB" w:rsidP="00BB36BB" w:rsidR="00520CA3">
      <w:pPr>
        <w:pStyle w:val="Tijeloteksta"/>
        <w:ind w:firstLine="348" w:left="360"/>
      </w:pPr>
      <w:r>
        <w:t xml:space="preserve">Završno ročište određuje se za dan </w:t>
      </w:r>
      <w:r w:rsidR="00E961FE">
        <w:t>2</w:t>
      </w:r>
      <w:r w:rsidR="006E23FE">
        <w:t>5. listopad</w:t>
      </w:r>
      <w:r w:rsidR="00520CA3">
        <w:t xml:space="preserve"> 2016. g. </w:t>
      </w:r>
      <w:r w:rsidR="001F7E8B">
        <w:t xml:space="preserve"> u 11,</w:t>
      </w:r>
      <w:r w:rsidR="00520CA3">
        <w:t>0</w:t>
      </w:r>
      <w:r w:rsidR="001F7E8B">
        <w:t>0 sati</w:t>
      </w:r>
      <w:r>
        <w:t xml:space="preserve">, soba br. </w:t>
      </w:r>
      <w:r w:rsidR="00520CA3">
        <w:t>40</w:t>
      </w:r>
      <w:r>
        <w:t xml:space="preserve">/II, Osijek, Zagrebačka 2 za dužnika </w:t>
      </w:r>
      <w:r w:rsidR="009352A0" w:rsidRPr="009352A0">
        <w:rPr>
          <w:b/>
        </w:rPr>
        <w:t>stečajn</w:t>
      </w:r>
      <w:r w:rsidR="009352A0">
        <w:rPr>
          <w:b/>
        </w:rPr>
        <w:t>a</w:t>
      </w:r>
      <w:r w:rsidR="009352A0" w:rsidRPr="009352A0">
        <w:rPr>
          <w:b/>
        </w:rPr>
        <w:t xml:space="preserve"> mas</w:t>
      </w:r>
      <w:r w:rsidR="009352A0">
        <w:rPr>
          <w:b/>
        </w:rPr>
        <w:t>a</w:t>
      </w:r>
      <w:r w:rsidR="009352A0" w:rsidRPr="009352A0">
        <w:rPr>
          <w:b/>
        </w:rPr>
        <w:t xml:space="preserve"> iza CIJEP d.o.o. proizvodnja, trgovina i usluge "u stečaju,  </w:t>
      </w:r>
      <w:r w:rsidR="00520CA3">
        <w:t>sa slijedećim Dnevnim redom:</w:t>
      </w:r>
    </w:p>
    <w:p w:rsidRDefault="00520CA3" w:rsidP="00520CA3" w:rsidR="00520CA3">
      <w:pPr>
        <w:pStyle w:val="Tijeloteksta"/>
        <w:numPr>
          <w:ilvl w:val="0"/>
          <w:numId w:val="7"/>
        </w:numPr>
      </w:pPr>
      <w:r>
        <w:t>Izvješće stečajnog upravitelja</w:t>
      </w:r>
    </w:p>
    <w:p w:rsidRDefault="00520CA3" w:rsidP="00520CA3" w:rsidR="00520CA3">
      <w:pPr>
        <w:pStyle w:val="Tijeloteksta"/>
        <w:numPr>
          <w:ilvl w:val="0"/>
          <w:numId w:val="7"/>
        </w:numPr>
      </w:pPr>
      <w:r>
        <w:t>Rasprava o završnom računu stečajnog upravitelja</w:t>
      </w:r>
    </w:p>
    <w:p w:rsidRDefault="00520CA3" w:rsidP="00520CA3" w:rsidR="00520CA3">
      <w:pPr>
        <w:pStyle w:val="Tijeloteksta"/>
        <w:numPr>
          <w:ilvl w:val="0"/>
          <w:numId w:val="7"/>
        </w:numPr>
      </w:pPr>
      <w:r>
        <w:t xml:space="preserve">Razno      </w:t>
      </w:r>
    </w:p>
    <w:p w:rsidRDefault="00520CA3" w:rsidP="00520CA3" w:rsidR="00520CA3">
      <w:pPr>
        <w:pStyle w:val="Tijeloteksta"/>
        <w:ind w:left="1068"/>
      </w:pPr>
    </w:p>
    <w:p w:rsidRDefault="00520CA3" w:rsidP="00520CA3" w:rsidR="00BB36BB">
      <w:pPr>
        <w:pStyle w:val="Tijeloteksta"/>
        <w:ind w:left="1068"/>
      </w:pPr>
      <w:r>
        <w:t xml:space="preserve">   </w:t>
      </w:r>
      <w:r w:rsidR="00BB36BB">
        <w:t xml:space="preserve">na koje se pozivaju vjerovnici. </w:t>
      </w:r>
    </w:p>
    <w:p w:rsidRDefault="001F7E8B" w:rsidP="00BB36BB" w:rsidR="001F7E8B">
      <w:pPr>
        <w:pStyle w:val="Tijeloteksta"/>
        <w:ind w:left="360"/>
      </w:pPr>
    </w:p>
    <w:p w:rsidRDefault="001F7E8B" w:rsidP="001F7E8B" w:rsidR="001F7E8B">
      <w:pPr>
        <w:pStyle w:val="Tijeloteksta"/>
        <w:ind w:left="360"/>
        <w:jc w:val="center"/>
      </w:pPr>
      <w:r>
        <w:t>Obrazloženje:</w:t>
      </w:r>
    </w:p>
    <w:p w:rsidRDefault="001F7E8B" w:rsidP="006E23FE" w:rsidR="001F7E8B">
      <w:pPr>
        <w:pStyle w:val="Tijeloteksta"/>
      </w:pPr>
    </w:p>
    <w:p w:rsidRDefault="001F7E8B" w:rsidP="00520CA3" w:rsidR="00520CA3">
      <w:pPr>
        <w:pStyle w:val="Tijeloteksta"/>
        <w:ind w:left="360"/>
      </w:pPr>
      <w:r>
        <w:tab/>
      </w:r>
      <w:r w:rsidR="00520CA3">
        <w:t xml:space="preserve">Podneskom od </w:t>
      </w:r>
      <w:r w:rsidR="006E23FE">
        <w:t>1. srpnja 2016. g.</w:t>
      </w:r>
      <w:r w:rsidR="00520CA3">
        <w:t xml:space="preserve"> stečajn</w:t>
      </w:r>
      <w:r w:rsidR="006E23FE">
        <w:t>a</w:t>
      </w:r>
      <w:r w:rsidR="00520CA3">
        <w:t xml:space="preserve"> upravitelj</w:t>
      </w:r>
      <w:r w:rsidR="006E23FE">
        <w:t>ica</w:t>
      </w:r>
      <w:r w:rsidR="00520CA3">
        <w:t xml:space="preserve"> predloži</w:t>
      </w:r>
      <w:r w:rsidR="006E23FE">
        <w:t xml:space="preserve">la </w:t>
      </w:r>
      <w:r w:rsidR="00520CA3">
        <w:t xml:space="preserve">je zakazivanje završnog ročišta navodeći da je </w:t>
      </w:r>
      <w:r w:rsidR="006E23FE">
        <w:t xml:space="preserve">cjelokupna imovina stečajnog dužnika unovčena, obveze stečajne mase su podmirene a zbog nedostatnosti stečajne mase nije izvršena dioba vjerovnicima II višeg isplatnog reda te </w:t>
      </w:r>
      <w:r w:rsidR="00520CA3">
        <w:t>predlož</w:t>
      </w:r>
      <w:r w:rsidR="006E23FE">
        <w:t>e</w:t>
      </w:r>
      <w:r w:rsidR="00520CA3">
        <w:t xml:space="preserve"> zakazivanje završnog ročišta u svrhu zaključenja stečajnog postupka nad dužnikom.</w:t>
      </w:r>
    </w:p>
    <w:p w:rsidRDefault="00520CA3" w:rsidP="00520CA3" w:rsidR="00520CA3">
      <w:pPr>
        <w:pStyle w:val="Tijeloteksta"/>
        <w:ind w:left="360"/>
      </w:pPr>
    </w:p>
    <w:p w:rsidRDefault="00520CA3" w:rsidP="00520CA3" w:rsidR="00520CA3">
      <w:pPr>
        <w:pStyle w:val="Tijeloteksta"/>
        <w:ind w:left="360"/>
      </w:pPr>
      <w:r>
        <w:tab/>
        <w:t>Slijedom navedenog valjalo je sukladno čl. 193 SZ Odlučiti kao u izreci.</w:t>
      </w:r>
    </w:p>
    <w:p w:rsidRDefault="001F7E8B" w:rsidP="006E23FE" w:rsidR="001F7E8B">
      <w:pPr>
        <w:pStyle w:val="Tijeloteksta"/>
      </w:pPr>
    </w:p>
    <w:p w:rsidRDefault="00BB36BB" w:rsidP="00BB36BB" w:rsidR="00BB36BB">
      <w:pPr>
        <w:pStyle w:val="Tijeloteksta"/>
        <w:ind w:left="360"/>
        <w:jc w:val="center"/>
      </w:pPr>
      <w:r>
        <w:t xml:space="preserve">U Osijeku </w:t>
      </w:r>
      <w:r w:rsidR="009352A0">
        <w:t>19. rujna 2016. g.</w:t>
      </w:r>
    </w:p>
    <w:p w:rsidRDefault="00BB36BB" w:rsidP="00BB36BB" w:rsidR="00BB36BB">
      <w:pPr>
        <w:pStyle w:val="Tijeloteksta"/>
        <w:ind w:left="360"/>
      </w:pPr>
    </w:p>
    <w:p w:rsidRDefault="00BB36BB" w:rsidP="00520CA3" w:rsidR="00BB36BB">
      <w:pPr>
        <w:pStyle w:val="Tijeloteksta"/>
        <w:ind w:left="360"/>
      </w:pPr>
      <w:r>
        <w:t xml:space="preserve"> </w:t>
      </w:r>
    </w:p>
    <w:p w:rsidRDefault="00BB36BB" w:rsidP="00BB36BB" w:rsidR="00BB36BB">
      <w:pPr>
        <w:pStyle w:val="Tijeloteksta"/>
        <w:ind w:left="360"/>
      </w:pPr>
      <w:r>
        <w:t>ZAPISNIČAR                                                                               STEČAJN</w:t>
      </w:r>
      <w:r w:rsidR="009352A0">
        <w:t>A SUTKINJA</w:t>
      </w:r>
    </w:p>
    <w:p w:rsidRDefault="00BB36BB" w:rsidP="006E23FE" w:rsidR="006E23FE">
      <w:pPr>
        <w:pStyle w:val="Tijeloteksta"/>
        <w:ind w:left="360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352A0">
        <w:t xml:space="preserve">    </w:t>
      </w:r>
      <w:r>
        <w:t xml:space="preserve"> Nada Roso   </w:t>
      </w:r>
    </w:p>
    <w:p w:rsidRDefault="00BB36BB" w:rsidP="006E23FE" w:rsidR="00BB36BB">
      <w:pPr>
        <w:pStyle w:val="Tijeloteksta"/>
        <w:ind w:left="360"/>
      </w:pPr>
      <w:r>
        <w:t xml:space="preserve">                                                            </w:t>
      </w:r>
    </w:p>
    <w:p w:rsidRDefault="00BB36BB" w:rsidP="00BB36BB" w:rsidR="00BB36BB">
      <w:pPr>
        <w:pStyle w:val="Tijeloteksta"/>
        <w:ind w:left="360"/>
      </w:pPr>
      <w:r>
        <w:t>DNA:</w:t>
      </w:r>
    </w:p>
    <w:p w:rsidRDefault="00520CA3" w:rsidP="00520CA3" w:rsidR="00520CA3">
      <w:pPr>
        <w:pStyle w:val="Tijeloteksta"/>
        <w:numPr>
          <w:ilvl w:val="0"/>
          <w:numId w:val="8"/>
        </w:numPr>
      </w:pPr>
      <w:r>
        <w:t xml:space="preserve">st. uprav. </w:t>
      </w:r>
      <w:r w:rsidR="009352A0">
        <w:t>Boja Stanković</w:t>
      </w:r>
    </w:p>
    <w:p w:rsidRDefault="00520CA3" w:rsidP="00520CA3" w:rsidR="00520CA3">
      <w:pPr>
        <w:pStyle w:val="Tijeloteksta"/>
        <w:numPr>
          <w:ilvl w:val="0"/>
          <w:numId w:val="8"/>
        </w:numPr>
      </w:pPr>
      <w:r>
        <w:t>ŽDO Osijek</w:t>
      </w:r>
    </w:p>
    <w:p w:rsidRDefault="006E23FE" w:rsidP="00BB36BB" w:rsidR="00BB36BB">
      <w:pPr>
        <w:pStyle w:val="Tijeloteksta"/>
        <w:ind w:left="360"/>
      </w:pPr>
      <w:r>
        <w:t>3</w:t>
      </w:r>
      <w:r w:rsidR="00520CA3">
        <w:t>.  e-</w:t>
      </w:r>
      <w:r w:rsidR="00BB36BB">
        <w:t>ogl.pl.</w:t>
      </w:r>
    </w:p>
    <w:p w:rsidRDefault="006E23FE" w:rsidP="00BB36BB" w:rsidR="00BB36BB">
      <w:pPr>
        <w:pStyle w:val="Tijeloteksta"/>
        <w:ind w:left="360"/>
      </w:pPr>
      <w:r>
        <w:t>4</w:t>
      </w:r>
      <w:r w:rsidR="00BB36BB">
        <w:t>.</w:t>
      </w:r>
      <w:r>
        <w:t xml:space="preserve"> </w:t>
      </w:r>
      <w:r w:rsidR="00BB36BB">
        <w:t xml:space="preserve"> roč. </w:t>
      </w:r>
      <w:r>
        <w:t>25.10.</w:t>
      </w:r>
    </w:p>
    <w:p w:rsidRDefault="00BB36BB" w:rsidP="00BB36BB" w:rsidR="00BB36BB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D2665A" w:rsidP="00D2665A" w:rsidR="00D2665A">
      <w:pPr>
        <w:pStyle w:val="Tijeloteksta"/>
        <w:ind w:left="360"/>
      </w:pPr>
    </w:p>
    <w:p w:rsidRDefault="00D2665A" w:rsidP="00D2665A" w:rsidR="00D2665A">
      <w:pPr>
        <w:pStyle w:val="Tijeloteksta"/>
        <w:ind w:firstLine="708" w:left="5664"/>
        <w:jc w:val="left"/>
      </w:pPr>
      <w:r>
        <w:t>STEČAJNA SUTKINJA</w:t>
      </w:r>
    </w:p>
    <w:p w:rsidRDefault="00D2665A" w:rsidP="00D2665A" w:rsidR="00D2665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Nada Roso</w:t>
      </w:r>
    </w:p>
    <w:p w:rsidRDefault="00D2665A" w:rsidP="00D2665A" w:rsidR="00D2665A">
      <w:pPr>
        <w:pStyle w:val="Tijeloteksta"/>
        <w:jc w:val="left"/>
      </w:pPr>
    </w:p>
    <w:p w:rsidRDefault="00D2665A" w:rsidP="00D2665A" w:rsidR="00D2665A">
      <w:pPr>
        <w:pStyle w:val="Tijeloteksta"/>
      </w:pPr>
    </w:p>
    <w:p w:rsidRDefault="00D2665A" w:rsidP="00D2665A" w:rsidR="00D2665A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otpravka</w:t>
      </w:r>
    </w:p>
    <w:p w:rsidRDefault="00D2665A" w:rsidP="00D2665A" w:rsidR="00D2665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D2665A" w:rsidP="00D2665A" w:rsidR="00D2665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D2665A" w:rsidP="00D2665A" w:rsidR="00D2665A">
      <w:pPr>
        <w:pStyle w:val="Tijeloteksta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1653FD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11A" w:rsidR="00B5511A">
      <w:r>
        <w:separator/>
      </w:r>
    </w:p>
  </w:endnote>
  <w:endnote w:id="0" w:type="continuationSeparator">
    <w:p w:rsidRDefault="00B5511A" w:rsidR="00B55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11A" w:rsidR="00B5511A">
      <w:r>
        <w:separator/>
      </w:r>
    </w:p>
  </w:footnote>
  <w:footnote w:id="0" w:type="continuationSeparator">
    <w:p w:rsidRDefault="00B5511A" w:rsidR="00B551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E8B" w:rsidR="001F7E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F7010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B264F"/>
    <w:multiLevelType w:val="hybridMultilevel"/>
    <w:tmpl w:val="2104E344"/>
    <w:lvl w:tplc="A6AA6AA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611E3B"/>
    <w:multiLevelType w:val="hybridMultilevel"/>
    <w:tmpl w:val="01C67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209AD"/>
    <w:rsid w:val="0005396D"/>
    <w:rsid w:val="00086232"/>
    <w:rsid w:val="000C20F1"/>
    <w:rsid w:val="000E414B"/>
    <w:rsid w:val="0016016C"/>
    <w:rsid w:val="00163019"/>
    <w:rsid w:val="001635ED"/>
    <w:rsid w:val="001653FD"/>
    <w:rsid w:val="0019752C"/>
    <w:rsid w:val="001A0170"/>
    <w:rsid w:val="001A6201"/>
    <w:rsid w:val="001E75FC"/>
    <w:rsid w:val="001F7E8B"/>
    <w:rsid w:val="002142C7"/>
    <w:rsid w:val="0021564C"/>
    <w:rsid w:val="00223C8E"/>
    <w:rsid w:val="00255E1A"/>
    <w:rsid w:val="00291B9C"/>
    <w:rsid w:val="00313F98"/>
    <w:rsid w:val="003258FC"/>
    <w:rsid w:val="00325955"/>
    <w:rsid w:val="00327B99"/>
    <w:rsid w:val="00341886"/>
    <w:rsid w:val="00366021"/>
    <w:rsid w:val="003B0E86"/>
    <w:rsid w:val="003B4C28"/>
    <w:rsid w:val="003E08E5"/>
    <w:rsid w:val="003E147C"/>
    <w:rsid w:val="003F28A4"/>
    <w:rsid w:val="00451DD6"/>
    <w:rsid w:val="00470B34"/>
    <w:rsid w:val="004806AD"/>
    <w:rsid w:val="00497410"/>
    <w:rsid w:val="004B741D"/>
    <w:rsid w:val="004E5065"/>
    <w:rsid w:val="004F7010"/>
    <w:rsid w:val="00500BBD"/>
    <w:rsid w:val="00520CA3"/>
    <w:rsid w:val="0055624C"/>
    <w:rsid w:val="005B403D"/>
    <w:rsid w:val="00607E75"/>
    <w:rsid w:val="006139EC"/>
    <w:rsid w:val="006235FB"/>
    <w:rsid w:val="006837ED"/>
    <w:rsid w:val="006A2408"/>
    <w:rsid w:val="006A56C2"/>
    <w:rsid w:val="006E23FE"/>
    <w:rsid w:val="007040C6"/>
    <w:rsid w:val="007242CD"/>
    <w:rsid w:val="00725641"/>
    <w:rsid w:val="0074711B"/>
    <w:rsid w:val="00786F1E"/>
    <w:rsid w:val="007A7E59"/>
    <w:rsid w:val="007C1241"/>
    <w:rsid w:val="0080666F"/>
    <w:rsid w:val="00845777"/>
    <w:rsid w:val="00857D02"/>
    <w:rsid w:val="008737C5"/>
    <w:rsid w:val="0088689D"/>
    <w:rsid w:val="009001D6"/>
    <w:rsid w:val="009352A0"/>
    <w:rsid w:val="00935547"/>
    <w:rsid w:val="00961D63"/>
    <w:rsid w:val="00966D8A"/>
    <w:rsid w:val="009807E2"/>
    <w:rsid w:val="00994095"/>
    <w:rsid w:val="009A184F"/>
    <w:rsid w:val="009B61F0"/>
    <w:rsid w:val="009C13EB"/>
    <w:rsid w:val="00A025E8"/>
    <w:rsid w:val="00A06C46"/>
    <w:rsid w:val="00A07AC6"/>
    <w:rsid w:val="00A14779"/>
    <w:rsid w:val="00A402F9"/>
    <w:rsid w:val="00A91ED3"/>
    <w:rsid w:val="00AB56F9"/>
    <w:rsid w:val="00AD24AA"/>
    <w:rsid w:val="00B11D59"/>
    <w:rsid w:val="00B41F79"/>
    <w:rsid w:val="00B5511A"/>
    <w:rsid w:val="00B865A1"/>
    <w:rsid w:val="00B97A94"/>
    <w:rsid w:val="00BB36BB"/>
    <w:rsid w:val="00BC33DE"/>
    <w:rsid w:val="00BE0DD4"/>
    <w:rsid w:val="00C15361"/>
    <w:rsid w:val="00C26291"/>
    <w:rsid w:val="00C3548B"/>
    <w:rsid w:val="00C9197B"/>
    <w:rsid w:val="00CA5EA9"/>
    <w:rsid w:val="00CE19FA"/>
    <w:rsid w:val="00CF4431"/>
    <w:rsid w:val="00D178DC"/>
    <w:rsid w:val="00D217E4"/>
    <w:rsid w:val="00D2665A"/>
    <w:rsid w:val="00D43D85"/>
    <w:rsid w:val="00D64559"/>
    <w:rsid w:val="00D85A5F"/>
    <w:rsid w:val="00D86163"/>
    <w:rsid w:val="00DC7BF5"/>
    <w:rsid w:val="00DE58F9"/>
    <w:rsid w:val="00DF1BCB"/>
    <w:rsid w:val="00E1321F"/>
    <w:rsid w:val="00E33E37"/>
    <w:rsid w:val="00E430E2"/>
    <w:rsid w:val="00E55AA4"/>
    <w:rsid w:val="00E961FE"/>
    <w:rsid w:val="00EB3D75"/>
    <w:rsid w:val="00ED0232"/>
    <w:rsid w:val="00EF56EE"/>
    <w:rsid w:val="00F435F7"/>
    <w:rsid w:val="00F55EB2"/>
    <w:rsid w:val="00F618C3"/>
    <w:rsid w:val="00F76EF7"/>
    <w:rsid w:val="00F80660"/>
    <w:rsid w:val="00F81190"/>
    <w:rsid w:val="00F8686C"/>
    <w:rsid w:val="00FA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1F7E8B"/>
    <w:rPr>
      <w:sz w:val="24"/>
      <w:szCs w:val="24"/>
    </w:rPr>
  </w:style>
  <w:style w:styleId="Naglaeno" w:type="character">
    <w:name w:val="Strong"/>
    <w:qFormat/>
    <w:rsid w:val="00520CA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F70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70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0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0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0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1F7E8B"/>
    <w:rPr>
      <w:sz w:val="24"/>
      <w:szCs w:val="24"/>
    </w:rPr>
  </w:style>
  <w:style w:styleId="Naglaeno" w:type="character">
    <w:name w:val="Strong"/>
    <w:qFormat/>
    <w:rsid w:val="00520CA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F70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70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0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0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0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2014.</izvorni_sadrzaj>
    <derivirana_varijabla naziv="DomainObject.Predmet.DatumOsnivanja_1">3.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St-153/2014</izvorni_sadrzaj>
    <derivirana_varijabla naziv="DomainObject.Predmet.OznakaBroj_1">St-153/2014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CIJEP d.o.o. proizvodnja, trgovina i usluge</izvorni_sadrzaj>
    <derivirana_varijabla naziv="DomainObject.Predmet.ProtustrankaFormated_1">  CIJEP d.o.o. proizvodnja, trgovina i usluge</derivirana_varijabla>
  </DomainObject.Predmet.ProtustrankaFormated>
  <DomainObject.Predmet.ProtustrankaFormatedOIB>
    <izvorni_sadrzaj>  CIJEP d.o.o. proizvodnja, trgovina i usluge, OIB 78227165411</izvorni_sadrzaj>
    <derivirana_varijabla naziv="DomainObject.Predmet.ProtustrankaFormatedOIB_1">  CIJEP d.o.o. proizvodnja, trgovina i usluge, OIB 78227165411</derivirana_varijabla>
  </DomainObject.Predmet.ProtustrankaFormatedOIB>
  <DomainObject.Predmet.ProtustrankaFormatedWithAdress>
    <izvorni_sadrzaj> CIJEP d.o.o. proizvodnja, trgovina i usluge, Levanjska Varoš 47, Levanjska Varoš</izvorni_sadrzaj>
    <derivirana_varijabla naziv="DomainObject.Predmet.ProtustrankaFormatedWithAdress_1"> CIJEP d.o.o. proizvodnja, trgovina i usluge, Levanjska Varoš 47, Levanjska Varoš</derivirana_varijabla>
  </DomainObject.Predmet.ProtustrankaFormatedWithAdress>
  <DomainObject.Predmet.ProtustrankaFormatedWithAdressOIB>
    <izvorni_sadrzaj> CIJEP d.o.o. proizvodnja, trgovina i usluge, OIB 78227165411, Levanjska Varoš 47, Levanjska Varoš</izvorni_sadrzaj>
    <derivirana_varijabla naziv="DomainObject.Predmet.ProtustrankaFormatedWithAdressOIB_1"> CIJEP d.o.o. proizvodnja, trgovina i usluge, OIB 78227165411, Levanjska Varoš 47, Levanjska Varoš</derivirana_varijabla>
  </DomainObject.Predmet.ProtustrankaFormatedWithAdressOIB>
  <DomainObject.Predmet.ProtustrankaWithAdress>
    <izvorni_sadrzaj>CIJEP d.o.o. proizvodnja, trgovina i usluge Levanjska Varoš 47, Levanjska Varoš</izvorni_sadrzaj>
    <derivirana_varijabla naziv="DomainObject.Predmet.ProtustrankaWithAdress_1">CIJEP d.o.o. proizvodnja, trgovina i usluge Levanjska Varoš 47, Levanjska Varoš</derivirana_varijabla>
  </DomainObject.Predmet.ProtustrankaWithAdress>
  <DomainObject.Predmet.ProtustrankaWithAdressOIB>
    <izvorni_sadrzaj>CIJEP d.o.o. proizvodnja, trgovina i usluge, OIB 78227165411, Levanjska Varoš 47, Levanjska Varoš</izvorni_sadrzaj>
    <derivirana_varijabla naziv="DomainObject.Predmet.ProtustrankaWithAdressOIB_1">CIJEP d.o.o. proizvodnja, trgovina i usluge, OIB 78227165411, Levanjska Varoš 47, Levanjska Varoš</derivirana_varijabla>
  </DomainObject.Predmet.ProtustrankaWithAdressOIB>
  <DomainObject.Predmet.ProtustrankaNazivFormated>
    <izvorni_sadrzaj>CIJEP d.o.o. proizvodnja, trgovina i usluge</izvorni_sadrzaj>
    <derivirana_varijabla naziv="DomainObject.Predmet.ProtustrankaNazivFormated_1">CIJEP d.o.o. proizvodnja, trgovina i usluge</derivirana_varijabla>
  </DomainObject.Predmet.ProtustrankaNazivFormated>
  <DomainObject.Predmet.ProtustrankaNazivFormatedOIB>
    <izvorni_sadrzaj>CIJEP d.o.o. proizvodnja, trgovina i usluge, OIB 78227165411</izvorni_sadrzaj>
    <derivirana_varijabla naziv="DomainObject.Predmet.ProtustrankaNazivFormatedOIB_1">CIJEP d.o.o. proizvodnja, trgovina i usluge, OIB 78227165411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</izvorni_sadrzaj>
    <derivirana_varijabla naziv="DomainObject.Predmet.StrankaFormatedOIB_1">  RH MF PU PODRUČNI URED OSIJEK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</izvorni_sadrzaj>
    <derivirana_varijabla naziv="DomainObject.Predmet.StrankaFormatedWithAdressOIB_1"> RH MF PU PODRUČNI URED OSIJEK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</item>
    </izvorni_sadrzaj>
    <derivirana_varijabla naziv="DomainObject.Predmet.StrankaListFormatedOIB_1">
      <item>RH MF PU PODRUČNI URED OSIJEK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</item>
    </izvorni_sadrzaj>
    <derivirana_varijabla naziv="DomainObject.Predmet.StrankaListFormatedWithAdressOIB_1">
      <item>RH MF PU PODRUČNI URED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CIJEP d.o.o. proizvodnja, trgovina i usluge</item>
    </izvorni_sadrzaj>
    <derivirana_varijabla naziv="DomainObject.Predmet.ProtuStrankaListFormated_1">
      <item>CIJEP d.o.o. proizvodnja, trgovina i usluge</item>
    </derivirana_varijabla>
  </DomainObject.Predmet.ProtuStrankaListFormated>
  <DomainObject.Predmet.ProtuStrankaListFormatedOIB>
    <izvorni_sadrzaj>
      <item>CIJEP d.o.o. proizvodnja, trgovina i usluge, OIB 78227165411</item>
    </izvorni_sadrzaj>
    <derivirana_varijabla naziv="DomainObject.Predmet.ProtuStrankaListFormatedOIB_1">
      <item>CIJEP d.o.o. proizvodnja, trgovina i usluge, OIB 78227165411</item>
    </derivirana_varijabla>
  </DomainObject.Predmet.ProtuStrankaListFormatedOIB>
  <DomainObject.Predmet.ProtuStrankaListFormatedWithAdress>
    <izvorni_sadrzaj>
      <item>CIJEP d.o.o. proizvodnja, trgovina i usluge, Levanjska Varoš 47, Levanjska Varoš</item>
    </izvorni_sadrzaj>
    <derivirana_varijabla naziv="DomainObject.Predmet.ProtuStrankaListFormatedWithAdress_1">
      <item>CIJEP d.o.o. proizvodnja, trgovina i usluge, Levanjska Varoš 47, Levanjska Varoš</item>
    </derivirana_varijabla>
  </DomainObject.Predmet.ProtuStrankaListFormatedWithAdress>
  <DomainObject.Predmet.ProtuStrankaListFormatedWithAdressOIB>
    <izvorni_sadrzaj>
      <item>CIJEP d.o.o. proizvodnja, trgovina i usluge, OIB 78227165411, Levanjska Varoš 47, Levanjska Varoš</item>
    </izvorni_sadrzaj>
    <derivirana_varijabla naziv="DomainObject.Predmet.ProtuStrankaListFormatedWithAdressOIB_1">
      <item>CIJEP d.o.o. proizvodnja, trgovina i usluge, OIB 78227165411, Levanjska Varoš 47, Levanjska Varoš</item>
    </derivirana_varijabla>
  </DomainObject.Predmet.ProtuStrankaListFormatedWithAdressOIB>
  <DomainObject.Predmet.ProtuStrankaListNazivFormated>
    <izvorni_sadrzaj>
      <item>CIJEP d.o.o. proizvodnja, trgovina i usluge</item>
    </izvorni_sadrzaj>
    <derivirana_varijabla naziv="DomainObject.Predmet.ProtuStrankaListNazivFormated_1">
      <item>CIJEP d.o.o. proizvodnja, trgovina i usluge</item>
    </derivirana_varijabla>
  </DomainObject.Predmet.ProtuStrankaListNazivFormated>
  <DomainObject.Predmet.ProtuStrankaListNazivFormatedOIB>
    <izvorni_sadrzaj>
      <item>CIJEP d.o.o. proizvodnja, trgovina i usluge, OIB 78227165411</item>
    </izvorni_sadrzaj>
    <derivirana_varijabla naziv="DomainObject.Predmet.ProtuStrankaListNazivFormatedOIB_1">
      <item>CIJEP d.o.o. proizvodnja, trgovina i usluge, OIB 78227165411</item>
    </derivirana_varijabla>
  </DomainObject.Predmet.ProtuStrankaListNazivFormatedOIB>
  <DomainObject.Predmet.OstaliListFormated>
    <izvorni_sadrzaj>
      <item>Boja Stanković</item>
      <item>FINA RC OSIJEK</item>
      <item>ŽUPANIJSKO DRŽAVNO ODVJETNIŠTVO U OSIJEKU</item>
      <item>Oglasna ploča - CIJEP d.o.o. Levanjska Varoš</item>
      <item>MINISTARSTVO FINANCIJA RH</item>
    </izvorni_sadrzaj>
    <derivirana_varijabla naziv="DomainObject.Predmet.OstaliListFormated_1">
      <item>Boja Stanković</item>
      <item>FINA RC OSIJEK</item>
      <item>ŽUPANIJSKO DRŽAVNO ODVJETNIŠTVO U OSIJEKU</item>
      <item>Oglasna ploča - CIJEP d.o.o. Levanjska Varoš</item>
      <item>MINISTARSTVO FINANCIJA RH</item>
    </derivirana_varijabla>
  </DomainObject.Predmet.OstaliListFormated>
  <DomainObject.Predmet.OstaliListFormatedOIB>
    <izvorni_sadrzaj>
      <item>Boja Stanković, OIB 96757479881</item>
      <item>FINA RC OSIJEK</item>
      <item>ŽUPANIJSKO DRŽAVNO ODVJETNIŠTVO U OSIJEKU</item>
      <item>Oglasna ploča - CIJEP d.o.o. Levanjska Varoš</item>
      <item>MINISTARSTVO FINANCIJA RH, OIB 18683136487</item>
    </izvorni_sadrzaj>
    <derivirana_varijabla naziv="DomainObject.Predmet.OstaliListFormatedOIB_1">
      <item>Boja Stanković, OIB 96757479881</item>
      <item>FINA RC OSIJEK</item>
      <item>ŽUPANIJSKO DRŽAVNO ODVJETNIŠTVO U OSIJEKU</item>
      <item>Oglasna ploča - CIJEP d.o.o. Levanjska Varoš</item>
      <item>MINISTARSTVO FINANCIJA RH, OIB 18683136487</item>
    </derivirana_varijabla>
  </DomainObject.Predmet.OstaliListFormatedOIB>
  <DomainObject.Predmet.OstaliListFormatedWithAdress>
    <izvorni_sadrzaj>
      <item>Boja Stanković, Ilirska 48, 31000 Osijek</item>
      <item>FINA RC OSIJEK</item>
      <item>ŽUPANIJSKO DRŽAVNO ODVJETNIŠTVO U OSIJEKU</item>
      <item>Oglasna ploča - CIJEP d.o.o. Levanjska Varoš</item>
      <item>MINISTARSTVO FINANCIJA RH, BB, 10000 Zagreb</item>
    </izvorni_sadrzaj>
    <derivirana_varijabla naziv="DomainObject.Predmet.OstaliListFormatedWithAdress_1">
      <item>Boja Stanković, Ilirska 48, 31000 Osijek</item>
      <item>FINA RC OSIJEK</item>
      <item>ŽUPANIJSKO DRŽAVNO ODVJETNIŠTVO U OSIJEKU</item>
      <item>Oglasna ploča - CIJEP d.o.o. Levanjska Varoš</item>
      <item>MINISTARSTVO FINANCIJA RH, BB, 10000 Zagreb</item>
    </derivirana_varijabla>
  </DomainObject.Predmet.OstaliListFormatedWithAdress>
  <DomainObject.Predmet.OstaliListFormatedWithAdressOIB>
    <izvorni_sadrzaj>
      <item>Boja Stanković, OIB 96757479881, Ilirska 48, 31000 Osijek</item>
      <item>FINA RC OSIJEK</item>
      <item>ŽUPANIJSKO DRŽAVNO ODVJETNIŠTVO U OSIJEKU</item>
      <item>Oglasna ploča - CIJEP d.o.o. Levanjska Varoš</item>
      <item>MINISTARSTVO FINANCIJA RH, OIB 18683136487, BB, 10000 Zagreb</item>
    </izvorni_sadrzaj>
    <derivirana_varijabla naziv="DomainObject.Predmet.OstaliListFormatedWithAdressOIB_1">
      <item>Boja Stanković, OIB 96757479881, Ilirska 48, 31000 Osijek</item>
      <item>FINA RC OSIJEK</item>
      <item>ŽUPANIJSKO DRŽAVNO ODVJETNIŠTVO U OSIJEKU</item>
      <item>Oglasna ploča - CIJEP d.o.o. Levanjska Varoš</item>
      <item>MINISTARSTVO FINANCIJA RH, OIB 18683136487, BB, 10000 Zagreb</item>
    </derivirana_varijabla>
  </DomainObject.Predmet.OstaliListFormatedWithAdressOIB>
  <DomainObject.Predmet.OstaliListNazivFormated>
    <izvorni_sadrzaj>
      <item>Boja Stanković</item>
      <item>FINA RC OSIJEK</item>
      <item>ŽUPANIJSKO DRŽAVNO ODVJETNIŠTVO U OSIJEKU</item>
      <item>Oglasna ploča - CIJEP d.o.o. Levanjska Varoš</item>
      <item>MINISTARSTVO FINANCIJA RH</item>
    </izvorni_sadrzaj>
    <derivirana_varijabla naziv="DomainObject.Predmet.OstaliListNazivFormated_1">
      <item>Boja Stanković</item>
      <item>FINA RC OSIJEK</item>
      <item>ŽUPANIJSKO DRŽAVNO ODVJETNIŠTVO U OSIJEKU</item>
      <item>Oglasna ploča - CIJEP d.o.o. Levanjska Varoš</item>
      <item>MINISTARSTVO FINANCIJA RH</item>
    </derivirana_varijabla>
  </DomainObject.Predmet.OstaliListNazivFormated>
  <DomainObject.Predmet.OstaliListNazivFormatedOIB>
    <izvorni_sadrzaj>
      <item>Boja Stanković, OIB 96757479881</item>
      <item>FINA RC OSIJEK</item>
      <item>ŽUPANIJSKO DRŽAVNO ODVJETNIŠTVO U OSIJEKU</item>
      <item>Oglasna ploča - CIJEP d.o.o. Levanjska Varoš</item>
      <item>MINISTARSTVO FINANCIJA RH, OIB 18683136487</item>
    </izvorni_sadrzaj>
    <derivirana_varijabla naziv="DomainObject.Predmet.OstaliListNazivFormatedOIB_1">
      <item>Boja Stanković, OIB 96757479881</item>
      <item>FINA RC OSIJEK</item>
      <item>ŽUPANIJSKO DRŽAVNO ODVJETNIŠTVO U OSIJEKU</item>
      <item>Oglasna ploča - CIJEP d.o.o. Levanjska Varoš</item>
      <item>MINISTARSTVO FINANCIJA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CIJEP d.o.o. proizvodnja, trgovina i usluge</izvorni_sadrzaj>
    <derivirana_varijabla naziv="DomainObject.Predmet.ProtustrankaIDrugi_1">CIJEP d.o.o. proizvodnja, trgovina i usluge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CIJEP d.o.o. proizvodnja, trgovina i usluge, OIB 78227165411, Levanjska Varoš 47, Levanjska Varoš</izvorni_sadrzaj>
    <derivirana_varijabla naziv="DomainObject.Predmet.ProtustrankaIDrugiAdressOIB_1">CIJEP d.o.o. proizvodnja, trgovina i usluge, OIB 78227165411, Levanjska Varoš 47, Levanjska Varoš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CIJEP d.o.o. proizvodnja, trgovina i usluge</item>
      <item>Boja Stanković</item>
      <item>FINA RC OSIJEK</item>
      <item>ŽUPANIJSKO DRŽAVNO ODVJETNIŠTVO U OSIJEKU</item>
      <item>Oglasna ploča - CIJEP d.o.o. Levanjska Varoš</item>
      <item>MINISTARSTVO FINANCIJA RH</item>
    </izvorni_sadrzaj>
    <derivirana_varijabla naziv="DomainObject.Predmet.SudioniciListNaziv_1">
      <item>RH MF PU PODRUČNI URED OSIJEK</item>
      <item>CIJEP d.o.o. proizvodnja, trgovina i usluge</item>
      <item>Boja Stanković</item>
      <item>FINA RC OSIJEK</item>
      <item>ŽUPANIJSKO DRŽAVNO ODVJETNIŠTVO U OSIJEKU</item>
      <item>Oglasna ploča - CIJEP d.o.o. Levanjska Varoš</item>
      <item>MINISTARSTVO FINANCIJA RH</item>
    </derivirana_varijabla>
  </DomainObject.Predmet.SudioniciListNaziv>
  <DomainObject.Predmet.SudioniciListAdressOIB>
    <izvorni_sadrzaj>
      <item>RH MF PU PODRUČNI URED OSIJEK</item>
      <item>CIJEP d.o.o. proizvodnja, trgovina i usluge, OIB 78227165411, Levanjska Varoš 47,Levanjska Varoš</item>
      <item>Boja Stanković, OIB 96757479881, Ilirska 48,31000 Osijek</item>
      <item>FINA RC OSIJEK</item>
      <item>ŽUPANIJSKO DRŽAVNO ODVJETNIŠTVO U OSIJEKU</item>
      <item>Oglasna ploča - CIJEP d.o.o. Levanjska Varoš</item>
      <item>MINISTARSTVO FINANCIJA RH, OIB 18683136487, BB,10000 Zagreb</item>
    </izvorni_sadrzaj>
    <derivirana_varijabla naziv="DomainObject.Predmet.SudioniciListAdressOIB_1">
      <item>RH MF PU PODRUČNI URED OSIJEK</item>
      <item>CIJEP d.o.o. proizvodnja, trgovina i usluge, OIB 78227165411, Levanjska Varoš 47,Levanjska Varoš</item>
      <item>Boja Stanković, OIB 96757479881, Ilirska 48,31000 Osijek</item>
      <item>FINA RC OSIJEK</item>
      <item>ŽUPANIJSKO DRŽAVNO ODVJETNIŠTVO U OSIJEKU</item>
      <item>Oglasna ploča - CIJEP d.o.o. Levanjska Varoš</item>
      <item>MINISTARSTVO FINANCIJA RH, OIB 18683136487,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78227165411</item>
      <item>, OIB 96757479881</item>
      <item>, OIB null</item>
      <item>, OIB null</item>
      <item>, OIB null</item>
      <item>, OIB 18683136487</item>
    </izvorni_sadrzaj>
    <derivirana_varijabla naziv="DomainObject.Predmet.SudioniciListNazivOIB_1">
      <item>, OIB null</item>
      <item>, OIB 78227165411</item>
      <item>, OIB 96757479881</item>
      <item>, OIB null</item>
      <item>, OIB null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A76DA0-4E45-4885-A759-7503B0B742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213</properties:Words>
  <properties:Characters>1152</properties:Characters>
  <properties:Lines>79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2016-09-19T09:08:00Z</dcterms:created>
  <dc:creator>hermanj</dc:creator>
  <cp:lastModifiedBy>Danijela Sekulić</cp:lastModifiedBy>
  <cp:lastPrinted>2016-09-19T09:15:00Z</cp:lastPrinted>
  <dcterms:modified xmlns:xsi="http://www.w3.org/2001/XMLSchema-instance" xsi:type="dcterms:W3CDTF">2016-09-19T09:16:00Z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