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a341" w14:paraId="5c5a34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B966A0">
        <w:t>1264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966A0" w:rsidRPr="00B966A0">
        <w:t>T&amp;M Škrlec d.o.o., Bolnička cesta 78, Zagreb, MBS: 080889032, OIB: 97842266329</w:t>
      </w:r>
      <w:r w:rsidR="00204EAF" w:rsidRPr="00E658BE">
        <w:t>,</w:t>
      </w:r>
      <w:r w:rsidRPr="00E658BE">
        <w:t xml:space="preserve"> </w:t>
      </w:r>
      <w:r w:rsidR="00B966A0">
        <w:t>dana 13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B966A0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B966A0" w:rsidRPr="00B966A0">
        <w:t>T&amp;M Škrlec d.o.o., Bolnička cesta 78, Zagreb, MBS: 080889032, OIB: 97842266329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F5347A">
        <w:t xml:space="preserve"> Nada Reljić iz Slavonskog Broda, Nas. A. Hebranga 7/9, OIB: 63776354688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B966A0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B966A0" w:rsidRPr="00B966A0">
        <w:rPr>
          <w:bCs/>
        </w:rPr>
        <w:t>T&amp;M Škrlec d.o.o., Bolnička cesta 78, Zagreb, MBS: 080889032, OIB: 97842266329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966A0">
        <w:t>29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B966A0" w:rsidRPr="00B966A0">
        <w:t>T&amp;M Škrlec d.o.o., Bolnička cesta 78, Zagreb, MBS: 080889032, OIB: 97842266329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66A0">
        <w:t>13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966A0">
        <w:t>1264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B966A0">
        <w:t>3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25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B966A0">
      <w:t>1264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41256"/>
    <w:rsid w:val="00F5347A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1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1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T&amp;M Škrlec d.o.o.</izvorni_sadrzaj>
    <derivirana_varijabla naziv="DomainObject.Predmet.ProtustrankaFormated_1">  T&amp;M Škrlec d.o.o.</derivirana_varijabla>
  </DomainObject.Predmet.ProtustrankaFormated>
  <DomainObject.Predmet.ProtustrankaFormatedOIB>
    <izvorni_sadrzaj>  T&amp;M Škrlec d.o.o., OIB 97842266329</izvorni_sadrzaj>
    <derivirana_varijabla naziv="DomainObject.Predmet.ProtustrankaFormatedOIB_1">  T&amp;M Škrlec d.o.o., OIB 97842266329</derivirana_varijabla>
  </DomainObject.Predmet.ProtustrankaFormatedOIB>
  <DomainObject.Predmet.ProtustrankaFormatedWithAdress>
    <izvorni_sadrzaj> T&amp;M Škrlec d.o.o., Bolnička cesta 78, 10000 Zagreb</izvorni_sadrzaj>
    <derivirana_varijabla naziv="DomainObject.Predmet.ProtustrankaFormatedWithAdress_1"> T&amp;M Škrlec d.o.o., Bolnička cesta 78, 10000 Zagreb</derivirana_varijabla>
  </DomainObject.Predmet.ProtustrankaFormatedWithAdress>
  <DomainObject.Predmet.ProtustrankaFormatedWithAdressOIB>
    <izvorni_sadrzaj> T&amp;M Škrlec d.o.o., OIB 97842266329, Bolnička cesta 78, 10000 Zagreb</izvorni_sadrzaj>
    <derivirana_varijabla naziv="DomainObject.Predmet.ProtustrankaFormatedWithAdressOIB_1"> T&amp;M Škrlec d.o.o., OIB 97842266329, Bolnička cesta 78, 10000 Zagreb</derivirana_varijabla>
  </DomainObject.Predmet.ProtustrankaFormatedWithAdressOIB>
  <DomainObject.Predmet.ProtustrankaWithAdress>
    <izvorni_sadrzaj>T&amp;M Škrlec d.o.o. Bolnička cesta 78, 10000 Zagreb</izvorni_sadrzaj>
    <derivirana_varijabla naziv="DomainObject.Predmet.ProtustrankaWithAdress_1">T&amp;M Škrlec d.o.o. Bolnička cesta 78, 10000 Zagreb</derivirana_varijabla>
  </DomainObject.Predmet.ProtustrankaWithAdress>
  <DomainObject.Predmet.ProtustrankaWithAdressOIB>
    <izvorni_sadrzaj>T&amp;M Škrlec d.o.o., OIB 97842266329, Bolnička cesta 78, 10000 Zagreb</izvorni_sadrzaj>
    <derivirana_varijabla naziv="DomainObject.Predmet.ProtustrankaWithAdressOIB_1">T&amp;M Škrlec d.o.o., OIB 97842266329, Bolnička cesta 78, 10000 Zagreb</derivirana_varijabla>
  </DomainObject.Predmet.ProtustrankaWithAdressOIB>
  <DomainObject.Predmet.ProtustrankaNazivFormated>
    <izvorni_sadrzaj>T&amp;M Škrlec d.o.o.</izvorni_sadrzaj>
    <derivirana_varijabla naziv="DomainObject.Predmet.ProtustrankaNazivFormated_1">T&amp;M Škrlec d.o.o.</derivirana_varijabla>
  </DomainObject.Predmet.ProtustrankaNazivFormated>
  <DomainObject.Predmet.ProtustrankaNazivFormatedOIB>
    <izvorni_sadrzaj>T&amp;M Škrlec d.o.o., OIB 97842266329</izvorni_sadrzaj>
    <derivirana_varijabla naziv="DomainObject.Predmet.ProtustrankaNazivFormatedOIB_1">T&amp;M Škrlec d.o.o., OIB 97842266329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T&amp;M Škrlec d.o.o.</item>
    </izvorni_sadrzaj>
    <derivirana_varijabla naziv="DomainObject.Predmet.ProtuStrankaListFormated_1">
      <item>T&amp;M Škrlec d.o.o.</item>
    </derivirana_varijabla>
  </DomainObject.Predmet.ProtuStrankaListFormated>
  <DomainObject.Predmet.ProtuStrankaListFormatedOIB>
    <izvorni_sadrzaj>
      <item>T&amp;M Škrlec d.o.o., OIB 97842266329</item>
    </izvorni_sadrzaj>
    <derivirana_varijabla naziv="DomainObject.Predmet.ProtuStrankaListFormatedOIB_1">
      <item>T&amp;M Škrlec d.o.o., OIB 97842266329</item>
    </derivirana_varijabla>
  </DomainObject.Predmet.ProtuStrankaListFormatedOIB>
  <DomainObject.Predmet.ProtuStrankaListFormatedWithAdress>
    <izvorni_sadrzaj>
      <item>T&amp;M Škrlec d.o.o., Bolnička cesta 78, 10000 Zagreb</item>
    </izvorni_sadrzaj>
    <derivirana_varijabla naziv="DomainObject.Predmet.ProtuStrankaListFormatedWithAdress_1">
      <item>T&amp;M Škrlec d.o.o., Bolnička cesta 78, 10000 Zagreb</item>
    </derivirana_varijabla>
  </DomainObject.Predmet.ProtuStrankaListFormatedWithAdress>
  <DomainObject.Predmet.ProtuStrankaListFormatedWithAdressOIB>
    <izvorni_sadrzaj>
      <item>T&amp;M Škrlec d.o.o., OIB 97842266329, Bolnička cesta 78, 10000 Zagreb</item>
    </izvorni_sadrzaj>
    <derivirana_varijabla naziv="DomainObject.Predmet.ProtuStrankaListFormatedWithAdressOIB_1">
      <item>T&amp;M Škrlec d.o.o., OIB 97842266329, Bolnička cesta 78, 10000 Zagreb</item>
    </derivirana_varijabla>
  </DomainObject.Predmet.ProtuStrankaListFormatedWithAdressOIB>
  <DomainObject.Predmet.ProtuStrankaListNazivFormated>
    <izvorni_sadrzaj>
      <item>T&amp;M Škrlec d.o.o.</item>
    </izvorni_sadrzaj>
    <derivirana_varijabla naziv="DomainObject.Predmet.ProtuStrankaListNazivFormated_1">
      <item>T&amp;M Škrlec d.o.o.</item>
    </derivirana_varijabla>
  </DomainObject.Predmet.ProtuStrankaListNazivFormated>
  <DomainObject.Predmet.ProtuStrankaListNazivFormatedOIB>
    <izvorni_sadrzaj>
      <item>T&amp;M Škrlec d.o.o., OIB 97842266329</item>
    </izvorni_sadrzaj>
    <derivirana_varijabla naziv="DomainObject.Predmet.ProtuStrankaListNazivFormatedOIB_1">
      <item>T&amp;M Škrlec d.o.o., OIB 97842266329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T&amp;M Škrlec d.o.o.</izvorni_sadrzaj>
    <derivirana_varijabla naziv="DomainObject.Predmet.ProtustrankaIDrugi_1">T&amp;M Škrlec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T&amp;M Škrlec d.o.o., OIB 97842266329, Bolnička cesta 78, 10000 Zagreb</izvorni_sadrzaj>
    <derivirana_varijabla naziv="DomainObject.Predmet.ProtustrankaIDrugiAdressOIB_1">T&amp;M Škrlec d.o.o., OIB 97842266329, Bolnička cesta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T&amp;M Škrlec d.o.o.</item>
      <item>FINA Regionalni centar Zagreb</item>
    </izvorni_sadrzaj>
    <derivirana_varijabla naziv="DomainObject.Predmet.SudioniciListNaziv_1">
      <item>T&amp;M Škrlec d.o.o.</item>
      <item>FINA Regionalni centar Zagreb</item>
    </derivirana_varijabla>
  </DomainObject.Predmet.SudioniciListNaziv>
  <DomainObject.Predmet.SudioniciListAdressOIB>
    <izvorni_sadrzaj>
      <item>T&amp;M Škrlec d.o.o., OIB 97842266329, Bolnička cesta 78,10000 Zagreb</item>
      <item>FINA Regionalni centar Zagreb, OIB 85821130368, Trg svibanjskih žrtava 1995. 1,10000 Zagreb</item>
    </izvorni_sadrzaj>
    <derivirana_varijabla naziv="DomainObject.Predmet.SudioniciListAdressOIB_1">
      <item>T&amp;M Škrlec d.o.o., OIB 97842266329, Bolnička cesta 78,10000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97842266329</item>
      <item>, OIB 85821130368</item>
    </izvorni_sadrzaj>
    <derivirana_varijabla naziv="DomainObject.Predmet.SudioniciListNazivOIB_1">
      <item>, OIB 97842266329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F2DE3-A6DC-4054-A4D0-2465695DB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2861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2016-09-13T06:43:00Z</dcterms:created>
  <dc:creator>wsadmin</dc:creator>
  <cp:lastModifiedBy>Žana Bem</cp:lastModifiedBy>
  <cp:lastPrinted>2016-07-12T08:46:00Z</cp:lastPrinted>
  <dcterms:modified xmlns:xsi="http://www.w3.org/2001/XMLSchema-instance" xsi:type="dcterms:W3CDTF">2016-09-13T07:04:00Z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