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c905" w14:paraId="ed6c905" w:rsidRDefault="0050742D" w:rsidP="0050742D" w:rsidR="0050742D">
      <w:pPr>
        <w:jc w:val="right"/>
        <w15:collapsed w:val="false"/>
      </w:pPr>
      <w:bookmarkStart w:name="_GoBack" w:id="0"/>
      <w:bookmarkEnd w:id="0"/>
      <w:r>
        <w:t>13 St-336/12-94</w:t>
      </w:r>
    </w:p>
    <w:p w:rsidRDefault="0050742D" w:rsidP="0050742D" w:rsidR="0050742D"/>
    <w:p w:rsidRDefault="0050742D" w:rsidP="0050742D" w:rsidR="0050742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2D" w:rsidP="0050742D" w:rsidR="0050742D" w:rsidRPr="00D21A2C"/>
    <w:p w:rsidRDefault="0050742D" w:rsidP="0050742D" w:rsidR="0050742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0742D" w:rsidP="0050742D" w:rsidR="0050742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742D" w:rsidP="0050742D" w:rsidR="0050742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0742D" w:rsidP="0050742D" w:rsidR="0050742D"/>
    <w:p w:rsidRDefault="0050742D" w:rsidP="0050742D" w:rsidR="0050742D"/>
    <w:p w:rsidRDefault="0050742D" w:rsidP="0050742D" w:rsidR="0050742D" w:rsidRPr="00FA5869">
      <w:pPr>
        <w:pStyle w:val="Naslov1"/>
        <w:rPr>
          <w:b w:val="false"/>
          <w:sz w:val="24"/>
        </w:rPr>
      </w:pPr>
      <w:r w:rsidRPr="00FA5869">
        <w:rPr>
          <w:b w:val="false"/>
          <w:sz w:val="24"/>
        </w:rPr>
        <w:t>Z A K L J U Č A K</w:t>
      </w:r>
    </w:p>
    <w:p w:rsidRDefault="0050742D" w:rsidP="0050742D" w:rsidR="0050742D" w:rsidRPr="00135F73"/>
    <w:p w:rsidRDefault="0050742D" w:rsidP="0050742D" w:rsidR="0050742D">
      <w:pPr>
        <w:jc w:val="both"/>
      </w:pPr>
    </w:p>
    <w:p w:rsidRDefault="0050742D" w:rsidP="0050742D" w:rsidR="0050742D">
      <w:pPr>
        <w:ind w:firstLine="708"/>
        <w:jc w:val="both"/>
      </w:pPr>
      <w:r>
        <w:t xml:space="preserve">Trgovački sud u Osijeku, po stečajnom sucu Jadranki Herman, u stečajnom postupku nad  dužnikom </w:t>
      </w:r>
      <w:r w:rsidRPr="00135F73">
        <w:t>AUTO KUĆA LOZIĆ d.o.o. za unutarnju i vanjsku trgovinu, u stečaju,   Široko Polje, Đakovačka bb, MBS 030038285, OIB 54889665758</w:t>
      </w:r>
      <w:r>
        <w:t xml:space="preserve">,  dana 2. lipnja 2016.        </w:t>
      </w:r>
    </w:p>
    <w:p w:rsidRDefault="0050742D" w:rsidP="0050742D" w:rsidR="0050742D">
      <w:pPr>
        <w:jc w:val="both"/>
      </w:pPr>
    </w:p>
    <w:p w:rsidRDefault="0050742D" w:rsidP="0050742D" w:rsidR="0050742D">
      <w:pPr>
        <w:ind w:firstLine="708"/>
        <w:jc w:val="center"/>
      </w:pPr>
      <w:r>
        <w:t>z a k l j u č i o   j e</w:t>
      </w:r>
    </w:p>
    <w:p w:rsidRDefault="00FF53EC" w:rsidP="006C34D5" w:rsidR="00FF53EC" w:rsidRPr="00A56185"/>
    <w:p w:rsidRDefault="00FF53EC" w:rsidP="00037A80" w:rsidR="00FF53EC" w:rsidRPr="00A56185">
      <w:pPr>
        <w:numPr>
          <w:ilvl w:val="0"/>
          <w:numId w:val="5"/>
        </w:numPr>
        <w:jc w:val="both"/>
      </w:pPr>
      <w:r w:rsidRPr="00A56185">
        <w:t>Određuje se r</w:t>
      </w:r>
      <w:r w:rsidR="000632C1">
        <w:t xml:space="preserve">očište za diobu kupovnine za </w:t>
      </w:r>
    </w:p>
    <w:p w:rsidRDefault="000632C1" w:rsidP="00FF53EC" w:rsidR="00FF53EC">
      <w:pPr>
        <w:jc w:val="center"/>
      </w:pPr>
      <w:r>
        <w:t xml:space="preserve">dan </w:t>
      </w:r>
      <w:r w:rsidR="0050742D">
        <w:t>5. srpanj</w:t>
      </w:r>
      <w:r w:rsidR="000F1B51">
        <w:t xml:space="preserve"> 2016.  godine s početkom u </w:t>
      </w:r>
      <w:r>
        <w:t>11</w:t>
      </w:r>
      <w:r w:rsidR="0050742D">
        <w:t>,00</w:t>
      </w:r>
      <w:r w:rsidR="00FF53EC" w:rsidRPr="00A56185">
        <w:t xml:space="preserve"> sati.</w:t>
      </w:r>
    </w:p>
    <w:p w:rsidRDefault="00FF53EC" w:rsidP="00FF53EC" w:rsidR="00FF53EC" w:rsidRPr="00A56185">
      <w:pPr>
        <w:jc w:val="center"/>
      </w:pPr>
    </w:p>
    <w:p w:rsidRDefault="00FF53EC" w:rsidP="00FF53EC" w:rsidR="00FF53EC" w:rsidRPr="00A56185">
      <w:pPr>
        <w:ind w:left="708"/>
        <w:jc w:val="both"/>
      </w:pPr>
      <w:r w:rsidRPr="00A56185">
        <w:t>2. Upozoravaju se osobe koje prema stanju spisa i prema 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FF53EC" w:rsidP="00FF53EC" w:rsidR="00FF53EC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FF53EC" w:rsidP="00FF53EC" w:rsidR="00FF53EC" w:rsidRPr="00A56185">
      <w:pPr>
        <w:jc w:val="both"/>
      </w:pPr>
    </w:p>
    <w:p w:rsidRDefault="00FF53EC" w:rsidP="00FF53EC" w:rsidR="00FF53EC">
      <w:pPr>
        <w:ind w:firstLine="708"/>
        <w:jc w:val="both"/>
      </w:pPr>
      <w:r w:rsidRPr="00A56185">
        <w:t>Nakon pravomoćnosti rješenja o dosudi nekretnina kupcima valjalo je riješiti ka</w:t>
      </w:r>
      <w:r>
        <w:t>o u izreci u smislu članka 117.</w:t>
      </w:r>
      <w:r w:rsidR="0070675D">
        <w:t xml:space="preserve"> Ovršnog zakona (Narodne novine broj 57/96, 29/99, 42/00, 173/03, 194/03, 151/04, 88/05, 121/05, 67/08, 139/10, 112/12, 25/13 i 93/14).</w:t>
      </w:r>
    </w:p>
    <w:p w:rsidRDefault="00FF53EC" w:rsidP="00FF53EC" w:rsidR="00FF53EC" w:rsidRPr="00A56185">
      <w:pPr>
        <w:ind w:firstLine="708"/>
        <w:jc w:val="both"/>
      </w:pPr>
    </w:p>
    <w:p w:rsidRDefault="000632C1" w:rsidP="00F7718E" w:rsidR="007122EE">
      <w:pPr>
        <w:jc w:val="center"/>
      </w:pPr>
      <w:r>
        <w:t xml:space="preserve">U Osijeku </w:t>
      </w:r>
      <w:r w:rsidR="0050742D">
        <w:t>2. lipanj</w:t>
      </w:r>
      <w:r>
        <w:t xml:space="preserve"> 2016. </w:t>
      </w: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063EC" w:rsidP="001E716B" w:rsidR="00A063EC"/>
    <w:p w:rsidRDefault="00A063EC" w:rsidP="001E716B" w:rsidR="00A063EC"/>
    <w:p w:rsidRDefault="005263F1" w:rsidP="001E716B" w:rsidR="001E716B">
      <w:r>
        <w:t>UPUTA O PRAVNOM   LIJEKU:</w:t>
      </w:r>
    </w:p>
    <w:p w:rsidRDefault="006E7F6F" w:rsidP="001E716B" w:rsidR="007122EE">
      <w:r>
        <w:t>Protiv zaključka nije dozvoljen pravni lijek (članak 11. stav 9. Stečajnog zakona).</w:t>
      </w:r>
    </w:p>
    <w:p w:rsidRDefault="00A063EC" w:rsidP="001E716B" w:rsidR="00A063EC"/>
    <w:p w:rsidRDefault="001E716B" w:rsidP="001E716B" w:rsidR="001E716B">
      <w:r>
        <w:t>DNA</w:t>
      </w:r>
    </w:p>
    <w:p w:rsidRDefault="00770224" w:rsidP="00770224" w:rsidR="00770224">
      <w:pPr>
        <w:pStyle w:val="Tijeloteksta"/>
        <w:jc w:val="left"/>
      </w:pPr>
      <w:r>
        <w:t>1.  s</w:t>
      </w:r>
      <w:r w:rsidR="006E7F6F">
        <w:t xml:space="preserve">tečajni upravitelj </w:t>
      </w:r>
      <w:r w:rsidR="0050742D">
        <w:t>Blanka Gambiraža</w:t>
      </w:r>
    </w:p>
    <w:p w:rsidRDefault="006E7F6F" w:rsidP="0050742D" w:rsidR="0050742D">
      <w:pPr>
        <w:pStyle w:val="Tijeloteksta"/>
        <w:rPr>
          <w:color w:val="000000"/>
        </w:rPr>
      </w:pPr>
      <w:r>
        <w:t>2</w:t>
      </w:r>
      <w:r w:rsidR="0050742D">
        <w:t xml:space="preserve">. razl. vj. </w:t>
      </w:r>
      <w:r w:rsidR="0050742D">
        <w:rPr>
          <w:color w:val="000000"/>
        </w:rPr>
        <w:t>Raiffeisenbank Austira d.d. Zagreb po punomoćnicima odvjetnicima OD Mađarić &amp; Lui, Osijek, Europske avenije 20 uz prijedlog za diobu kupovnine od 20.4.2016.</w:t>
      </w:r>
    </w:p>
    <w:p w:rsidRDefault="0050742D" w:rsidP="0050742D" w:rsidR="006E7F6F" w:rsidRPr="0050742D">
      <w:pPr>
        <w:pStyle w:val="Tijeloteksta"/>
        <w:jc w:val="left"/>
        <w:rPr>
          <w:color w:val="000000"/>
        </w:rPr>
      </w:pPr>
      <w:r>
        <w:rPr>
          <w:color w:val="000000"/>
        </w:rPr>
        <w:t>3. razl. vj. RH Ministarstvo financija Zagreb, Zagreb</w:t>
      </w:r>
      <w:r w:rsidR="00A93A06">
        <w:rPr>
          <w:color w:val="000000"/>
        </w:rPr>
        <w:t>, uz prijedlog za diobu kupovnine od 20.4.2016.</w:t>
      </w:r>
    </w:p>
    <w:p w:rsidRDefault="006E7F6F" w:rsidP="00770224" w:rsidR="00770224">
      <w:pPr>
        <w:pStyle w:val="Tijeloteksta"/>
        <w:jc w:val="left"/>
      </w:pPr>
      <w:r>
        <w:t>4. e-o</w:t>
      </w:r>
      <w:r w:rsidR="00770224">
        <w:t xml:space="preserve">glasna ploča </w:t>
      </w:r>
    </w:p>
    <w:p w:rsidRDefault="007B5F3E" w:rsidP="00D45983" w:rsidR="000C20F1">
      <w:pPr>
        <w:pStyle w:val="Tijeloteksta"/>
        <w:jc w:val="left"/>
      </w:pPr>
      <w:r>
        <w:t>5. roč. 5/7</w:t>
      </w:r>
    </w:p>
    <w:sectPr w:rsidSect="00A063EC" w:rsidR="000C20F1">
      <w:pgSz w:code="9" w:h="16838" w:w="11906"/>
      <w:pgMar w:gutter="0" w:footer="709" w:header="709" w:left="1417" w:bottom="1134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37A80"/>
    <w:rsid w:val="00042BDD"/>
    <w:rsid w:val="0005396D"/>
    <w:rsid w:val="00054A28"/>
    <w:rsid w:val="000632C1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0F1B51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0742D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1B0C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27E1"/>
    <w:rsid w:val="006B3616"/>
    <w:rsid w:val="006C1C8C"/>
    <w:rsid w:val="006C34D5"/>
    <w:rsid w:val="006C6791"/>
    <w:rsid w:val="006E4601"/>
    <w:rsid w:val="006E7F6F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B5F3E"/>
    <w:rsid w:val="007C1241"/>
    <w:rsid w:val="007C2100"/>
    <w:rsid w:val="007C326E"/>
    <w:rsid w:val="007D5695"/>
    <w:rsid w:val="007D7E52"/>
    <w:rsid w:val="007E26A2"/>
    <w:rsid w:val="007F1960"/>
    <w:rsid w:val="007F3C1E"/>
    <w:rsid w:val="007F5322"/>
    <w:rsid w:val="007F7905"/>
    <w:rsid w:val="0080050D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63EC"/>
    <w:rsid w:val="00A07AC6"/>
    <w:rsid w:val="00A22F9B"/>
    <w:rsid w:val="00A30AE4"/>
    <w:rsid w:val="00A318C5"/>
    <w:rsid w:val="00A37E23"/>
    <w:rsid w:val="00A402F9"/>
    <w:rsid w:val="00A50975"/>
    <w:rsid w:val="00A826BE"/>
    <w:rsid w:val="00A93A06"/>
    <w:rsid w:val="00AB1592"/>
    <w:rsid w:val="00AB56F9"/>
    <w:rsid w:val="00AC2C6D"/>
    <w:rsid w:val="00AE227B"/>
    <w:rsid w:val="00B35E32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020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22DB4"/>
    <w:rsid w:val="00D42F58"/>
    <w:rsid w:val="00D45983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7718E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customStyle="true" w:styleId="Naslov1Char" w:type="character">
    <w:name w:val="Naslov 1 Char"/>
    <w:basedOn w:val="Zadanifontodlomka"/>
    <w:link w:val="Naslov1"/>
    <w:rsid w:val="0050742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customStyle="1" w:styleId="Naslov1Char" w:type="character">
    <w:name w:val="Naslov 1 Char"/>
    <w:basedOn w:val="Zadanifontodlomka"/>
    <w:link w:val="Naslov1"/>
    <w:rsid w:val="0050742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6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5857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St-336/2012</izvorni_sadrzaj>
    <derivirana_varijabla naziv="DomainObject.Predmet.OznakaBroj_1">St-336/2012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LOZIĆ d.o.o. za unutarnju i vanjsku trgovinu</izvorni_sadrzaj>
    <derivirana_varijabla naziv="DomainObject.Predmet.ProtustrankaFormated_1">  AUTO KUĆA LOZIĆ d.o.o. za unutarnju i vanjsku trgovinu</derivirana_varijabla>
  </DomainObject.Predmet.ProtustrankaFormated>
  <DomainObject.Predmet.ProtustrankaFormatedOIB>
    <izvorni_sadrzaj>  AUTO KUĆA LOZIĆ d.o.o. za unutarnju i vanjsku trgovinu, OIB 54889665758</izvorni_sadrzaj>
    <derivirana_varijabla naziv="DomainObject.Predmet.ProtustrankaFormatedOIB_1">  AUTO KUĆA LOZIĆ d.o.o. za unutarnju i vanjsku trgovinu, OIB 54889665758</derivirana_varijabla>
  </DomainObject.Predmet.ProtustrankaFormatedOIB>
  <DomainObject.Predmet.ProtustrankaFormatedWithAdress>
    <izvorni_sadrzaj> AUTO KUĆA LOZIĆ d.o.o. za unutarnju i vanjsku trgovinu, Đakovačka/bb, Široko Polje</izvorni_sadrzaj>
    <derivirana_varijabla naziv="DomainObject.Predmet.ProtustrankaFormatedWithAdress_1"> AUTO KUĆA LOZIĆ d.o.o. za unutarnju i vanjsku trgovinu, Đakovačka/bb, Široko Polje</derivirana_varijabla>
  </DomainObject.Predmet.ProtustrankaFormatedWithAdress>
  <DomainObject.Predmet.ProtustrankaFormatedWithAdressOIB>
    <izvorni_sadrzaj> AUTO KUĆA LOZIĆ d.o.o. za unutarnju i vanjsku trgovinu, OIB 54889665758, Đakovačka/bb, Široko Polje</izvorni_sadrzaj>
    <derivirana_varijabla naziv="DomainObject.Predmet.ProtustrankaFormatedWithAdressOIB_1"> AUTO KUĆA LOZIĆ d.o.o. za unutarnju i vanjsku trgovinu, OIB 54889665758, Đakovačka/bb, Široko Polje</derivirana_varijabla>
  </DomainObject.Predmet.ProtustrankaFormatedWithAdressOIB>
  <DomainObject.Predmet.ProtustrankaWithAdress>
    <izvorni_sadrzaj>AUTO KUĆA LOZIĆ d.o.o. za unutarnju i vanjsku trgovinu Đakovačka/bb, Široko Polje</izvorni_sadrzaj>
    <derivirana_varijabla naziv="DomainObject.Predmet.ProtustrankaWithAdress_1">AUTO KUĆA LOZIĆ d.o.o. za unutarnju i vanjsku trgovinu Đakovačka/bb, Široko Polje</derivirana_varijabla>
  </DomainObject.Predmet.ProtustrankaWithAdress>
  <DomainObject.Predmet.ProtustrankaWithAdressOIB>
    <izvorni_sadrzaj>AUTO KUĆA LOZIĆ d.o.o. za unutarnju i vanjsku trgovinu, OIB 54889665758, Đakovačka/bb, Široko Polje</izvorni_sadrzaj>
    <derivirana_varijabla naziv="DomainObject.Predmet.ProtustrankaWithAdressOIB_1">AUTO KUĆA LOZIĆ d.o.o. za unutarnju i vanjsku trgovinu, OIB 54889665758, Đakovačka/bb, Široko Polje</derivirana_varijabla>
  </DomainObject.Predmet.ProtustrankaWithAdressOIB>
  <DomainObject.Predmet.ProtustrankaNazivFormated>
    <izvorni_sadrzaj>AUTO KUĆA LOZIĆ d.o.o. za unutarnju i vanjsku trgovinu</izvorni_sadrzaj>
    <derivirana_varijabla naziv="DomainObject.Predmet.ProtustrankaNazivFormated_1">AUTO KUĆA LOZIĆ d.o.o. za unutarnju i vanjsku trgovinu</derivirana_varijabla>
  </DomainObject.Predmet.ProtustrankaNazivFormated>
  <DomainObject.Predmet.ProtustrankaNazivFormatedOIB>
    <izvorni_sadrzaj>AUTO KUĆA LOZIĆ d.o.o. za unutarnju i vanjsku trgovinu, OIB 54889665758</izvorni_sadrzaj>
    <derivirana_varijabla naziv="DomainObject.Predmet.ProtustrankaNazivFormatedOIB_1">AUTO KUĆA LOZIĆ d.o.o. za unutarnju i vanjsku trgovinu, OIB 54889665758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PREDLAGATELJ - DUŽNIK</izvorni_sadrzaj>
    <derivirana_varijabla naziv="DomainObject.Predmet.StrankaFormated_1">  PREDLAGATELJ - DUŽNIK</derivirana_varijabla>
  </DomainObject.Predmet.StrankaFormated>
  <DomainObject.Predmet.StrankaFormatedOIB>
    <izvorni_sadrzaj>  PREDLAGATELJ - DUŽNIK, OIB 54889665758</izvorni_sadrzaj>
    <derivirana_varijabla naziv="DomainObject.Predmet.StrankaFormatedOIB_1">  PREDLAGATELJ - DUŽNIK, OIB 54889665758</derivirana_varijabla>
  </DomainObject.Predmet.StrankaFormatedOIB>
  <DomainObject.Predmet.StrankaFormatedWithAdress>
    <izvorni_sadrzaj> PREDLAGATELJ - DUŽNIK</izvorni_sadrzaj>
    <derivirana_varijabla naziv="DomainObject.Predmet.StrankaFormatedWithAdress_1"> PREDLAGATELJ - DUŽNIK</derivirana_varijabla>
  </DomainObject.Predmet.StrankaFormatedWithAdress>
  <DomainObject.Predmet.StrankaFormatedWithAdressOIB>
    <izvorni_sadrzaj> PREDLAGATELJ - DUŽNIK, OIB 54889665758</izvorni_sadrzaj>
    <derivirana_varijabla naziv="DomainObject.Predmet.StrankaFormatedWithAdressOIB_1"> PREDLAGATELJ - DUŽNIK, OIB 54889665758</derivirana_varijabla>
  </DomainObject.Predmet.StrankaFormatedWithAdressOIB>
  <DomainObject.Predmet.StrankaWithAdress>
    <izvorni_sadrzaj>PREDLAGATELJ - DUŽNIK </izvorni_sadrzaj>
    <derivirana_varijabla naziv="DomainObject.Predmet.StrankaWithAdress_1">PREDLAGATELJ - DUŽNIK </derivirana_varijabla>
  </DomainObject.Predmet.StrankaWithAdress>
  <DomainObject.Predmet.StrankaWithAdressOIB>
    <izvorni_sadrzaj>PREDLAGATELJ - DUŽNIK, OIB 54889665758</izvorni_sadrzaj>
    <derivirana_varijabla naziv="DomainObject.Predmet.StrankaWithAdressOIB_1">PREDLAGATELJ - DUŽNIK, OIB 54889665758</derivirana_varijabla>
  </DomainObject.Predmet.StrankaWithAdressOIB>
  <DomainObject.Predmet.StrankaNazivFormated>
    <izvorni_sadrzaj>PREDLAGATELJ - DUŽNIK</izvorni_sadrzaj>
    <derivirana_varijabla naziv="DomainObject.Predmet.StrankaNazivFormated_1">PREDLAGATELJ - DUŽNIK</derivirana_varijabla>
  </DomainObject.Predmet.StrankaNazivFormated>
  <DomainObject.Predmet.StrankaNazivFormatedOIB>
    <izvorni_sadrzaj>PREDLAGATELJ - DUŽNIK, OIB 54889665758</izvorni_sadrzaj>
    <derivirana_varijabla naziv="DomainObject.Predmet.StrankaNazivFormatedOIB_1">PREDLAGATELJ - DUŽNIK, OIB 54889665758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PREDLAGATELJ - DUŽNIK</item>
    </izvorni_sadrzaj>
    <derivirana_varijabla naziv="DomainObject.Predmet.StrankaListFormated_1">
      <item>PREDLAGATELJ - DUŽNIK</item>
    </derivirana_varijabla>
  </DomainObject.Predmet.StrankaListFormated>
  <DomainObject.Predmet.StrankaListFormatedOIB>
    <izvorni_sadrzaj>
      <item>PREDLAGATELJ - DUŽNIK, OIB 54889665758</item>
    </izvorni_sadrzaj>
    <derivirana_varijabla naziv="DomainObject.Predmet.StrankaListFormatedOIB_1">
      <item>PREDLAGATELJ - DUŽNIK, OIB 54889665758</item>
    </derivirana_varijabla>
  </DomainObject.Predmet.StrankaListFormatedOIB>
  <DomainObject.Predmet.StrankaListFormatedWithAdress>
    <izvorni_sadrzaj>
      <item>PREDLAGATELJ - DUŽNIK</item>
    </izvorni_sadrzaj>
    <derivirana_varijabla naziv="DomainObject.Predmet.StrankaListFormatedWithAdress_1">
      <item>PREDLAGATELJ - DUŽNIK</item>
    </derivirana_varijabla>
  </DomainObject.Predmet.StrankaListFormatedWithAdress>
  <DomainObject.Predmet.StrankaListFormatedWithAdressOIB>
    <izvorni_sadrzaj>
      <item>PREDLAGATELJ - DUŽNIK, OIB 54889665758</item>
    </izvorni_sadrzaj>
    <derivirana_varijabla naziv="DomainObject.Predmet.StrankaListFormatedWithAdressOIB_1">
      <item>PREDLAGATELJ - DUŽNIK, OIB 54889665758</item>
    </derivirana_varijabla>
  </DomainObject.Predmet.StrankaListFormatedWithAdressOIB>
  <DomainObject.Predmet.StrankaListNazivFormated>
    <izvorni_sadrzaj>
      <item>PREDLAGATELJ - DUŽNIK</item>
    </izvorni_sadrzaj>
    <derivirana_varijabla naziv="DomainObject.Predmet.StrankaListNazivFormated_1">
      <item>PREDLAGATELJ - DUŽNIK</item>
    </derivirana_varijabla>
  </DomainObject.Predmet.StrankaListNazivFormated>
  <DomainObject.Predmet.StrankaListNazivFormatedOIB>
    <izvorni_sadrzaj>
      <item>PREDLAGATELJ - DUŽNIK, OIB 54889665758</item>
    </izvorni_sadrzaj>
    <derivirana_varijabla naziv="DomainObject.Predmet.StrankaListNazivFormatedOIB_1">
      <item>PREDLAGATELJ - DUŽNIK, OIB 54889665758</item>
    </derivirana_varijabla>
  </DomainObject.Predmet.StrankaListNazivFormatedOIB>
  <DomainObject.Predmet.ProtuStrankaListFormated>
    <izvorni_sadrzaj>
      <item>AUTO KUĆA LOZIĆ d.o.o. za unutarnju i vanjsku trgovinu</item>
    </izvorni_sadrzaj>
    <derivirana_varijabla naziv="DomainObject.Predmet.ProtuStrankaListFormated_1">
      <item>AUTO KUĆA LOZIĆ d.o.o. za unutarnju i vanjsku trgovinu</item>
    </derivirana_varijabla>
  </DomainObject.Predmet.ProtuStrankaListFormated>
  <DomainObject.Predmet.ProtuStrankaListFormatedOIB>
    <izvorni_sadrzaj>
      <item>AUTO KUĆA LOZIĆ d.o.o. za unutarnju i vanjsku trgovinu, OIB 54889665758</item>
    </izvorni_sadrzaj>
    <derivirana_varijabla naziv="DomainObject.Predmet.ProtuStrankaListFormatedOIB_1">
      <item>AUTO KUĆA LOZIĆ d.o.o. za unutarnju i vanjsku trgovinu, OIB 54889665758</item>
    </derivirana_varijabla>
  </DomainObject.Predmet.ProtuStrankaListFormatedOIB>
  <DomainObject.Predmet.ProtuStrankaListFormatedWithAdress>
    <izvorni_sadrzaj>
      <item>AUTO KUĆA LOZIĆ d.o.o. za unutarnju i vanjsku trgovinu, Đakovačka/bb, Široko Polje</item>
    </izvorni_sadrzaj>
    <derivirana_varijabla naziv="DomainObject.Predmet.ProtuStrankaListFormatedWithAdress_1">
      <item>AUTO KUĆA LOZIĆ d.o.o. za unutarnju i vanjsku trgovinu, Đakovačka/bb, Široko Polje</item>
    </derivirana_varijabla>
  </DomainObject.Predmet.ProtuStrankaListFormatedWithAdress>
  <DomainObject.Predmet.ProtuStrankaListFormatedWithAdressOIB>
    <izvorni_sadrzaj>
      <item>AUTO KUĆA LOZIĆ d.o.o. za unutarnju i vanjsku trgovinu, OIB 54889665758, Đakovačka/bb, Široko Polje</item>
    </izvorni_sadrzaj>
    <derivirana_varijabla naziv="DomainObject.Predmet.ProtuStrankaListFormatedWithAdressOIB_1">
      <item>AUTO KUĆA LOZIĆ d.o.o. za unutarnju i vanjsku trgovinu, OIB 54889665758, Đakovačka/bb, Široko Polje</item>
    </derivirana_varijabla>
  </DomainObject.Predmet.ProtuStrankaListFormatedWithAdressOIB>
  <DomainObject.Predmet.ProtuStrankaListNazivFormated>
    <izvorni_sadrzaj>
      <item>AUTO KUĆA LOZIĆ d.o.o. za unutarnju i vanjsku trgovinu</item>
    </izvorni_sadrzaj>
    <derivirana_varijabla naziv="DomainObject.Predmet.ProtuStrankaListNazivFormated_1">
      <item>AUTO KUĆA LOZIĆ d.o.o. za unutarnju i vanjsku trgovinu</item>
    </derivirana_varijabla>
  </DomainObject.Predmet.ProtuStrankaListNazivFormated>
  <DomainObject.Predmet.ProtuStrankaListNazivFormatedOIB>
    <izvorni_sadrzaj>
      <item>AUTO KUĆA LOZIĆ d.o.o. za unutarnju i vanjsku trgovinu, OIB 54889665758</item>
    </izvorni_sadrzaj>
    <derivirana_varijabla naziv="DomainObject.Predmet.ProtuStrankaListNazivFormatedOIB_1">
      <item>AUTO KUĆA LOZIĆ d.o.o. za unutarnju i vanjsku trgovinu, OIB 54889665758</item>
    </derivirana_varijabla>
  </DomainObject.Predmet.ProtuStrankaListNazivFormatedOIB>
  <DomainObject.Predmet.OstaliList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Formated>
  <DomainObject.Predmet.OstaliList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FormatedOIB>
  <DomainObject.Predmet.OstaliListFormatedWithAdress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izvorni_sadrzaj>
    <derivirana_varijabla naziv="DomainObject.Predmet.OstaliListFormatedWithAdress_1"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derivirana_varijabla>
  </DomainObject.Predmet.OstaliListFormatedWithAdress>
  <DomainObject.Predmet.OstaliListFormatedWithAdress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izvorni_sadrzaj>
    <derivirana_varijabla naziv="DomainObject.Predmet.OstaliListFormatedWithAdress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derivirana_varijabla>
  </DomainObject.Predmet.OstaliListFormatedWithAdressOIB>
  <DomainObject.Predmet.OstaliListNaziv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Naziv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NazivFormated>
  <DomainObject.Predmet.OstaliListNaziv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Naziv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PREDLAGATELJ - DUŽNIK</izvorni_sadrzaj>
    <derivirana_varijabla naziv="DomainObject.Predmet.StrankaIDrugi_1">PREDLAGATELJ - DUŽNIK</derivirana_varijabla>
  </DomainObject.Predmet.StrankaIDrugi>
  <DomainObject.Predmet.ProtustrankaIDrugi>
    <izvorni_sadrzaj>AUTO KUĆA LOZIĆ d.o.o. za unutarnju i vanjsku trgovinu</izvorni_sadrzaj>
    <derivirana_varijabla naziv="DomainObject.Predmet.ProtustrankaIDrugi_1">AUTO KUĆA LOZIĆ d.o.o. za unutarnju i vanjsku trgovinu</derivirana_varijabla>
  </DomainObject.Predmet.ProtustrankaIDrugi>
  <DomainObject.Predmet.StrankaIDrugiAdressOIB>
    <izvorni_sadrzaj>PREDLAGATELJ - DUŽNIK, OIB 54889665758</izvorni_sadrzaj>
    <derivirana_varijabla naziv="DomainObject.Predmet.StrankaIDrugiAdressOIB_1">PREDLAGATELJ - DUŽNIK, OIB 54889665758</derivirana_varijabla>
  </DomainObject.Predmet.StrankaIDrugiAdressOIB>
  <DomainObject.Predmet.ProtustrankaIDrugiAdressOIB>
    <izvorni_sadrzaj>AUTO KUĆA LOZIĆ d.o.o. za unutarnju i vanjsku trgovinu, OIB 54889665758, Đakovačka/bb, Široko Polje</izvorni_sadrzaj>
    <derivirana_varijabla naziv="DomainObject.Predmet.ProtustrankaIDrugiAdressOIB_1">AUTO KUĆA LOZIĆ d.o.o. za unutarnju i vanjsku trgovinu, OIB 54889665758, Đakovačka/bb,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SudioniciListNaziv_1"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SudioniciListNaziv>
  <DomainObject.Predmet.SudioniciListAdressOIB>
    <izvorni_sadrzaj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izvorni_sadrzaj>
    <derivirana_varijabla naziv="DomainObject.Predmet.SudioniciListAdressOIB_1"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izvorni_sadrzaj>
    <derivirana_varijabla naziv="DomainObject.Predmet.SudioniciListNazivOIB_1"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1314</properties:Characters>
  <properties:Lines>50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2016-06-02T11:09:00Z</dcterms:created>
  <dc:creator>hermanj</dc:creator>
  <cp:lastModifiedBy>Maja Kocijan</cp:lastModifiedBy>
  <cp:lastPrinted>2016-06-02T11:12:00Z</cp:lastPrinted>
  <dcterms:modified xmlns:xsi="http://www.w3.org/2001/XMLSchema-instance" xsi:type="dcterms:W3CDTF">2016-06-02T11:33:00Z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