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d2a2" w14:paraId="5e1d2a2" w:rsidRDefault="008106C9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  <w:t>55. St-</w:t>
      </w:r>
      <w:r w:rsidR="00EF75E7">
        <w:t>714/15-5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F75E7">
        <w:t>714</w:t>
      </w:r>
      <w:r w:rsidR="008106C9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 w:rsidR="008106C9">
        <w:t xml:space="preserve"> </w:t>
      </w:r>
      <w:r>
        <w:t xml:space="preserve">dana </w:t>
      </w:r>
      <w:r w:rsidR="008106C9">
        <w:t>9. studenoga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8106C9">
      <w:pPr>
        <w:jc w:val="center"/>
      </w:pPr>
      <w:r w:rsidRPr="008106C9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F75E7" w:rsidRPr="00305E9A">
        <w:rPr>
          <w:rFonts w:eastAsiaTheme="minorHAnsi"/>
          <w:lang w:eastAsia="en-US"/>
        </w:rPr>
        <w:t>INCREPO KONCEPT jednostavno društvo s ograničenom odgovornošću za</w:t>
      </w:r>
      <w:r w:rsidR="00EF75E7">
        <w:rPr>
          <w:rFonts w:eastAsiaTheme="minorHAnsi"/>
          <w:lang w:eastAsia="en-US"/>
        </w:rPr>
        <w:t xml:space="preserve"> </w:t>
      </w:r>
      <w:r w:rsidR="00EF75E7" w:rsidRPr="00305E9A">
        <w:rPr>
          <w:rFonts w:eastAsiaTheme="minorHAnsi"/>
          <w:lang w:eastAsia="en-US"/>
        </w:rPr>
        <w:t>turizam i proizvodnju</w:t>
      </w:r>
      <w:r w:rsidR="00EF75E7" w:rsidRPr="00305E9A">
        <w:t xml:space="preserve">, Sesvete (Grad Zagreb), Kraljevića Miroslava 6, OIB 22743861035, MBS </w:t>
      </w:r>
      <w:r w:rsidR="00EF75E7" w:rsidRPr="00305E9A">
        <w:rPr>
          <w:rFonts w:eastAsiaTheme="minorHAnsi"/>
          <w:lang w:eastAsia="en-US"/>
        </w:rPr>
        <w:t>080827689</w:t>
      </w:r>
      <w:r w:rsidR="008106C9">
        <w:rPr>
          <w:rFonts w:eastAsiaTheme="minorHAnsi"/>
          <w:lang w:eastAsia="en-US"/>
        </w:rPr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F75E7">
        <w:t>2.885,81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8106C9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>9. studenoga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8106C9" w:rsidP="00572798" w:rsidR="00572798">
      <w:pPr>
        <w:jc w:val="right"/>
      </w:pPr>
      <w:r>
        <w:t>Božena Zajec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F6933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426D8"/>
    <w:rsid w:val="00657B8E"/>
    <w:rsid w:val="007129D0"/>
    <w:rsid w:val="007B5AFD"/>
    <w:rsid w:val="007D5A5D"/>
    <w:rsid w:val="008106C9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EF75E7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6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6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INCREPO KONCEPT j.d.o.o. zastupanog po punomoćniku JELENA VIŠNJIĆ</izvorni_sadrzaj>
    <derivirana_varijabla naziv="DomainObject.Predmet.ProtustrankaFormated_1">  INCREPO KONCEPT j.d.o.o. zastupanog po punomoćniku JELENA VIŠNJIĆ</derivirana_varijabla>
  </DomainObject.Predmet.ProtustrankaFormated>
  <DomainObject.Predmet.ProtustrankaFormatedOIB>
    <izvorni_sadrzaj>  INCREPO KONCEPT j.d.o.o., OIB 22743861035 zastupanog po punomoćniku JELENA VIŠNJIĆ</izvorni_sadrzaj>
    <derivirana_varijabla naziv="DomainObject.Predmet.ProtustrankaFormatedOIB_1">  INCREPO KONCEPT j.d.o.o., OIB 22743861035 zastupanog po punomoćniku JELENA VIŠNJIĆ</derivirana_varijabla>
  </DomainObject.Predmet.ProtustrankaFormatedOIB>
  <DomainObject.Predmet.ProtustrankaFormatedWithAdress>
    <izvorni_sadrzaj> INCREPO KONCEPT j.d.o.o., Kraljevića Miroslava 6, 10360 Sesvete zastupanog po punomoćniku JELENA VIŠNJIĆ</izvorni_sadrzaj>
    <derivirana_varijabla naziv="DomainObject.Predmet.ProtustrankaFormatedWithAdress_1"> INCREPO KONCEPT j.d.o.o., Kraljevića Miroslava 6, 10360 Sesvete zastupanog po punomoćniku JELENA VIŠNJIĆ</derivirana_varijabla>
  </DomainObject.Predmet.ProtustrankaFormatedWithAdress>
  <DomainObject.Predmet.ProtustrankaFormatedWithAdressOIB>
    <izvorni_sadrzaj> INCREPO KONCEPT j.d.o.o., OIB 22743861035, Kraljevića Miroslava 6, 10360 Sesvete zastupanog po punomoćniku JELENA VIŠNJIĆ</izvorni_sadrzaj>
    <derivirana_varijabla naziv="DomainObject.Predmet.ProtustrankaFormatedWithAdressOIB_1"> INCREPO KONCEPT j.d.o.o., OIB 22743861035, Kraljevića Miroslava 6, 10360 Sesvete zastupanog po punomoćniku JELENA VIŠNJIĆ</derivirana_varijabla>
  </DomainObject.Predmet.ProtustrankaFormatedWithAdressOIB>
  <DomainObject.Predmet.ProtustrankaWithAdress>
    <izvorni_sadrzaj>INCREPO KONCEPT j.d.o.o. Kraljevića Miroslava 6, 10360 Sesvete</izvorni_sadrzaj>
    <derivirana_varijabla naziv="DomainObject.Predmet.ProtustrankaWithAdress_1">INCREPO KONCEPT j.d.o.o. Kraljevića Miroslava 6, 10360 Sesvete</derivirana_varijabla>
  </DomainObject.Predmet.ProtustrankaWithAdress>
  <DomainObject.Predmet.ProtustrankaWithAdressOIB>
    <izvorni_sadrzaj>INCREPO KONCEPT j.d.o.o., OIB 22743861035, Kraljevića Miroslava 6, 10360 Sesvete</izvorni_sadrzaj>
    <derivirana_varijabla naziv="DomainObject.Predmet.ProtustrankaWithAdressOIB_1">INCREPO KONCEPT j.d.o.o., OIB 22743861035, Kraljevića Miroslava 6, 10360 Sesvete</derivirana_varijabla>
  </DomainObject.Predmet.ProtustrankaWithAdressOIB>
  <DomainObject.Predmet.ProtustrankaNazivFormated>
    <izvorni_sadrzaj>INCREPO KONCEPT j.d.o.o.</izvorni_sadrzaj>
    <derivirana_varijabla naziv="DomainObject.Predmet.ProtustrankaNazivFormated_1">INCREPO KONCEPT j.d.o.o.</derivirana_varijabla>
  </DomainObject.Predmet.ProtustrankaNazivFormated>
  <DomainObject.Predmet.ProtustrankaNazivFormatedOIB>
    <izvorni_sadrzaj>INCREPO KONCEPT j.d.o.o., OIB 22743861035</izvorni_sadrzaj>
    <derivirana_varijabla naziv="DomainObject.Predmet.ProtustrankaNazivFormatedOIB_1">INCREPO KONCEPT j.d.o.o., OIB 22743861035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INCREPO KONCEPT j.d.o.o. zastupanog po punomoćniku JELENA VIŠNJIĆ</item>
    </izvorni_sadrzaj>
    <derivirana_varijabla naziv="DomainObject.Predmet.ProtuStrankaListFormated_1">
      <item>INCREPO KONCEPT j.d.o.o. zastupanog po punomoćniku JELENA VIŠNJIĆ</item>
    </derivirana_varijabla>
  </DomainObject.Predmet.ProtuStrankaListFormated>
  <DomainObject.Predmet.ProtuStrankaListFormatedOIB>
    <izvorni_sadrzaj>
      <item>INCREPO KONCEPT j.d.o.o., OIB 22743861035 zastupanog po punomoćniku JELENA VIŠNJIĆ</item>
    </izvorni_sadrzaj>
    <derivirana_varijabla naziv="DomainObject.Predmet.ProtuStrankaListFormatedOIB_1">
      <item>INCREPO KONCEPT j.d.o.o., OIB 22743861035 zastupanog po punomoćniku JELENA VIŠNJIĆ</item>
    </derivirana_varijabla>
  </DomainObject.Predmet.ProtuStrankaListFormatedOIB>
  <DomainObject.Predmet.ProtuStrankaListFormatedWithAdress>
    <izvorni_sadrzaj>
      <item>INCREPO KONCEPT j.d.o.o., Kraljevića Miroslava 6, 10360 Sesvete zastupanog po punomoćniku JELENA VIŠNJIĆ</item>
    </izvorni_sadrzaj>
    <derivirana_varijabla naziv="DomainObject.Predmet.ProtuStrankaListFormatedWithAdress_1">
      <item>INCREPO KONCEPT j.d.o.o., Kraljevića Miroslava 6, 10360 Sesvete zastupanog po punomoćniku JELENA VIŠNJIĆ</item>
    </derivirana_varijabla>
  </DomainObject.Predmet.ProtuStrankaListFormatedWithAdress>
  <DomainObject.Predmet.ProtuStrankaListFormatedWithAdressOIB>
    <izvorni_sadrzaj>
      <item>INCREPO KONCEPT j.d.o.o., OIB 22743861035, Kraljevića Miroslava 6, 10360 Sesvete zastupanog po punomoćniku JELENA VIŠNJIĆ</item>
    </izvorni_sadrzaj>
    <derivirana_varijabla naziv="DomainObject.Predmet.ProtuStrankaListFormatedWithAdressOIB_1">
      <item>INCREPO KONCEPT j.d.o.o., OIB 22743861035, Kraljevića Miroslava 6, 10360 Sesvete zastupanog po punomoćniku JELENA VIŠNJIĆ</item>
    </derivirana_varijabla>
  </DomainObject.Predmet.ProtuStrankaListFormatedWithAdressOIB>
  <DomainObject.Predmet.ProtuStrankaListNazivFormated>
    <izvorni_sadrzaj>
      <item>INCREPO KONCEPT j.d.o.o.</item>
    </izvorni_sadrzaj>
    <derivirana_varijabla naziv="DomainObject.Predmet.ProtuStrankaListNazivFormated_1">
      <item>INCREPO KONCEPT j.d.o.o.</item>
    </derivirana_varijabla>
  </DomainObject.Predmet.ProtuStrankaListNazivFormated>
  <DomainObject.Predmet.ProtuStrankaListNazivFormatedOIB>
    <izvorni_sadrzaj>
      <item>INCREPO KONCEPT j.d.o.o., OIB 22743861035</item>
    </izvorni_sadrzaj>
    <derivirana_varijabla naziv="DomainObject.Predmet.ProtuStrankaListNazivFormatedOIB_1">
      <item>INCREPO KONCEPT j.d.o.o., OIB 22743861035</item>
    </derivirana_varijabla>
  </DomainObject.Predmet.ProtuStrankaListNazivFormatedOIB>
  <DomainObject.Predmet.OstaliListFormated>
    <izvorni_sadrzaj>
      <item>JELENA VIŠNJIĆ punomoćnik sudionika u postupku INCREPO KONCEPT j.d.o.o.</item>
    </izvorni_sadrzaj>
    <derivirana_varijabla naziv="DomainObject.Predmet.OstaliListFormated_1">
      <item>JELENA VIŠNJIĆ punomoćnik sudionika u postupku INCREPO KONCEPT j.d.o.o.</item>
    </derivirana_varijabla>
  </DomainObject.Predmet.OstaliListFormated>
  <DomainObject.Predmet.OstaliListFormatedOIB>
    <izvorni_sadrzaj>
      <item>JELENA VIŠNJIĆ, OIB 35721822018 punomoćnik sudionika u postupku INCREPO KONCEPT j.d.o.o.</item>
    </izvorni_sadrzaj>
    <derivirana_varijabla naziv="DomainObject.Predmet.OstaliListFormatedOIB_1">
      <item>JELENA VIŠNJIĆ, OIB 35721822018 punomoćnik sudionika u postupku INCREPO KONCEPT j.d.o.o.</item>
    </derivirana_varijabla>
  </DomainObject.Predmet.OstaliListFormatedOIB>
  <DomainObject.Predmet.OstaliListFormatedWithAdress>
    <izvorni_sadrzaj>
      <item>JELENA VIŠNJIĆ, Kraljevića Miroslava 6, 10360 Sesvete punomoćnik sudionika u postupku INCREPO KONCEPT j.d.o.o.</item>
    </izvorni_sadrzaj>
    <derivirana_varijabla naziv="DomainObject.Predmet.OstaliListFormatedWithAdress_1">
      <item>JELENA VIŠNJIĆ, Kraljevića Miroslava 6, 10360 Sesvete punomoćnik sudionika u postupku INCREPO KONCEPT j.d.o.o.</item>
    </derivirana_varijabla>
  </DomainObject.Predmet.OstaliListFormatedWithAdress>
  <DomainObject.Predmet.OstaliListFormatedWithAdressOIB>
    <izvorni_sadrzaj>
      <item>JELENA VIŠNJIĆ, OIB 35721822018, Kraljevića Miroslava 6, 10360 Sesvete punomoćnik sudionika u postupku INCREPO KONCEPT j.d.o.o.</item>
    </izvorni_sadrzaj>
    <derivirana_varijabla naziv="DomainObject.Predmet.OstaliListFormatedWithAdressOIB_1">
      <item>JELENA VIŠNJIĆ, OIB 35721822018, Kraljevića Miroslava 6, 10360 Sesvete punomoćnik sudionika u postupku INCREPO KONCEPT j.d.o.o.</item>
    </derivirana_varijabla>
  </DomainObject.Predmet.OstaliListFormatedWithAdressOIB>
  <DomainObject.Predmet.OstaliListNazivFormated>
    <izvorni_sadrzaj>
      <item>JELENA VIŠNJIĆ</item>
    </izvorni_sadrzaj>
    <derivirana_varijabla naziv="DomainObject.Predmet.OstaliListNazivFormated_1">
      <item>JELENA VIŠNJIĆ</item>
    </derivirana_varijabla>
  </DomainObject.Predmet.OstaliListNazivFormated>
  <DomainObject.Predmet.OstaliListNazivFormatedOIB>
    <izvorni_sadrzaj>
      <item>JELENA VIŠNJIĆ, OIB 35721822018</item>
    </izvorni_sadrzaj>
    <derivirana_varijabla naziv="DomainObject.Predmet.OstaliListNazivFormatedOIB_1">
      <item>JELENA VIŠNJIĆ, OIB 35721822018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INCREPO KONCEPT j.d.o.o.</izvorni_sadrzaj>
    <derivirana_varijabla naziv="DomainObject.Predmet.ProtustrankaIDrugi_1">INCREPO KONCEPT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INCREPO KONCEPT j.d.o.o., OIB 22743861035, Kraljevića Miroslava 6, 10360 Sesvete</izvorni_sadrzaj>
    <derivirana_varijabla naziv="DomainObject.Predmet.ProtustrankaIDrugiAdressOIB_1">INCREPO KONCEPT j.d.o.o., OIB 22743861035, Kraljevića Miroslava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INCREPO KONCEPT j.d.o.o.</item>
      <item>JELENA VIŠNJIĆ</item>
    </izvorni_sadrzaj>
    <derivirana_varijabla naziv="DomainObject.Predmet.SudioniciListNaziv_1">
      <item>FINA Regionalni centar Zagreb</item>
      <item>INCREPO KONCEPT j.d.o.o.</item>
      <item>JELENA VIŠNJIĆ</item>
    </derivirana_varijabla>
  </DomainObject.Predmet.SudioniciListNaziv>
  <DomainObject.Predmet.SudioniciListAdressOIB>
    <izvorni_sadrzaj>
      <item>FINA Regionalni centar Zagreb, OIB 85821130368, Trg svibanjski žrtava 1995. 1,10000 Zagreb</item>
      <item>INCREPO KONCEPT j.d.o.o., OIB 22743861035, Kraljevića Miroslava 6,10360 Sesvete</item>
      <item>JELENA VIŠNJIĆ, OIB 35721822018, Kraljevića Miroslava 6,10360 Sesvete</item>
    </izvorni_sadrzaj>
    <derivirana_varijabla naziv="DomainObject.Predmet.SudioniciListAdressOIB_1">
      <item>FINA Regionalni centar Zagreb, OIB 85821130368, Trg svibanjski žrtava 1995. 1,10000 Zagreb</item>
      <item>INCREPO KONCEPT j.d.o.o., OIB 22743861035, Kraljevića Miroslava 6,10360 Sesvete</item>
      <item>JELENA VIŠNJIĆ, OIB 35721822018, Kraljevića Miroslava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22743861035</item>
      <item>, OIB 35721822018</item>
    </izvorni_sadrzaj>
    <derivirana_varijabla naziv="DomainObject.Predmet.SudioniciListNazivOIB_1">
      <item>, OIB 85821130368</item>
      <item>, OIB 22743861035</item>
      <item>, OIB 35721822018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1373</properties:Characters>
  <properties:Lines>45</properties:Lines>
  <properties:Paragraphs>15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2015-11-09T11:29:00Z</cp:lastPrinted>
  <dcterms:modified xmlns:xsi="http://www.w3.org/2001/XMLSchema-instance" xsi:type="dcterms:W3CDTF">2015-11-09T12:15:00Z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