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0d4e" w14:paraId="8bf0d4e" w:rsidRDefault="00336B60" w:rsidP="00152790" w:rsidR="00152790">
      <w:pPr>
        <w15:collapsed w:val="false"/>
      </w:pPr>
      <w:bookmarkStart w:name="_GoBack" w:id="0"/>
      <w:bookmarkEnd w:id="0"/>
      <w:r w:rsidRPr="00336B60">
        <w:br/>
      </w:r>
      <w:r w:rsidR="00152790">
        <w:t xml:space="preserve">              </w:t>
      </w:r>
      <w:r w:rsidR="00152790"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790">
        <w:t> </w:t>
      </w:r>
    </w:p>
    <w:p w:rsidRDefault="00152790" w:rsidP="00152790" w:rsidR="00152790">
      <w:pPr>
        <w:pStyle w:val="StandardWeb"/>
      </w:pPr>
      <w:r>
        <w:t>REPUBLIKA HRVATSKA</w:t>
      </w:r>
    </w:p>
    <w:p w:rsidRDefault="00152790" w:rsidP="00152790" w:rsidR="00152790">
      <w:pPr>
        <w:pStyle w:val="StandardWeb"/>
      </w:pPr>
      <w:r>
        <w:t xml:space="preserve">TRGOVAČKI SUD U OSIJEKU </w:t>
      </w:r>
    </w:p>
    <w:p w:rsidRDefault="00152790" w:rsidP="00152790" w:rsidR="00152790">
      <w:pPr>
        <w:pStyle w:val="StandardWeb"/>
      </w:pPr>
      <w:r>
        <w:t>STALNA SLUŽBA U  SLAVONSKOM BRODU            </w:t>
      </w:r>
      <w:r>
        <w:tab/>
      </w:r>
      <w:r>
        <w:tab/>
        <w:t>    Broj: 3 St-</w:t>
      </w:r>
      <w:r w:rsidR="00C60BC3">
        <w:t>327/2016-75</w:t>
      </w:r>
    </w:p>
    <w:p w:rsidRDefault="00152790" w:rsidP="00152790" w:rsidR="00152790">
      <w:pPr>
        <w:pStyle w:val="StandardWeb"/>
      </w:pPr>
      <w:r>
        <w:t>Trg pobjede 13, 35000 SLAVONSKI BROD</w:t>
      </w:r>
    </w:p>
    <w:p w:rsidRDefault="00152790" w:rsidP="00152790" w:rsidR="00152790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152790" w:rsidP="00152790" w:rsidR="00152790">
      <w:pPr>
        <w:jc w:val="center"/>
        <w:rPr>
          <w:rFonts w:eastAsiaTheme="minorHAnsi"/>
        </w:rPr>
      </w:pPr>
    </w:p>
    <w:p w:rsidRDefault="00C60BC3" w:rsidP="007F0171" w:rsidR="007F0171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u stečaju  OIB: 01333304388</w:t>
      </w:r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, 10</w:t>
      </w:r>
      <w:r w:rsidR="007F0171">
        <w:t>. rujna 2018.</w:t>
      </w:r>
    </w:p>
    <w:p w:rsidRDefault="00336B60" w:rsidP="0015279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336B60" w:rsidP="00336B60" w:rsidR="00336B60" w:rsidRPr="00336B60">
      <w:pPr>
        <w:shd w:fill="FFFFFF" w:color="auto" w:val="clear"/>
      </w:pPr>
    </w:p>
    <w:p w:rsidRDefault="00336B60" w:rsidP="004108FB" w:rsidR="00336B60" w:rsidRPr="00006922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>Određuje se završno ročište za</w:t>
      </w:r>
      <w:r w:rsidR="00F46C9C">
        <w:t xml:space="preserve"> </w:t>
      </w:r>
      <w:r w:rsidRPr="00336B60">
        <w:t>dan</w:t>
      </w:r>
      <w:r w:rsidR="00006922" w:rsidRPr="004108FB">
        <w:rPr>
          <w:b/>
          <w:bCs/>
          <w:u w:val="single"/>
        </w:rPr>
        <w:t> </w:t>
      </w:r>
      <w:r w:rsidR="007F0171">
        <w:rPr>
          <w:b/>
          <w:bCs/>
          <w:u w:val="single"/>
        </w:rPr>
        <w:t>1</w:t>
      </w:r>
      <w:r w:rsidR="00C60BC3">
        <w:rPr>
          <w:b/>
          <w:bCs/>
          <w:u w:val="single"/>
        </w:rPr>
        <w:t>5</w:t>
      </w:r>
      <w:r w:rsidR="007F0171">
        <w:rPr>
          <w:b/>
          <w:bCs/>
          <w:u w:val="single"/>
        </w:rPr>
        <w:t>. listopada</w:t>
      </w:r>
      <w:r w:rsidRPr="004108FB">
        <w:rPr>
          <w:b/>
          <w:bCs/>
          <w:u w:val="single"/>
        </w:rPr>
        <w:t xml:space="preserve"> 2018. </w:t>
      </w:r>
      <w:r w:rsidR="00C60BC3">
        <w:rPr>
          <w:b/>
          <w:bCs/>
          <w:u w:val="single"/>
        </w:rPr>
        <w:t>9,30</w:t>
      </w:r>
      <w:r w:rsidRPr="004108FB">
        <w:rPr>
          <w:b/>
          <w:bCs/>
          <w:u w:val="single"/>
        </w:rPr>
        <w:t xml:space="preserve"> sati u prostorijama ove stalne službe, III kat, soba 73, </w:t>
      </w:r>
      <w:hyperlink r:id="rId9" w:history="true">
        <w:r w:rsidRPr="004108FB">
          <w:rPr>
            <w:rStyle w:val="Hiperveza"/>
            <w:b/>
            <w:bCs/>
            <w:color w:val="auto"/>
          </w:rPr>
          <w:t>Trg pobjede 13, Slavonski Brod</w:t>
        </w:r>
      </w:hyperlink>
      <w:r w:rsidRPr="004108FB">
        <w:rPr>
          <w:b/>
          <w:bCs/>
          <w:u w:val="single"/>
        </w:rPr>
        <w:t>.</w:t>
      </w:r>
    </w:p>
    <w:p w:rsidRDefault="00336B60" w:rsidP="00006922" w:rsidR="00336B60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 xml:space="preserve">Na ročište se pozivaju </w:t>
      </w:r>
      <w:r w:rsidR="00252389">
        <w:t>stečajni upravitelj</w:t>
      </w:r>
      <w:r w:rsidRPr="00336B60">
        <w:t>, svi vjerovnici i zainteresirane oso</w:t>
      </w:r>
      <w:r w:rsidR="00006922">
        <w:t>be koji se pozivaju staviti prigovore na završni popis i završni račun najkasnije do zakazanog ročišta.</w:t>
      </w:r>
    </w:p>
    <w:p w:rsidRDefault="00252389" w:rsidP="00336B60" w:rsidR="00336B60" w:rsidRPr="00336B60">
      <w:pPr>
        <w:shd w:fill="FFFFFF" w:color="auto" w:val="clear"/>
        <w:ind w:firstLine="708"/>
        <w:jc w:val="both"/>
      </w:pPr>
      <w:r>
        <w:t>III</w:t>
      </w:r>
      <w:r w:rsidR="00006922">
        <w:t xml:space="preserve">. </w:t>
      </w:r>
      <w:r w:rsidR="00336B60" w:rsidRPr="00336B60">
        <w:t>Dnevni red završnog ročišta je slijedeći: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 xml:space="preserve">1. Izvješće </w:t>
      </w:r>
      <w:proofErr w:type="spellStart"/>
      <w:r w:rsidR="00252389">
        <w:rPr>
          <w:b/>
        </w:rPr>
        <w:t>steč</w:t>
      </w:r>
      <w:proofErr w:type="spellEnd"/>
      <w:r w:rsidR="00252389">
        <w:rPr>
          <w:b/>
        </w:rPr>
        <w:t>. upravitelja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</w:t>
      </w:r>
      <w:r w:rsidR="00006922">
        <w:rPr>
          <w:b/>
        </w:rPr>
        <w:t xml:space="preserve"> – eventualno rješavanje prigovora na završni popis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jc w:val="center"/>
      </w:pPr>
      <w:r w:rsidRPr="00336B60">
        <w:t>Obrazloženje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7F0171" w:rsidR="00006922" w:rsidRPr="00336B60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</w:t>
      </w:r>
      <w:r w:rsidR="00006922">
        <w:t xml:space="preserve"> te je </w:t>
      </w:r>
      <w:proofErr w:type="spellStart"/>
      <w:r w:rsidR="00252389">
        <w:t>steč</w:t>
      </w:r>
      <w:proofErr w:type="spellEnd"/>
      <w:r w:rsidR="00252389">
        <w:t>. upravitelj dostavio</w:t>
      </w:r>
      <w:r w:rsidR="00006922">
        <w:t xml:space="preserve"> završni račun</w:t>
      </w:r>
      <w:r w:rsidR="00F46C9C">
        <w:t xml:space="preserve">. </w:t>
      </w:r>
      <w:r w:rsidR="00E641F9">
        <w:t>Nakon davanja</w:t>
      </w:r>
      <w:r w:rsidR="00006922">
        <w:t xml:space="preserve"> suglasnosti za završnu diobu određeno je završno ročište.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336B60" w:rsidP="00252389" w:rsidR="00336B60" w:rsidRPr="00336B60">
      <w:pPr>
        <w:shd w:fill="FFFFFF" w:color="auto" w:val="clear"/>
        <w:jc w:val="both"/>
      </w:pPr>
      <w:r w:rsidRPr="00336B60">
        <w:t> </w:t>
      </w:r>
      <w:r w:rsidR="00F46C9C">
        <w:tab/>
      </w:r>
      <w:r w:rsidRPr="00336B60">
        <w:t>U Slav. Brodu </w:t>
      </w:r>
      <w:r w:rsidR="00C60BC3">
        <w:t>10</w:t>
      </w:r>
      <w:r w:rsidR="007F0171">
        <w:t xml:space="preserve">. rujna </w:t>
      </w:r>
      <w:r w:rsidRPr="00336B60">
        <w:t>2018. 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</w:t>
      </w:r>
    </w:p>
    <w:p w:rsidRDefault="00336B60" w:rsidP="00336B60" w:rsidR="0010490C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sectPr w:rsidR="0010490C" w:rsidRPr="00336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006922"/>
    <w:rsid w:val="0010490C"/>
    <w:rsid w:val="00152790"/>
    <w:rsid w:val="001C64CB"/>
    <w:rsid w:val="002069A0"/>
    <w:rsid w:val="00252389"/>
    <w:rsid w:val="00336B60"/>
    <w:rsid w:val="004108FB"/>
    <w:rsid w:val="006C5D1B"/>
    <w:rsid w:val="0075124B"/>
    <w:rsid w:val="007974DA"/>
    <w:rsid w:val="007F0171"/>
    <w:rsid w:val="008A3CC2"/>
    <w:rsid w:val="00C15C8E"/>
    <w:rsid w:val="00C60BC3"/>
    <w:rsid w:val="00D24C5B"/>
    <w:rsid w:val="00D63ABA"/>
    <w:rsid w:val="00E45B0B"/>
    <w:rsid w:val="00E641F9"/>
    <w:rsid w:val="00F4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336B60"/>
    <w:pPr>
      <w:spacing w:afterAutospacing="true" w:after="100" w:beforeAutospacing="true" w:before="100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336B60"/>
    <w:pPr>
      <w:spacing w:after="100" w:afterAutospacing="1" w:before="100" w:beforeAutospacing="1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6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,+Slavonski+Brod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  I,II dio kod dubi  ,  III dio u ref.</izvorni_sadrzaj>
    <derivirana_varijabla naziv="DomainObject.Predmet.PrimjedbaSuca_1">st-286/15  VEZAN NA st-327/16  I,II dio kod dubi  ,  III dio u ref.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215</properties:Words>
  <properties:Characters>1144</properties:Characters>
  <properties:Lines>41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2018-09-10T06:30:00Z</dcterms:created>
  <dc:creator>wsadmin</dc:creator>
  <cp:lastModifiedBy>wsadmin</cp:lastModifiedBy>
  <cp:lastPrinted>2018-09-10T06:36:00Z</cp:lastPrinted>
  <dcterms:modified xmlns:xsi="http://www.w3.org/2001/XMLSchema-instance" xsi:type="dcterms:W3CDTF">2018-09-10T06:38:00Z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(završno ročište zaključak doca komerc.docx)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