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6b53" w14:paraId="5c16b5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AC3D99" w:rsidRPr="00AC3D99">
        <w:t>CARIĆ-HVAR j.d.o.o., OIB: 65839025968, Hvar, Obala Fabrika 34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C3D99" w:rsidRPr="00AC3D99">
        <w:t>CARIĆ-HVAR j.d.o.o., OIB: 65839025968, Hvar, Obala Fabrika 34</w:t>
      </w:r>
      <w:r w:rsidR="006B3ED2">
        <w:t xml:space="preserve">, </w:t>
      </w:r>
      <w:r>
        <w:t xml:space="preserve">na dan </w:t>
      </w:r>
      <w:r w:rsidR="00AC3D99">
        <w:t>18</w:t>
      </w:r>
      <w:r w:rsidR="00F725C8">
        <w:t>. travnja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725C8">
        <w:t>120</w:t>
      </w:r>
      <w:r w:rsidR="008A558F" w:rsidRPr="008A558F">
        <w:t xml:space="preserve"> dana, u ukupnom iznosu od </w:t>
      </w:r>
      <w:r w:rsidR="00AC3D99">
        <w:t>13.399,49</w:t>
      </w:r>
      <w:r w:rsidR="00F725C8">
        <w:t xml:space="preserve">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725C8">
      <w:t>11</w:t>
    </w:r>
    <w:r w:rsidR="00475645">
      <w:t>1</w:t>
    </w:r>
    <w:r w:rsidR="00AC3D99">
      <w:t>8</w:t>
    </w:r>
    <w:r w:rsidR="00F725C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766A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CARIĆ-HVAR jednostavno društvo s ograničenom odgovornošću za usluge</izvorni_sadrzaj>
    <derivirana_varijabla naziv="DomainObject.Predmet.ProtustrankaFormated_1">  CARIĆ-HVAR jednostavno društvo s ograničenom odgovornošću za usluge</derivirana_varijabla>
  </DomainObject.Predmet.ProtustrankaFormated>
  <DomainObject.Predmet.ProtustrankaFormatedOIB>
    <izvorni_sadrzaj>  CARIĆ-HVAR jednostavno društvo s ograničenom odgovornošću za usluge, OIB 65839025968</izvorni_sadrzaj>
    <derivirana_varijabla naziv="DomainObject.Predmet.ProtustrankaFormatedOIB_1">  CARIĆ-HVAR jednostavno društvo s ograničenom odgovornošću za usluge, OIB 65839025968</derivirana_varijabla>
  </DomainObject.Predmet.ProtustrankaFormatedOIB>
  <DomainObject.Predmet.ProtustrankaFormatedWithAdress>
    <izvorni_sadrzaj> CARIĆ-HVAR jednostavno društvo s ograničenom odgovornošću za usluge, Obala Fabrika 34, 21450 Hvar</izvorni_sadrzaj>
    <derivirana_varijabla naziv="DomainObject.Predmet.ProtustrankaFormatedWithAdress_1"> CARIĆ-HVAR jednostavno društvo s ograničenom odgovornošću za usluge, Obala Fabrika 34, 21450 Hvar</derivirana_varijabla>
  </DomainObject.Predmet.ProtustrankaFormatedWithAdress>
  <DomainObject.Predmet.ProtustrankaFormatedWithAdressOIB>
    <izvorni_sadrzaj> CARIĆ-HVAR jednostavno društvo s ograničenom odgovornošću za usluge, OIB 65839025968, Obala Fabrika 34, 21450 Hvar</izvorni_sadrzaj>
    <derivirana_varijabla naziv="DomainObject.Predmet.ProtustrankaFormatedWithAdressOIB_1"> CARIĆ-HVAR jednostavno društvo s ograničenom odgovornošću za usluge, OIB 65839025968, Obala Fabrika 34, 21450 Hvar</derivirana_varijabla>
  </DomainObject.Predmet.ProtustrankaFormatedWithAdressOIB>
  <DomainObject.Predmet.ProtustrankaWithAdress>
    <izvorni_sadrzaj>CARIĆ-HVAR jednostavno društvo s ograničenom odgovornošću za usluge Obala Fabrika 34, 21450 Hvar</izvorni_sadrzaj>
    <derivirana_varijabla naziv="DomainObject.Predmet.ProtustrankaWithAdress_1">CARIĆ-HVAR jednostavno društvo s ograničenom odgovornošću za usluge Obala Fabrika 34, 21450 Hvar</derivirana_varijabla>
  </DomainObject.Predmet.ProtustrankaWithAdress>
  <DomainObject.Predmet.ProtustrankaWithAdressOIB>
    <izvorni_sadrzaj>CARIĆ-HVAR jednostavno društvo s ograničenom odgovornošću za usluge, OIB 65839025968, Obala Fabrika 34, 21450 Hvar</izvorni_sadrzaj>
    <derivirana_varijabla naziv="DomainObject.Predmet.ProtustrankaWithAdressOIB_1">CARIĆ-HVAR jednostavno društvo s ograničenom odgovornošću za usluge, OIB 65839025968, Obala Fabrika 34, 21450 Hvar</derivirana_varijabla>
  </DomainObject.Predmet.ProtustrankaWithAdressOIB>
  <DomainObject.Predmet.ProtustrankaNazivFormated>
    <izvorni_sadrzaj>CARIĆ-HVAR jednostavno društvo s ograničenom odgovornošću za usluge</izvorni_sadrzaj>
    <derivirana_varijabla naziv="DomainObject.Predmet.ProtustrankaNazivFormated_1">CARIĆ-HVAR jednostavno društvo s ograničenom odgovornošću za usluge</derivirana_varijabla>
  </DomainObject.Predmet.ProtustrankaNazivFormated>
  <DomainObject.Predmet.ProtustrankaNazivFormatedOIB>
    <izvorni_sadrzaj>CARIĆ-HVAR jednostavno društvo s ograničenom odgovornošću za usluge, OIB 65839025968</izvorni_sadrzaj>
    <derivirana_varijabla naziv="DomainObject.Predmet.ProtustrankaNazivFormatedOIB_1">CARIĆ-HVAR jednostavno društvo s ograničenom odgovornošću za usluge, OIB 65839025968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13399.49</izvorni_sadrzaj>
    <derivirana_varijabla naziv="DomainObject.Predmet.TrenutnaVrijednost_1">13399.49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CARIĆ-HVAR jednostavno društvo s ograničenom odgovornošću za usluge</item>
    </izvorni_sadrzaj>
    <derivirana_varijabla naziv="DomainObject.Predmet.ProtuStrankaListFormated_1">
      <item>CARIĆ-HVAR jednostavno društvo s ograničenom odgovornošću za usluge</item>
    </derivirana_varijabla>
  </DomainObject.Predmet.ProtuStrankaListFormated>
  <DomainObject.Predmet.ProtuStrankaListFormatedOIB>
    <izvorni_sadrzaj>
      <item>CARIĆ-HVAR jednostavno društvo s ograničenom odgovornošću za usluge, OIB 65839025968</item>
    </izvorni_sadrzaj>
    <derivirana_varijabla naziv="DomainObject.Predmet.ProtuStrankaListFormatedOIB_1">
      <item>CARIĆ-HVAR jednostavno društvo s ograničenom odgovornošću za usluge, OIB 65839025968</item>
    </derivirana_varijabla>
  </DomainObject.Predmet.ProtuStrankaListFormatedOIB>
  <DomainObject.Predmet.ProtuStrankaListFormatedWithAdress>
    <izvorni_sadrzaj>
      <item>CARIĆ-HVAR jednostavno društvo s ograničenom odgovornošću za usluge, Obala Fabrika 34, 21450 Hvar</item>
    </izvorni_sadrzaj>
    <derivirana_varijabla naziv="DomainObject.Predmet.ProtuStrankaListFormatedWithAdress_1">
      <item>CARIĆ-HVAR jednostavno društvo s ograničenom odgovornošću za usluge, Obala Fabrika 34, 21450 Hvar</item>
    </derivirana_varijabla>
  </DomainObject.Predmet.ProtuStrankaListFormatedWithAdress>
  <DomainObject.Predmet.ProtuStrankaListFormatedWithAdressOIB>
    <izvorni_sadrzaj>
      <item>CARIĆ-HVAR jednostavno društvo s ograničenom odgovornošću za usluge, OIB 65839025968, Obala Fabrika 34, 21450 Hvar</item>
    </izvorni_sadrzaj>
    <derivirana_varijabla naziv="DomainObject.Predmet.ProtuStrankaListFormatedWithAdressOIB_1">
      <item>CARIĆ-HVAR jednostavno društvo s ograničenom odgovornošću za usluge, OIB 65839025968, Obala Fabrika 34, 21450 Hvar</item>
    </derivirana_varijabla>
  </DomainObject.Predmet.ProtuStrankaListFormatedWithAdressOIB>
  <DomainObject.Predmet.ProtuStrankaListNazivFormated>
    <izvorni_sadrzaj>
      <item>CARIĆ-HVAR jednostavno društvo s ograničenom odgovornošću za usluge</item>
    </izvorni_sadrzaj>
    <derivirana_varijabla naziv="DomainObject.Predmet.ProtuStrankaListNazivFormated_1">
      <item>CARIĆ-HVAR jednostavno društvo s ograničenom odgovornošću za usluge</item>
    </derivirana_varijabla>
  </DomainObject.Predmet.ProtuStrankaListNazivFormated>
  <DomainObject.Predmet.ProtuStrankaListNazivFormatedOIB>
    <izvorni_sadrzaj>
      <item>CARIĆ-HVAR jednostavno društvo s ograničenom odgovornošću za usluge, OIB 65839025968</item>
    </izvorni_sadrzaj>
    <derivirana_varijabla naziv="DomainObject.Predmet.ProtuStrankaListNazivFormatedOIB_1">
      <item>CARIĆ-HVAR jednostavno društvo s ograničenom odgovornošću za usluge, OIB 65839025968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CARIĆ-HVAR jednostavno društvo s ograničenom odgovornošću za usluge</izvorni_sadrzaj>
    <derivirana_varijabla naziv="DomainObject.Predmet.ProtustrankaIDrugi_1">CARIĆ-HVAR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CARIĆ-HVAR jednostavno društvo s ograničenom odgovornošću za usluge, OIB 65839025968, Obala Fabrika 34, 21450 Hvar</izvorni_sadrzaj>
    <derivirana_varijabla naziv="DomainObject.Predmet.ProtustrankaIDrugiAdressOIB_1">CARIĆ-HVAR jednostavno društvo s ograničenom odgovornošću za usluge, OIB 65839025968, Obala Fabrika 34,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CARIĆ-HVAR jednostavno društvo s ograničenom odgovornošću za usluge</item>
      <item>FINANCIJSKA AGENCIJA, RC SPLIT</item>
    </izvorni_sadrzaj>
    <derivirana_varijabla naziv="DomainObject.Predmet.SudioniciListNaziv_1">
      <item>CARIĆ-HVAR jednostavno društvo s ograničenom odgovornošću za usluge</item>
      <item>FINANCIJSKA AGENCIJA, RC SPLIT</item>
    </derivirana_varijabla>
  </DomainObject.Predmet.SudioniciListNaziv>
  <DomainObject.Predmet.SudioniciListAdressOIB>
    <izvorni_sadrzaj>
      <item>CARIĆ-HVAR jednostavno društvo s ograničenom odgovornošću za usluge, OIB 65839025968, Obala Fabrika 34,21450 Hvar</item>
      <item>FINANCIJSKA AGENCIJA, RC SPLIT, OIB 85821130368, Mažuranićevo šetalište 24 b,21000 Split</item>
    </izvorni_sadrzaj>
    <derivirana_varijabla naziv="DomainObject.Predmet.SudioniciListAdressOIB_1">
      <item>CARIĆ-HVAR jednostavno društvo s ograničenom odgovornošću za usluge, OIB 65839025968, Obala Fabrika 34,21450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65839025968</item>
      <item>, OIB 85821130368</item>
    </izvorni_sadrzaj>
    <derivirana_varijabla naziv="DomainObject.Predmet.SudioniciListNazivOIB_1">
      <item>, OIB 65839025968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39C03-FD8C-4CC6-9607-31ED2513D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2016-11-17T08:01:00Z</dcterms:created>
  <dc:creator>nmarkovic</dc:creator>
  <cp:lastModifiedBy>Ana Golub Gruić</cp:lastModifiedBy>
  <cp:lastPrinted>2016-11-17T08:00:00Z</cp:lastPrinted>
  <dcterms:modified xmlns:xsi="http://www.w3.org/2001/XMLSchema-instance" xsi:type="dcterms:W3CDTF">2016-11-17T09:33:00Z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