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bcfb" w14:paraId="5cdbcfb" w:rsidRDefault="00AE649C" w:rsidP="004F27AE" w:rsidR="00AE649C" w:rsidRPr="00B76F3C">
      <w:pPr>
        <w:pStyle w:val="NormaleSPIS"/>
        <w15:collapsed w:val="false"/>
      </w:pPr>
    </w:p>
    <w:p w:rsidRDefault="00582379" w:rsidP="00582379" w:rsidR="00582379">
      <w:pPr>
        <w:pStyle w:val="NormaleSPIS"/>
        <w:spacing w:after="0"/>
        <w:ind w:firstLine="0"/>
      </w:pPr>
    </w:p>
    <w:p w:rsidRDefault="00AB4602" w:rsidP="00582379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2379">
        <w:t>REPUBLIKA HRVATSKA</w:t>
      </w:r>
    </w:p>
    <w:p w:rsidRDefault="00582379" w:rsidP="00582379" w:rsidR="00582379">
      <w:pPr>
        <w:pStyle w:val="NormaleSPIS"/>
        <w:spacing w:after="0"/>
        <w:ind w:firstLine="0"/>
      </w:pPr>
      <w:r>
        <w:t>Trgovački sud u Varaždinu</w:t>
      </w:r>
    </w:p>
    <w:p w:rsidRDefault="00582379" w:rsidP="00582379" w:rsidR="00582379">
      <w:pPr>
        <w:pStyle w:val="NormaleSPIS"/>
        <w:spacing w:after="0"/>
        <w:ind w:firstLine="0"/>
      </w:pPr>
      <w:r>
        <w:t>Varaždin, Braće Radić br. 2.</w:t>
      </w:r>
    </w:p>
    <w:p w:rsidRDefault="00582379" w:rsidP="00582379" w:rsidR="00582379">
      <w:pPr>
        <w:pStyle w:val="NormaleSPIS"/>
        <w:spacing w:after="0"/>
        <w:ind w:firstLine="0"/>
      </w:pPr>
    </w:p>
    <w:p w:rsidRDefault="00582379" w:rsidP="00582379" w:rsidR="00582379">
      <w:pPr>
        <w:pStyle w:val="NormaleSPIS"/>
        <w:spacing w:after="0"/>
        <w:ind w:firstLine="0"/>
      </w:pPr>
    </w:p>
    <w:p w:rsidRDefault="00582379" w:rsidP="00582379" w:rsidR="00582379">
      <w:pPr>
        <w:pStyle w:val="NormaleSPIS"/>
        <w:spacing w:after="0"/>
        <w:ind w:firstLine="0"/>
      </w:pPr>
    </w:p>
    <w:p w:rsidRDefault="00582379" w:rsidP="00582379" w:rsidR="00582379" w:rsidRPr="00B76F3C">
      <w:pPr>
        <w:pStyle w:val="NormaleSPIS"/>
        <w:spacing w:after="0"/>
        <w:ind w:firstLine="0"/>
      </w:pPr>
    </w:p>
    <w:p w:rsidRDefault="00582379" w:rsidP="00582379" w:rsidR="0058237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582379" w:rsidP="00582379" w:rsidR="00582379">
      <w:pPr>
        <w:spacing w:after="0"/>
      </w:pPr>
    </w:p>
    <w:p w:rsidRDefault="00582379" w:rsidP="00582379" w:rsidR="00582379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582379" w:rsidP="00582379" w:rsidR="00582379">
      <w:pPr>
        <w:spacing w:after="0"/>
        <w:ind w:left="360"/>
        <w:jc w:val="center"/>
      </w:pPr>
      <w:r>
        <w:t>stečajno upraviteljske službe</w:t>
      </w: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 stečajnog dužnika</w:t>
      </w:r>
      <w:r>
        <w:rPr>
          <w:szCs w:val="20"/>
        </w:rPr>
        <w:t xml:space="preserve"> </w:t>
      </w:r>
      <w:r>
        <w:rPr>
          <w:szCs w:val="20"/>
        </w:rPr>
        <w:t xml:space="preserve">TRGOING NOVA d.o.o. za trgovinu i inženjering, „u stečaju“, iz Varaždina, Koprivnička br. 2, OIB: 77762075066, </w:t>
      </w:r>
      <w:r>
        <w:t xml:space="preserve"> MBS: 070068139</w:t>
      </w:r>
      <w:r>
        <w:rPr>
          <w:szCs w:val="20"/>
        </w:rPr>
        <w:t xml:space="preserve">, </w:t>
      </w:r>
      <w:r>
        <w:t xml:space="preserve">da je stečajnom upravitelju Zvonku </w:t>
      </w:r>
      <w:proofErr w:type="spellStart"/>
      <w:r>
        <w:t>Hrainu</w:t>
      </w:r>
      <w:proofErr w:type="spellEnd"/>
      <w:r>
        <w:t>, iz Varaždina, Zagrebačka br. 51, određena nagrada za rad.</w:t>
      </w: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center"/>
      </w:pPr>
      <w:r>
        <w:t>U Varaždinu, 24</w:t>
      </w:r>
      <w:r>
        <w:t xml:space="preserve">. svibnja 2017. </w:t>
      </w: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2C27B2">
        <w:t xml:space="preserve">               Hugo </w:t>
      </w:r>
      <w:proofErr w:type="spellStart"/>
      <w:r w:rsidR="002C27B2">
        <w:t>Wedemeyer</w:t>
      </w:r>
      <w:proofErr w:type="spellEnd"/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</w:p>
    <w:p w:rsidRDefault="002C27B2" w:rsidP="00582379" w:rsidR="002C27B2">
      <w:pPr>
        <w:spacing w:after="0"/>
        <w:jc w:val="both"/>
      </w:pPr>
    </w:p>
    <w:p w:rsidRDefault="00582379" w:rsidP="00582379" w:rsidR="00582379">
      <w:pPr>
        <w:spacing w:after="0"/>
        <w:jc w:val="both"/>
      </w:pPr>
      <w:r>
        <w:t>DNA :</w:t>
      </w: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  <w:r>
        <w:t>e-Oglasna ploča ovoga suda,</w:t>
      </w:r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</w:p>
    <w:p w:rsidRDefault="002C27B2" w:rsidP="00582379" w:rsidR="002C27B2">
      <w:pPr>
        <w:spacing w:after="0"/>
        <w:jc w:val="both"/>
      </w:pPr>
    </w:p>
    <w:p w:rsidRDefault="00582379" w:rsidP="00582379" w:rsidR="00582379">
      <w:pPr>
        <w:spacing w:after="0"/>
        <w:jc w:val="both"/>
      </w:pPr>
      <w:r>
        <w:t>Pisarnica – kal. 30 dana.</w:t>
      </w:r>
    </w:p>
    <w:p w:rsidRDefault="00582379" w:rsidP="00582379" w:rsidR="00582379">
      <w:pPr>
        <w:spacing w:after="0"/>
        <w:jc w:val="both"/>
      </w:pPr>
    </w:p>
    <w:p w:rsidRDefault="00582379" w:rsidP="002C27B2" w:rsidR="00582379">
      <w:pPr>
        <w:spacing w:after="0"/>
        <w:jc w:val="center"/>
      </w:pPr>
      <w:r>
        <w:t>U Varaždinu, 24</w:t>
      </w:r>
      <w:r>
        <w:t xml:space="preserve">. svibnja 2017. </w:t>
      </w:r>
      <w:bookmarkStart w:name="_GoBack" w:id="0"/>
      <w:bookmarkEnd w:id="0"/>
    </w:p>
    <w:p w:rsidRDefault="00582379" w:rsidP="00582379" w:rsidR="00582379">
      <w:pPr>
        <w:spacing w:after="0"/>
        <w:jc w:val="both"/>
      </w:pPr>
    </w:p>
    <w:p w:rsidRDefault="00582379" w:rsidP="00582379" w:rsidR="005823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SUDAC :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1CD" w:rsidP="00537B78" w:rsidR="006E71CD">
      <w:r>
        <w:separator/>
      </w:r>
    </w:p>
  </w:endnote>
  <w:endnote w:id="0" w:type="continuationSeparator">
    <w:p w:rsidRDefault="006E71CD" w:rsidP="00537B78" w:rsidR="006E7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2553097"/>
      <w:docPartObj>
        <w:docPartGallery w:val="Page Numbers (Bottom of Page)"/>
        <w:docPartUnique/>
      </w:docPartObj>
    </w:sdtPr>
    <w:sdtContent>
      <w:p w:rsidRDefault="00582379" w:rsidR="0058237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7B2">
          <w:t>2</w:t>
        </w:r>
        <w:r>
          <w:fldChar w:fldCharType="end"/>
        </w:r>
      </w:p>
    </w:sdtContent>
  </w:sdt>
  <w:p w:rsidRDefault="00582379" w:rsidR="005823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1CD" w:rsidP="00537B78" w:rsidR="006E71CD">
      <w:r>
        <w:separator/>
      </w:r>
    </w:p>
  </w:footnote>
  <w:footnote w:id="0" w:type="continuationSeparator">
    <w:p w:rsidRDefault="006E71CD" w:rsidP="00537B78" w:rsidR="006E7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379" w:rsidR="008333A9">
    <w:pPr>
      <w:pStyle w:val="Zaglavlje"/>
    </w:pPr>
    <w:r>
      <w:rPr>
        <w:rStyle w:val="PozadinaSvijetloCrvena"/>
        <w:shd w:fill="auto" w:color="auto" w:val="clear"/>
      </w:rPr>
      <w:t>POSL. BROJ : 6 St-522/11-60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7B2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379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1CD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8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St-522/2011-60</izvorni_sadrzaj>
    <derivirana_varijabla naziv="DomainObject.Oznaka_1">St-522/2011-60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St-522/2011</izvorni_sadrzaj>
    <derivirana_varijabla naziv="DomainObject.Predmet.OznakaBroj_1">St-522/2011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TRGOING NOVA društvo s ograničenom odgovornošću za trgovinu i inženjering</izvorni_sadrzaj>
    <derivirana_varijabla naziv="DomainObject.Predmet.ProtustrankaFormated_1">  TRGOING NOVA društvo s ograničenom odgovornošću za trgovinu i inženjering</derivirana_varijabla>
  </DomainObject.Predmet.ProtustrankaFormated>
  <DomainObject.Predmet.ProtustrankaFormatedOIB>
    <izvorni_sadrzaj>  TRGOING NOVA društvo s ograničenom odgovornošću za trgovinu i inženjering, OIB 77762075066</izvorni_sadrzaj>
    <derivirana_varijabla naziv="DomainObject.Predmet.ProtustrankaFormatedOIB_1">  TRGOING NOVA društvo s ograničenom odgovornošću za trgovinu i inženjering, OIB 77762075066</derivirana_varijabla>
  </DomainObject.Predmet.ProtustrankaFormatedOIB>
  <DomainObject.Predmet.ProtustrankaFormatedWithAdress>
    <izvorni_sadrzaj> TRGOING NOVA društvo s ograničenom odgovornošću za trgovinu i inženjering, Koprivnička 2, Varaždin</izvorni_sadrzaj>
    <derivirana_varijabla naziv="DomainObject.Predmet.ProtustrankaFormatedWithAdress_1"> TRGOING NOVA društvo s ograničenom odgovornošću za trgovinu i inženjering, Koprivnička 2, Varaždin</derivirana_varijabla>
  </DomainObject.Predmet.ProtustrankaFormatedWithAdress>
  <DomainObject.Predmet.ProtustrankaFormatedWithAdressOIB>
    <izvorni_sadrzaj> TRGOING NOVA društvo s ograničenom odgovornošću za trgovinu i inženjering, OIB 77762075066, Koprivnička 2, Varaždin</izvorni_sadrzaj>
    <derivirana_varijabla naziv="DomainObject.Predmet.ProtustrankaFormatedWithAdressOIB_1"> TRGOING NOVA društvo s ograničenom odgovornošću za trgovinu i inženjering, OIB 77762075066, Koprivnička 2, Varaždin</derivirana_varijabla>
  </DomainObject.Predmet.ProtustrankaFormatedWithAdressOIB>
  <DomainObject.Predmet.ProtustrankaWithAdress>
    <izvorni_sadrzaj>TRGOING NOVA društvo s ograničenom odgovornošću za trgovinu i inženjering Koprivnička 2, Varaždin</izvorni_sadrzaj>
    <derivirana_varijabla naziv="DomainObject.Predmet.ProtustrankaWithAdress_1">TRGOING NOVA društvo s ograničenom odgovornošću za trgovinu i inženjering Koprivnička 2, Varaždin</derivirana_varijabla>
  </DomainObject.Predmet.ProtustrankaWithAdress>
  <DomainObject.Predmet.ProtustrankaWithAdressOIB>
    <izvorni_sadrzaj>TRGOING NOVA društvo s ograničenom odgovornošću za trgovinu i inženjering, OIB 77762075066, Koprivnička 2, Varaždin</izvorni_sadrzaj>
    <derivirana_varijabla naziv="DomainObject.Predmet.ProtustrankaWithAdressOIB_1">TRGOING NOVA društvo s ograničenom odgovornošću za trgovinu i inženjering, OIB 77762075066, Koprivnička 2, Varaždin</derivirana_varijabla>
  </DomainObject.Predmet.ProtustrankaWithAdressOIB>
  <DomainObject.Predmet.ProtustrankaNazivFormated>
    <izvorni_sadrzaj>TRGOING NOVA društvo s ograničenom odgovornošću za trgovinu i inženjering</izvorni_sadrzaj>
    <derivirana_varijabla naziv="DomainObject.Predmet.ProtustrankaNazivFormated_1">TRGOING NOVA društvo s ograničenom odgovornošću za trgovinu i inženjering</derivirana_varijabla>
  </DomainObject.Predmet.ProtustrankaNazivFormated>
  <DomainObject.Predmet.ProtustrankaNazivFormatedOIB>
    <izvorni_sadrzaj>TRGOING NOVA društvo s ograničenom odgovornošću za trgovinu i inženjering, OIB 77762075066</izvorni_sadrzaj>
    <derivirana_varijabla naziv="DomainObject.Predmet.ProtustrankaNazivFormatedOIB_1">TRGOING NOVA društvo s ograničenom odgovornošću za trgovinu i inženjering, OIB 77762075066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ŽDO U VARAŽDINU</izvorni_sadrzaj>
    <derivirana_varijabla naziv="DomainObject.Predmet.StrankaFormated_1">  Porezna uprava Varaždin zastupanog po punomoćniku ŽDO U VARAŽDINU</derivirana_varijabla>
  </DomainObject.Predmet.StrankaFormated>
  <DomainObject.Predmet.StrankaFormatedOIB>
    <izvorni_sadrzaj>  Porezna uprava Varaždin, OIB 18683136487 zastupanog po punomoćniku ŽDO U VARAŽDINU</izvorni_sadrzaj>
    <derivirana_varijabla naziv="DomainObject.Predmet.StrankaFormatedOIB_1">  Porezna uprava Varaždin, OIB 18683136487 zastupanog po punomoćniku ŽDO U VARAŽDINU</derivirana_varijabla>
  </DomainObject.Predmet.StrankaFormatedOIB>
  <DomainObject.Predmet.StrankaFormatedWithAdress>
    <izvorni_sadrzaj> Porezna uprava Varaždin, Graberje 1, 42000 Varaždin zastupanog po punomoćniku ŽDO U VARAŽDINU</izvorni_sadrzaj>
    <derivirana_varijabla naziv="DomainObject.Predmet.StrankaFormatedWithAdress_1"> Porezna uprava Varaždin, Graberje 1, 42000 Varaždin zastupanog po punomoćniku ŽDO U VARAŽDINU</derivirana_varijabla>
  </DomainObject.Predmet.StrankaFormatedWithAdress>
  <DomainObject.Predmet.StrankaFormatedWithAdressOIB>
    <izvorni_sadrzaj> Porezna uprava Varaždin, OIB 18683136487, Graberje 1, 42000 Varaždin zastupanog po punomoćniku ŽDO U VARAŽDINU</izvorni_sadrzaj>
    <derivirana_varijabla naziv="DomainObject.Predmet.StrankaFormatedWithAdressOIB_1"> Porezna uprava Varaždin, OIB 18683136487, Graberje 1, 42000 Varaždin zastupanog po punomoćniku ŽDO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ŽDO U VARAŽDINU</item>
    </izvorni_sadrzaj>
    <derivirana_varijabla naziv="DomainObject.Predmet.StrankaListFormated_1">
      <item>Porezna uprava Varaždin zastupanog po punomoćniku ŽDO U VARAŽDINU</item>
    </derivirana_varijabla>
  </DomainObject.Predmet.StrankaListFormated>
  <DomainObject.Predmet.StrankaListFormatedOIB>
    <izvorni_sadrzaj>
      <item>Porezna uprava Varaždin, OIB 18683136487 zastupanog po punomoćniku ŽDO U VARAŽDINU</item>
    </izvorni_sadrzaj>
    <derivirana_varijabla naziv="DomainObject.Predmet.StrankaListFormatedOIB_1">
      <item>Porezna uprava Varaždin, OIB 18683136487 zastupanog po punomoćniku ŽDO U VARAŽDINU</item>
    </derivirana_varijabla>
  </DomainObject.Predmet.StrankaListFormatedOIB>
  <DomainObject.Predmet.StrankaListFormatedWithAdress>
    <izvorni_sadrzaj>
      <item>Porezna uprava Varaždin, Graberje 1, 42000 Varaždin zastupanog po punomoćniku ŽDO U VARAŽDINU</item>
    </izvorni_sadrzaj>
    <derivirana_varijabla naziv="DomainObject.Predmet.StrankaListFormatedWithAdress_1">
      <item>Porezna uprava Varaždin, Graberje 1, 42000 Varaždin zastupanog po punomoćniku ŽDO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ŽDO U VARAŽDINU</item>
    </izvorni_sadrzaj>
    <derivirana_varijabla naziv="DomainObject.Predmet.StrankaListFormatedWithAdressOIB_1">
      <item>Porezna uprava Varaždin, OIB 18683136487, Graberje 1, 42000 Varaždin zastupanog po punomoćniku ŽDO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TRGOING NOVA društvo s ograničenom odgovornošću za trgovinu i inženjering</item>
    </izvorni_sadrzaj>
    <derivirana_varijabla naziv="DomainObject.Predmet.ProtuStrankaListFormated_1">
      <item>TRGOING NOVA društvo s ograničenom odgovornošću za trgovinu i inženjering</item>
    </derivirana_varijabla>
  </DomainObject.Predmet.ProtuStrankaListFormated>
  <DomainObject.Predmet.ProtuStrankaListFormatedOIB>
    <izvorni_sadrzaj>
      <item>TRGOING NOVA društvo s ograničenom odgovornošću za trgovinu i inženjering, OIB 77762075066</item>
    </izvorni_sadrzaj>
    <derivirana_varijabla naziv="DomainObject.Predmet.ProtuStrankaListFormatedOIB_1">
      <item>TRGOING NOVA društvo s ograničenom odgovornošću za trgovinu i inženjering, OIB 77762075066</item>
    </derivirana_varijabla>
  </DomainObject.Predmet.ProtuStrankaListFormatedOIB>
  <DomainObject.Predmet.ProtuStrankaListFormatedWithAdress>
    <izvorni_sadrzaj>
      <item>TRGOING NOVA društvo s ograničenom odgovornošću za trgovinu i inženjering, Koprivnička 2, Varaždin</item>
    </izvorni_sadrzaj>
    <derivirana_varijabla naziv="DomainObject.Predmet.ProtuStrankaListFormatedWithAdress_1">
      <item>TRGOING NOVA društvo s ograničenom odgovornošću za trgovinu i inženjering, Koprivnička 2, Varaždin</item>
    </derivirana_varijabla>
  </DomainObject.Predmet.ProtuStrankaListFormatedWithAdress>
  <DomainObject.Predmet.ProtuStrankaListFormatedWithAdressOIB>
    <izvorni_sadrzaj>
      <item>TRGOING NOVA društvo s ograničenom odgovornošću za trgovinu i inženjering, OIB 77762075066, Koprivnička 2, Varaždin</item>
    </izvorni_sadrzaj>
    <derivirana_varijabla naziv="DomainObject.Predmet.ProtuStrankaListFormatedWithAdressOIB_1">
      <item>TRGOING NOVA društvo s ograničenom odgovornošću za trgovinu i inženjering, OIB 77762075066, Koprivnička 2, Varaždin</item>
    </derivirana_varijabla>
  </DomainObject.Predmet.ProtuStrankaListFormatedWithAdressOIB>
  <DomainObject.Predmet.ProtuStrankaListNazivFormated>
    <izvorni_sadrzaj>
      <item>TRGOING NOVA društvo s ograničenom odgovornošću za trgovinu i inženjering</item>
    </izvorni_sadrzaj>
    <derivirana_varijabla naziv="DomainObject.Predmet.ProtuStrankaListNazivFormated_1">
      <item>TRGOING NOVA društvo s ograničenom odgovornošću za trgovinu i inženjering</item>
    </derivirana_varijabla>
  </DomainObject.Predmet.ProtuStrankaListNazivFormated>
  <DomainObject.Predmet.ProtuStrankaListNazivFormatedOIB>
    <izvorni_sadrzaj>
      <item>TRGOING NOVA društvo s ograničenom odgovornošću za trgovinu i inženjering, OIB 77762075066</item>
    </izvorni_sadrzaj>
    <derivirana_varijabla naziv="DomainObject.Predmet.ProtuStrankaListNazivFormatedOIB_1">
      <item>TRGOING NOVA društvo s ograničenom odgovornošću za trgovinu i inženjering, OIB 77762075066</item>
    </derivirana_varijabla>
  </DomainObject.Predmet.ProtuStrankaListNazivFormatedOIB>
  <DomainObject.Predmet.OstaliListFormated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izvorni_sadrzaj>
    <derivirana_varijabla naziv="DomainObject.Predmet.OstaliListFormated_1">
      <item>ŽDO U VARAŽDINU punomoćnik sudionika u postupku 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derivirana_varijabla>
  </DomainObject.Predmet.OstaliListFormated>
  <DomainObject.Predmet.OstaliListFormatedOIB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izvorni_sadrzaj>
    <derivirana_varijabla naziv="DomainObject.Predmet.OstaliListFormatedOIB_1">
      <item>ŽDO U VARAŽDINU punomoćnik sudionika u postupku Porezna uprava Varaždin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derivirana_varijabla>
  </DomainObject.Predmet.OstaliListFormatedOIB>
  <DomainObject.Predmet.OstaliListFormatedWithAdress>
    <izvorni_sadrzaj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 51000 Rijeka</item>
      <item>Vesna Baranašić Horvat, stečajni upravitelj s B liste na edukaciji</item>
      <item>Lidija Lesar, stečajni upravitelj s be liste radi edukacije</item>
    </izvorni_sadrzaj>
    <derivirana_varijabla naziv="DomainObject.Predmet.OstaliListFormatedWithAdress_1"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 51000 Rijeka</item>
      <item>Vesna Baranašić Horvat, stečajni upravitelj s B liste na edukaciji</item>
      <item>Lidija Lesar, stečajni upravitelj s be liste radi edukacije</item>
    </derivirana_varijabla>
  </DomainObject.Predmet.OstaliListFormatedWithAdress>
  <DomainObject.Predmet.OstaliListFormatedWithAdressOIB>
    <izvorni_sadrzaj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OIB 25731960062,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 51000 Rijeka</item>
      <item>Vesna Baranašić Horvat, stečajni upravitelj s B liste na edukaciji</item>
      <item>Lidija Lesar, stečajni upravitelj s be liste radi edukacije</item>
    </izvorni_sadrzaj>
    <derivirana_varijabla naziv="DomainObject.Predmet.OstaliListFormatedWithAdressOIB_1"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OIB 25731960062,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 51000 Rijeka</item>
      <item>Vesna Baranašić Horvat, stečajni upravitelj s B liste na edukaciji</item>
      <item>Lidija Lesar, stečajni upravitelj s be liste radi edukacije</item>
    </derivirana_varijabla>
  </DomainObject.Predmet.OstaliListFormatedWithAdressOIB>
  <DomainObject.Predmet.OstaliListNazivFormated>
    <izvorni_sadrzaj>
      <item>ŽDO U VARAŽDINU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izvorni_sadrzaj>
    <derivirana_varijabla naziv="DomainObject.Predmet.OstaliListNazivFormated_1">
      <item>ŽDO U VARAŽDINU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derivirana_varijabla>
  </DomainObject.Predmet.OstaliListNazivFormated>
  <DomainObject.Predmet.OstaliListNazivFormatedOIB>
    <izvorni_sadrzaj>
      <item>ŽDO U VARAŽDINU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izvorni_sadrzaj>
    <derivirana_varijabla naziv="DomainObject.Predmet.OstaliListNazivFormatedOIB_1">
      <item>ŽDO U VARAŽDINU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St-522/2011-60</izvorni_sadrzaj>
    <derivirana_varijabla naziv="DomainObject.PoslovniBrojDokumenta_1">St-522/2011-60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TRGOING NOVA društvo s ograničenom odgovornošću za trgovinu i inženjering</izvorni_sadrzaj>
    <derivirana_varijabla naziv="DomainObject.Predmet.ProtustrankaIDrugi_1">TRGOING NOVA društvo s ograničenom odgovornošću za trgovinu i inženjering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TRGOING NOVA društvo s ograničenom odgovornošću za trgovinu i inženjering, OIB 77762075066, Koprivnička 2, Varaždin</izvorni_sadrzaj>
    <derivirana_varijabla naziv="DomainObject.Predmet.ProtustrankaIDrugiAdressOIB_1">TRGOING NOVA društvo s ograničenom odgovornošću za trgovinu i inženjering, OIB 77762075066, Koprivnička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TRGOING NOVA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izvorni_sadrzaj>
    <derivirana_varijabla naziv="DomainObject.Predmet.SudioniciListNaziv_1">
      <item>TRGOING NOVA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  <item>Vesna Baranašić Horvat, stečajni upravitelj s B liste na edukaciji</item>
      <item>Lidija Lesar, stečajni upravitelj s be liste radi edukacije</item>
    </derivirana_varijabla>
  </DomainObject.Predmet.SudioniciListNaziv>
  <DomainObject.Predmet.SudioniciListAdressOIB>
    <izvorni_sadrzaj>
      <item>TRGOING NOVA društvo s ograničenom odgovornošću za trgovinu i inženjering, OIB 77762075066, Koprivnička 2,Varaždin</item>
      <item>ŽDO U VARAŽDINU, 42000 Varaždin</item>
      <item>Porezna uprava Varaždin, OIB 18683136487, Graberje 1,42000 Varaždin</item>
      <item>Direktor STJEPAN IGREC, Kratka br. 6.,42000 Varaždin</item>
      <item>FINA, Regionalni centar Zagreb, Vrtni put br. 3.,10000 Zagreb</item>
      <item>TANJA PURIĆ STAMENKOVIĆ, zamjenik ŽDO</item>
      <item>Zvonko Hrain, OIB 25731960062, Zagrebačka 19/3,Varaždin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4,51000 Rijeka</item>
      <item>Vesna Baranašić Horvat, stečajni upravitelj s B liste na edukaciji</item>
      <item>Lidija Lesar, stečajni upravitelj s be liste radi edukacije</item>
    </izvorni_sadrzaj>
    <derivirana_varijabla naziv="DomainObject.Predmet.SudioniciListAdressOIB_1">
      <item>TRGOING NOVA društvo s ograničenom odgovornošću za trgovinu i inženjering, OIB 77762075066, Koprivnička 2,Varaždin</item>
      <item>ŽDO U VARAŽDINU, 42000 Varaždin</item>
      <item>Porezna uprava Varaždin, OIB 18683136487, Graberje 1,42000 Varaždin</item>
      <item>Direktor STJEPAN IGREC, Kratka br. 6.,42000 Varaždin</item>
      <item>FINA, Regionalni centar Zagreb, Vrtni put br. 3.,10000 Zagreb</item>
      <item>TANJA PURIĆ STAMENKOVIĆ, zamjenik ŽDO</item>
      <item>Zvonko Hrain, OIB 25731960062, Zagrebačka 19/3,Varaždin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4,51000 Rijeka</item>
      <item>Vesna Baranašić Horvat, stečajni upravitelj s B liste na edukaciji</item>
      <item>Lidija Lesar, stečajni upravitelj s be liste radi edukacije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DDBFF-76D0-40C0-9DD1-0AD704D96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147</properties:Words>
  <properties:Characters>819</properties:Characters>
  <properties:Lines>47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2017-05-24T12:02:00Z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St-522/2011-60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