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45d1" w14:paraId="0da45d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6E721C">
        <w:rPr>
          <w:rStyle w:val="Naglaeno"/>
          <w:b w:val="false"/>
        </w:rPr>
        <w:t>68</w:t>
      </w:r>
      <w:r w:rsidR="0062265D">
        <w:rPr>
          <w:rStyle w:val="Naglaeno"/>
          <w:b w:val="false"/>
        </w:rPr>
        <w:t>1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>nad dužnikom</w:t>
      </w:r>
      <w:r w:rsidR="009657FB">
        <w:t xml:space="preserve"> </w:t>
      </w:r>
      <w:r w:rsidR="006E721C">
        <w:t>4 MONTERA</w:t>
      </w:r>
      <w:r w:rsidR="0062265D">
        <w:t xml:space="preserve"> </w:t>
      </w:r>
      <w:r w:rsidR="006E721C">
        <w:t>j.</w:t>
      </w:r>
      <w:r w:rsidR="0062265D">
        <w:t>d.o.o. za usluge</w:t>
      </w:r>
      <w:r w:rsidR="006E721C">
        <w:t>,</w:t>
      </w:r>
      <w:r w:rsidR="0062265D">
        <w:t xml:space="preserve"> </w:t>
      </w:r>
      <w:r w:rsidR="006E721C">
        <w:t>Vukovar</w:t>
      </w:r>
      <w:r w:rsidR="0062265D">
        <w:t xml:space="preserve">, </w:t>
      </w:r>
      <w:r w:rsidR="006E721C">
        <w:t>Olajnica 9/13</w:t>
      </w:r>
      <w:r w:rsidR="0062265D">
        <w:t>,</w:t>
      </w:r>
      <w:r w:rsidR="00DE085D">
        <w:t xml:space="preserve"> </w:t>
      </w:r>
      <w:r w:rsidR="000A45A9">
        <w:t>MBS</w:t>
      </w:r>
      <w:r w:rsidR="00331402">
        <w:t>:</w:t>
      </w:r>
      <w:r w:rsidR="00BB3D58">
        <w:t xml:space="preserve"> </w:t>
      </w:r>
      <w:r w:rsidR="00FD16FD">
        <w:t>030</w:t>
      </w:r>
      <w:r w:rsidR="006E721C">
        <w:t>163056,</w:t>
      </w:r>
      <w:r w:rsidR="00331402">
        <w:t xml:space="preserve"> OIB:</w:t>
      </w:r>
      <w:r w:rsidR="00BB3D58">
        <w:t xml:space="preserve"> </w:t>
      </w:r>
      <w:r w:rsidR="006E721C">
        <w:t>02964203103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00C98">
        <w:t>18</w:t>
      </w:r>
      <w:r w:rsidR="00BB3D58">
        <w:t xml:space="preserve">. </w:t>
      </w:r>
      <w:r w:rsidR="009657FB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E721C">
        <w:t>4 MONTERA j.d.o.o. za usluge, Vukovar, Olajnica 9/13, MBS: 030163056, OIB: 02964203103,</w:t>
      </w:r>
      <w:r w:rsidR="00654B36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E721C">
        <w:t>68</w:t>
      </w:r>
      <w:r w:rsidR="00083A93">
        <w:t>.</w:t>
      </w:r>
      <w:r w:rsidR="006E721C">
        <w:t>215,35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6E721C">
        <w:t>68</w:t>
      </w:r>
      <w:r w:rsidR="0062265D">
        <w:t>1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E4F26">
        <w:t>1</w:t>
      </w:r>
      <w:r w:rsidR="00600C98">
        <w:t>8</w:t>
      </w:r>
      <w:r w:rsidR="006E4F26">
        <w:t>. listop</w:t>
      </w:r>
      <w:r w:rsidR="00A82015">
        <w:t>a</w:t>
      </w:r>
      <w:r w:rsidR="006E4F26">
        <w:t>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E721C">
        <w:t>5</w:t>
      </w:r>
      <w:r w:rsidR="004F0B19">
        <w:t>.</w:t>
      </w:r>
      <w:r w:rsidR="00ED7CF1">
        <w:t>1</w:t>
      </w:r>
      <w:r w:rsidR="006E721C">
        <w:t>2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1B4B"/>
    <w:rsid w:val="000938B8"/>
    <w:rsid w:val="0009509C"/>
    <w:rsid w:val="00095305"/>
    <w:rsid w:val="000A45A9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10682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3BFE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940A4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1815"/>
    <w:rsid w:val="004F5FE8"/>
    <w:rsid w:val="004F653C"/>
    <w:rsid w:val="005126B5"/>
    <w:rsid w:val="005159C5"/>
    <w:rsid w:val="00515F79"/>
    <w:rsid w:val="005167FF"/>
    <w:rsid w:val="00516EFA"/>
    <w:rsid w:val="00530A9B"/>
    <w:rsid w:val="00531C5D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C98"/>
    <w:rsid w:val="0061134C"/>
    <w:rsid w:val="0061345F"/>
    <w:rsid w:val="00613D0A"/>
    <w:rsid w:val="0061727D"/>
    <w:rsid w:val="006207DD"/>
    <w:rsid w:val="0062265D"/>
    <w:rsid w:val="00632865"/>
    <w:rsid w:val="00632F7F"/>
    <w:rsid w:val="00633654"/>
    <w:rsid w:val="006372FF"/>
    <w:rsid w:val="0064388F"/>
    <w:rsid w:val="00644186"/>
    <w:rsid w:val="00644281"/>
    <w:rsid w:val="0064753E"/>
    <w:rsid w:val="0064793F"/>
    <w:rsid w:val="00652724"/>
    <w:rsid w:val="00654B36"/>
    <w:rsid w:val="00666402"/>
    <w:rsid w:val="00672560"/>
    <w:rsid w:val="0068612D"/>
    <w:rsid w:val="006906BB"/>
    <w:rsid w:val="0069656A"/>
    <w:rsid w:val="006A11E9"/>
    <w:rsid w:val="006A262C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D29E2"/>
    <w:rsid w:val="006E4F26"/>
    <w:rsid w:val="006E721C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657FB"/>
    <w:rsid w:val="00971D68"/>
    <w:rsid w:val="009767F2"/>
    <w:rsid w:val="00980E4D"/>
    <w:rsid w:val="00986247"/>
    <w:rsid w:val="009A412B"/>
    <w:rsid w:val="009B40D7"/>
    <w:rsid w:val="009B46D8"/>
    <w:rsid w:val="009C1900"/>
    <w:rsid w:val="009C30EF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2015"/>
    <w:rsid w:val="00A85238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2EB3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85D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16FD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A26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A26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6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6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A26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A26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6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6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2681</izvorni_sadrzaj>
    <derivirana_varijabla naziv="DomainObject.Predmet.Broj_1">2681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St-2681/2016</izvorni_sadrzaj>
    <derivirana_varijabla naziv="DomainObject.Predmet.OznakaBroj_1">St-2681/2016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MONTERA j.d.o.o. za usluge</izvorni_sadrzaj>
    <derivirana_varijabla naziv="DomainObject.Predmet.ProtustrankaFormated_1">  4 MONTERA j.d.o.o. za usluge</derivirana_varijabla>
  </DomainObject.Predmet.ProtustrankaFormated>
  <DomainObject.Predmet.ProtustrankaFormatedOIB>
    <izvorni_sadrzaj>  4 MONTERA j.d.o.o. za usluge, OIB 02964203103</izvorni_sadrzaj>
    <derivirana_varijabla naziv="DomainObject.Predmet.ProtustrankaFormatedOIB_1">  4 MONTERA j.d.o.o. za usluge, OIB 02964203103</derivirana_varijabla>
  </DomainObject.Predmet.ProtustrankaFormatedOIB>
  <DomainObject.Predmet.ProtustrankaFormatedWithAdress>
    <izvorni_sadrzaj> 4 MONTERA j.d.o.o. za usluge, Olajnica 9/13, 32000 Vukovar</izvorni_sadrzaj>
    <derivirana_varijabla naziv="DomainObject.Predmet.ProtustrankaFormatedWithAdress_1"> 4 MONTERA j.d.o.o. za usluge, Olajnica 9/13, 32000 Vukovar</derivirana_varijabla>
  </DomainObject.Predmet.ProtustrankaFormatedWithAdress>
  <DomainObject.Predmet.ProtustrankaFormatedWithAdressOIB>
    <izvorni_sadrzaj> 4 MONTERA j.d.o.o. za usluge, OIB 02964203103, Olajnica 9/13, 32000 Vukovar</izvorni_sadrzaj>
    <derivirana_varijabla naziv="DomainObject.Predmet.ProtustrankaFormatedWithAdressOIB_1"> 4 MONTERA j.d.o.o. za usluge, OIB 02964203103, Olajnica 9/13, 32000 Vukovar</derivirana_varijabla>
  </DomainObject.Predmet.ProtustrankaFormatedWithAdressOIB>
  <DomainObject.Predmet.ProtustrankaWithAdress>
    <izvorni_sadrzaj>4 MONTERA j.d.o.o. za usluge Olajnica 9/13, 32000 Vukovar</izvorni_sadrzaj>
    <derivirana_varijabla naziv="DomainObject.Predmet.ProtustrankaWithAdress_1">4 MONTERA j.d.o.o. za usluge Olajnica 9/13, 32000 Vukovar</derivirana_varijabla>
  </DomainObject.Predmet.ProtustrankaWithAdress>
  <DomainObject.Predmet.ProtustrankaWithAdressOIB>
    <izvorni_sadrzaj>4 MONTERA j.d.o.o. za usluge, OIB 02964203103, Olajnica 9/13, 32000 Vukovar</izvorni_sadrzaj>
    <derivirana_varijabla naziv="DomainObject.Predmet.ProtustrankaWithAdressOIB_1">4 MONTERA j.d.o.o. za usluge, OIB 02964203103, Olajnica 9/13, 32000 Vukovar</derivirana_varijabla>
  </DomainObject.Predmet.ProtustrankaWithAdressOIB>
  <DomainObject.Predmet.ProtustrankaNazivFormated>
    <izvorni_sadrzaj>4 MONTERA j.d.o.o. za usluge</izvorni_sadrzaj>
    <derivirana_varijabla naziv="DomainObject.Predmet.ProtustrankaNazivFormated_1">4 MONTERA j.d.o.o. za usluge</derivirana_varijabla>
  </DomainObject.Predmet.ProtustrankaNazivFormated>
  <DomainObject.Predmet.ProtustrankaNazivFormatedOIB>
    <izvorni_sadrzaj>4 MONTERA j.d.o.o. za usluge, OIB 02964203103</izvorni_sadrzaj>
    <derivirana_varijabla naziv="DomainObject.Predmet.ProtustrankaNazivFormatedOIB_1">4 MONTERA j.d.o.o. za usluge, OIB 02964203103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4 MONTERA j.d.o.o. za usluge</item>
    </izvorni_sadrzaj>
    <derivirana_varijabla naziv="DomainObject.Predmet.ProtuStrankaListFormated_1">
      <item>4 MONTERA j.d.o.o. za usluge</item>
    </derivirana_varijabla>
  </DomainObject.Predmet.ProtuStrankaListFormated>
  <DomainObject.Predmet.ProtuStrankaListFormatedOIB>
    <izvorni_sadrzaj>
      <item>4 MONTERA j.d.o.o. za usluge, OIB 02964203103</item>
    </izvorni_sadrzaj>
    <derivirana_varijabla naziv="DomainObject.Predmet.ProtuStrankaListFormatedOIB_1">
      <item>4 MONTERA j.d.o.o. za usluge, OIB 02964203103</item>
    </derivirana_varijabla>
  </DomainObject.Predmet.ProtuStrankaListFormatedOIB>
  <DomainObject.Predmet.ProtuStrankaListFormatedWithAdress>
    <izvorni_sadrzaj>
      <item>4 MONTERA j.d.o.o. za usluge, Olajnica 9/13, 32000 Vukovar</item>
    </izvorni_sadrzaj>
    <derivirana_varijabla naziv="DomainObject.Predmet.ProtuStrankaListFormatedWithAdress_1">
      <item>4 MONTERA j.d.o.o. za usluge, Olajnica 9/13, 32000 Vukovar</item>
    </derivirana_varijabla>
  </DomainObject.Predmet.ProtuStrankaListFormatedWithAdress>
  <DomainObject.Predmet.ProtuStrankaListFormatedWithAdressOIB>
    <izvorni_sadrzaj>
      <item>4 MONTERA j.d.o.o. za usluge, OIB 02964203103, Olajnica 9/13, 32000 Vukovar</item>
    </izvorni_sadrzaj>
    <derivirana_varijabla naziv="DomainObject.Predmet.ProtuStrankaListFormatedWithAdressOIB_1">
      <item>4 MONTERA j.d.o.o. za usluge, OIB 02964203103, Olajnica 9/13, 32000 Vukovar</item>
    </derivirana_varijabla>
  </DomainObject.Predmet.ProtuStrankaListFormatedWithAdressOIB>
  <DomainObject.Predmet.ProtuStrankaListNazivFormated>
    <izvorni_sadrzaj>
      <item>4 MONTERA j.d.o.o. za usluge</item>
    </izvorni_sadrzaj>
    <derivirana_varijabla naziv="DomainObject.Predmet.ProtuStrankaListNazivFormated_1">
      <item>4 MONTERA j.d.o.o. za usluge</item>
    </derivirana_varijabla>
  </DomainObject.Predmet.ProtuStrankaListNazivFormated>
  <DomainObject.Predmet.ProtuStrankaListNazivFormatedOIB>
    <izvorni_sadrzaj>
      <item>4 MONTERA j.d.o.o. za usluge, OIB 02964203103</item>
    </izvorni_sadrzaj>
    <derivirana_varijabla naziv="DomainObject.Predmet.ProtuStrankaListNazivFormatedOIB_1">
      <item>4 MONTERA j.d.o.o. za usluge, OIB 02964203103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4 MONTERA j.d.o.o. za usluge</izvorni_sadrzaj>
    <derivirana_varijabla naziv="DomainObject.Predmet.ProtustrankaIDrugi_1">4 MONTERA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4 MONTERA j.d.o.o. za usluge, OIB 02964203103, Olajnica 9/13, 32000 Vukovar</izvorni_sadrzaj>
    <derivirana_varijabla naziv="DomainObject.Predmet.ProtustrankaIDrugiAdressOIB_1">4 MONTERA j.d.o.o. za usluge, OIB 02964203103, Olajnica 9/13,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4 MONTERA j.d.o.o. za usluge</item>
    </izvorni_sadrzaj>
    <derivirana_varijabla naziv="DomainObject.Predmet.SudioniciListNaziv_1">
      <item>FINA RC OSIJEK</item>
      <item>4 MONTERA j.d.o.o. za usluge</item>
    </derivirana_varijabla>
  </DomainObject.Predmet.SudioniciListNaziv>
  <DomainObject.Predmet.SudioniciListAdressOIB>
    <izvorni_sadrzaj>
      <item>FINA RC OSIJEK, OIB 85821130368</item>
      <item>4 MONTERA j.d.o.o. za usluge, OIB 02964203103, Olajnica 9/13,32000 Vukovar</item>
    </izvorni_sadrzaj>
    <derivirana_varijabla naziv="DomainObject.Predmet.SudioniciListAdressOIB_1">
      <item>FINA RC OSIJEK, OIB 85821130368</item>
      <item>4 MONTERA j.d.o.o. za usluge, OIB 02964203103, Olajnica 9/13,32000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02964203103</item>
    </izvorni_sadrzaj>
    <derivirana_varijabla naziv="DomainObject.Predmet.SudioniciListNazivOIB_1">
      <item>, OIB 85821130368</item>
      <item>, OIB 02964203103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8150D-7AE2-478E-B143-2A416849D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2016-10-18T05:55:00Z</dcterms:created>
  <dc:creator>Korisnik</dc:creator>
  <cp:lastModifiedBy>Maja Videnović</cp:lastModifiedBy>
  <cp:lastPrinted>2016-10-17T07:22:00Z</cp:lastPrinted>
  <dcterms:modified xmlns:xsi="http://www.w3.org/2001/XMLSchema-instance" xsi:type="dcterms:W3CDTF">2016-10-18T05:56:00Z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