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c0b38" w14:paraId="0ec0b38" w:rsidRDefault="00272916" w:rsidP="00272916" w:rsidR="00272916" w:rsidRPr="001D58C0">
      <w:pPr>
        <w:jc w:val="right"/>
        <w15:collapsed w:val="false"/>
      </w:pPr>
      <w:bookmarkStart w:name="_GoBack" w:id="0"/>
      <w:bookmarkEnd w:id="0"/>
      <w:r w:rsidRPr="001D58C0">
        <w:t>Posl. br.: 1 St-</w:t>
      </w:r>
      <w:r w:rsidR="000A52DE">
        <w:t>23/15</w:t>
      </w:r>
      <w:r w:rsidRPr="001D58C0">
        <w:t>-</w:t>
      </w:r>
      <w:r w:rsidR="000A52DE">
        <w:t>93</w:t>
      </w:r>
    </w:p>
    <w:p w:rsidRDefault="00272916" w:rsidP="00272916" w:rsidR="00272916" w:rsidRPr="001D58C0"/>
    <w:p w:rsidRDefault="00272916" w:rsidP="00272916" w:rsidR="00272916" w:rsidRPr="001D58C0"/>
    <w:p w:rsidRDefault="00272916" w:rsidP="00272916" w:rsidR="00272916" w:rsidRPr="001D58C0"/>
    <w:p w:rsidRDefault="00272916" w:rsidP="00272916" w:rsidR="00272916" w:rsidRPr="001D58C0"/>
    <w:p w:rsidRDefault="00272916" w:rsidP="00272916" w:rsidR="00272916" w:rsidRPr="001D58C0">
      <w:r w:rsidRPr="001D58C0">
        <w:t>REPUBLIKA HRVATSKA</w:t>
      </w:r>
    </w:p>
    <w:p w:rsidRDefault="00272916" w:rsidP="00272916" w:rsidR="00272916" w:rsidRPr="001D58C0">
      <w:r w:rsidRPr="001D58C0">
        <w:t>TRGOVAČKI SUD U ZADRU</w:t>
      </w:r>
      <w:r w:rsidRPr="001D58C0">
        <w:tab/>
      </w:r>
      <w:r w:rsidRPr="001D58C0">
        <w:tab/>
      </w:r>
      <w:r w:rsidRPr="001D58C0">
        <w:tab/>
      </w:r>
      <w:r w:rsidRPr="001D58C0">
        <w:tab/>
      </w:r>
      <w:r w:rsidRPr="001D58C0">
        <w:tab/>
      </w:r>
      <w:r w:rsidRPr="001D58C0">
        <w:tab/>
      </w:r>
      <w:r w:rsidRPr="001D58C0">
        <w:tab/>
      </w:r>
    </w:p>
    <w:p w:rsidRDefault="00272916" w:rsidP="00272916" w:rsidR="00272916" w:rsidRPr="001D58C0">
      <w:r w:rsidRPr="001D58C0">
        <w:t xml:space="preserve">Dr. Franje Tuđmana 35 </w:t>
      </w:r>
    </w:p>
    <w:p w:rsidRDefault="00272916" w:rsidP="00272916" w:rsidR="00272916" w:rsidRPr="001D58C0">
      <w:pPr>
        <w:jc w:val="center"/>
      </w:pPr>
    </w:p>
    <w:p w:rsidRDefault="00272916" w:rsidP="00272916" w:rsidR="00272916" w:rsidRPr="001D58C0">
      <w:pPr>
        <w:jc w:val="center"/>
      </w:pPr>
      <w:r w:rsidRPr="001D58C0">
        <w:t>U   I M E   R E P U B L I K E   H R V A T S K E</w:t>
      </w:r>
    </w:p>
    <w:p w:rsidRDefault="00272916" w:rsidP="00272916" w:rsidR="00272916" w:rsidRPr="001D58C0"/>
    <w:p w:rsidRDefault="00272916" w:rsidP="00272916" w:rsidR="00272916" w:rsidRPr="001D58C0">
      <w:pPr>
        <w:jc w:val="center"/>
      </w:pPr>
      <w:r w:rsidRPr="001D58C0">
        <w:t>Z A K L J U Č A K</w:t>
      </w:r>
    </w:p>
    <w:p w:rsidRDefault="00272916" w:rsidP="00272916" w:rsidR="00272916" w:rsidRPr="001D58C0">
      <w:pPr>
        <w:jc w:val="center"/>
      </w:pPr>
    </w:p>
    <w:p w:rsidRDefault="00272916" w:rsidP="00272916" w:rsidR="00272916" w:rsidRPr="001D58C0">
      <w:pPr>
        <w:jc w:val="both"/>
      </w:pPr>
    </w:p>
    <w:p w:rsidRDefault="00272916" w:rsidP="00272916" w:rsidR="00272916" w:rsidRPr="001D58C0">
      <w:pPr>
        <w:ind w:firstLine="708"/>
        <w:jc w:val="both"/>
      </w:pPr>
      <w:r w:rsidRPr="001D58C0">
        <w:t xml:space="preserve">Trgovački sud u Zadru u ime Republike Hrvatske, OIB: 39670464653, po sucu ovog suda Ardeni Bajlo, u stečajnom postupku nad stečajnim dužnikom </w:t>
      </w:r>
      <w:r w:rsidR="000A52DE">
        <w:t>FUZUL INTERNATIONAL d.o.o. Zadar u stečaju</w:t>
      </w:r>
      <w:r w:rsidR="005844DD" w:rsidRPr="00C422BB">
        <w:t>,</w:t>
      </w:r>
      <w:r w:rsidR="005844DD">
        <w:t xml:space="preserve"> </w:t>
      </w:r>
      <w:r w:rsidR="005844DD" w:rsidRPr="00BE6EB1">
        <w:t>zastupanom po stečajno</w:t>
      </w:r>
      <w:r w:rsidR="00A5774F">
        <w:t>m</w:t>
      </w:r>
      <w:r w:rsidR="005844DD" w:rsidRPr="00BE6EB1">
        <w:t xml:space="preserve"> upravitelj</w:t>
      </w:r>
      <w:r w:rsidR="00A5774F">
        <w:t>u</w:t>
      </w:r>
      <w:r w:rsidR="000A52DE">
        <w:t xml:space="preserve"> Antunu Kovačeviću</w:t>
      </w:r>
      <w:r w:rsidRPr="001D58C0">
        <w:t xml:space="preserve">, dana </w:t>
      </w:r>
      <w:r w:rsidR="000A52DE">
        <w:t>8</w:t>
      </w:r>
      <w:r w:rsidR="00A5774F">
        <w:t>. veljače</w:t>
      </w:r>
      <w:r w:rsidR="008C564C">
        <w:t xml:space="preserve"> 2017</w:t>
      </w:r>
      <w:r w:rsidRPr="001D58C0">
        <w:t>.,</w:t>
      </w:r>
    </w:p>
    <w:p w:rsidRDefault="00272916" w:rsidP="00272916" w:rsidR="00272916" w:rsidRPr="001D58C0">
      <w:pPr>
        <w:jc w:val="both"/>
      </w:pPr>
    </w:p>
    <w:p w:rsidRDefault="00272916" w:rsidP="00272916" w:rsidR="00272916" w:rsidRPr="001D58C0">
      <w:pPr>
        <w:jc w:val="center"/>
      </w:pPr>
      <w:r w:rsidRPr="001D58C0">
        <w:t>z a k l j u č i o    j e</w:t>
      </w:r>
    </w:p>
    <w:p w:rsidRDefault="00272916" w:rsidP="00272916" w:rsidR="00272916" w:rsidRPr="001D58C0">
      <w:pPr>
        <w:pStyle w:val="Tijeloteksta"/>
        <w:rPr>
          <w:szCs w:val="24"/>
        </w:rPr>
      </w:pPr>
    </w:p>
    <w:p w:rsidRDefault="001D58C0" w:rsidP="001D58C0" w:rsidR="001D58C0" w:rsidRPr="001D58C0">
      <w:pPr>
        <w:pStyle w:val="Tijeloteksta"/>
        <w:ind w:firstLine="708"/>
        <w:rPr>
          <w:szCs w:val="24"/>
        </w:rPr>
      </w:pPr>
      <w:r w:rsidRPr="001D58C0">
        <w:rPr>
          <w:szCs w:val="24"/>
        </w:rPr>
        <w:t>Nalaže se Financijskoj agenciji postupiti po zahtjevu za prodaju nekretnina u stečajnom postupku koji se pred ovim sudom vodi pod posl.br. St</w:t>
      </w:r>
      <w:r w:rsidR="005844DD">
        <w:rPr>
          <w:szCs w:val="24"/>
        </w:rPr>
        <w:t>-</w:t>
      </w:r>
      <w:r w:rsidR="000A52DE">
        <w:rPr>
          <w:szCs w:val="24"/>
        </w:rPr>
        <w:t>23/15</w:t>
      </w:r>
      <w:r w:rsidRPr="001D58C0">
        <w:rPr>
          <w:szCs w:val="24"/>
        </w:rPr>
        <w:t xml:space="preserve"> od </w:t>
      </w:r>
      <w:r w:rsidR="000A52DE">
        <w:rPr>
          <w:szCs w:val="24"/>
        </w:rPr>
        <w:t>11. siječnja 2017.</w:t>
      </w:r>
    </w:p>
    <w:p w:rsidRDefault="001D58C0" w:rsidP="001D58C0" w:rsidR="001D58C0" w:rsidRPr="001D58C0"/>
    <w:p w:rsidRDefault="001D58C0" w:rsidP="001D58C0" w:rsidR="001D58C0" w:rsidRPr="00F436CF">
      <w:pPr>
        <w:pStyle w:val="Naslov2"/>
        <w:rPr>
          <w:b w:val="false"/>
          <w:szCs w:val="24"/>
        </w:rPr>
      </w:pPr>
      <w:r w:rsidRPr="00F436CF">
        <w:rPr>
          <w:b w:val="false"/>
          <w:szCs w:val="24"/>
        </w:rPr>
        <w:t xml:space="preserve"> Obrazloženje</w:t>
      </w:r>
    </w:p>
    <w:p w:rsidRDefault="001D58C0" w:rsidP="001D58C0" w:rsidR="001D58C0" w:rsidRPr="001D58C0">
      <w:pPr>
        <w:rPr>
          <w:b/>
        </w:rPr>
      </w:pPr>
    </w:p>
    <w:p w:rsidRDefault="001D58C0" w:rsidP="001D58C0" w:rsidR="001D58C0">
      <w:pPr>
        <w:jc w:val="both"/>
      </w:pPr>
      <w:r w:rsidRPr="001D58C0">
        <w:tab/>
        <w:t xml:space="preserve">Rješenjem ovog Trgovačkog suda u </w:t>
      </w:r>
      <w:r>
        <w:t>Zadru</w:t>
      </w:r>
      <w:r w:rsidRPr="001D58C0">
        <w:t xml:space="preserve"> posl.br. St-</w:t>
      </w:r>
      <w:r w:rsidR="000A52DE">
        <w:t>23/15</w:t>
      </w:r>
      <w:r>
        <w:t>-</w:t>
      </w:r>
      <w:r w:rsidR="000A52DE">
        <w:t>23</w:t>
      </w:r>
      <w:r w:rsidR="009D180C">
        <w:t xml:space="preserve"> od </w:t>
      </w:r>
      <w:r w:rsidR="000A52DE">
        <w:t>26. veljače</w:t>
      </w:r>
      <w:r w:rsidR="007E0EE0">
        <w:t xml:space="preserve"> 2016</w:t>
      </w:r>
      <w:r w:rsidRPr="001D58C0">
        <w:t>. godine otvoren je stečajni postupak nad du</w:t>
      </w:r>
      <w:r w:rsidR="00A33A37">
        <w:t>žnikom, a rješenjem posl.br. St-</w:t>
      </w:r>
      <w:r w:rsidR="000A52DE">
        <w:t>23/15</w:t>
      </w:r>
      <w:r w:rsidR="005844DD">
        <w:t>-</w:t>
      </w:r>
      <w:r w:rsidR="000A52DE">
        <w:t xml:space="preserve">85 </w:t>
      </w:r>
      <w:r w:rsidRPr="001D58C0">
        <w:t xml:space="preserve">od </w:t>
      </w:r>
      <w:r w:rsidR="000A52DE">
        <w:t>11</w:t>
      </w:r>
      <w:r w:rsidR="00A33A37">
        <w:t xml:space="preserve">. </w:t>
      </w:r>
      <w:r w:rsidR="000A52DE">
        <w:t>siječnja 2017</w:t>
      </w:r>
      <w:r w:rsidRPr="001D58C0">
        <w:t xml:space="preserve">. godine određena je prodaja imovine u stečajnom postupku, te je na temelju navedenih odluka dostavljen Financijskoj agenciji zahtjev od </w:t>
      </w:r>
      <w:r w:rsidR="000A52DE">
        <w:t>11. siječnja 2017</w:t>
      </w:r>
      <w:r w:rsidRPr="001D58C0">
        <w:t>. godine za prodaju imovine.</w:t>
      </w:r>
    </w:p>
    <w:p w:rsidRDefault="009D180C" w:rsidP="00C8063F" w:rsidR="009D180C" w:rsidRPr="0001199F">
      <w:pPr>
        <w:ind w:firstLine="708"/>
        <w:jc w:val="both"/>
      </w:pPr>
      <w:r w:rsidRPr="0001199F">
        <w:t>Financijska agencija u dopisu klasa: O/110-10/1</w:t>
      </w:r>
      <w:r w:rsidR="000A52DE">
        <w:t>7</w:t>
      </w:r>
      <w:r w:rsidRPr="0001199F">
        <w:t>-01/</w:t>
      </w:r>
      <w:r w:rsidR="000A52DE">
        <w:t>25</w:t>
      </w:r>
      <w:r w:rsidRPr="0001199F">
        <w:t>, Ur.broj: 04-09-</w:t>
      </w:r>
      <w:r>
        <w:t>17</w:t>
      </w:r>
      <w:r w:rsidRPr="0001199F">
        <w:t>-</w:t>
      </w:r>
      <w:r w:rsidR="000A52DE">
        <w:t>10</w:t>
      </w:r>
      <w:r w:rsidRPr="0001199F">
        <w:t xml:space="preserve"> od </w:t>
      </w:r>
      <w:r w:rsidR="000A52DE">
        <w:t>25</w:t>
      </w:r>
      <w:r w:rsidRPr="0001199F">
        <w:t xml:space="preserve">. </w:t>
      </w:r>
      <w:r>
        <w:t>siječnja 2017</w:t>
      </w:r>
      <w:r w:rsidRPr="0001199F">
        <w:t xml:space="preserve">. godine (list spisa </w:t>
      </w:r>
      <w:r w:rsidR="000A52DE">
        <w:t>273</w:t>
      </w:r>
      <w:r w:rsidRPr="0001199F">
        <w:t>) navodi da na račun Financijske agencije nije evidentirana uplata stečajnog upravitelja u ime i za račun stečajnog dužnika na ime predujma za pokriće troškova provedbe prodaje elektroničkom javnom dražbom.</w:t>
      </w:r>
    </w:p>
    <w:p w:rsidRDefault="001D58C0" w:rsidP="001D58C0" w:rsidR="001D58C0" w:rsidRPr="00F436CF">
      <w:pPr>
        <w:jc w:val="both"/>
        <w:rPr>
          <w:b/>
        </w:rPr>
      </w:pPr>
      <w:r w:rsidRPr="001D58C0">
        <w:tab/>
        <w:t>Prema čl. 247. Stečajnog zakona (</w:t>
      </w:r>
      <w:r w:rsidR="00F436CF">
        <w:t>Narodne novine</w:t>
      </w:r>
      <w:r w:rsidRPr="001D58C0">
        <w:t xml:space="preserve"> 71/15,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1D58C0" w:rsidP="007E0EE0" w:rsidR="001D58C0" w:rsidRPr="001D58C0">
      <w:pPr>
        <w:jc w:val="both"/>
      </w:pPr>
      <w:r w:rsidRPr="001D58C0">
        <w:t xml:space="preserve"> </w:t>
      </w:r>
      <w:r w:rsidRPr="001D58C0">
        <w:tab/>
        <w:t>Prema Pravilniku o načinu i postupku provedbe prodaje nekretnina i pokretnina u ovršnom postupku (N</w:t>
      </w:r>
      <w:r w:rsidR="00F436CF">
        <w:t>arodne novine</w:t>
      </w:r>
      <w:r w:rsidRPr="001D58C0">
        <w:t xml:space="preserv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w:t>
      </w:r>
      <w:r w:rsidRPr="001D58C0">
        <w:lastRenderedPageBreak/>
        <w:t>ovrhovoditelja. Troškovi unovčenja će se namiriti iz postignute kupovnine, a sve sukladno Stečajnom zakonu koji je u ovom slučaju lex specialis.</w:t>
      </w:r>
    </w:p>
    <w:p w:rsidRDefault="001D58C0" w:rsidP="001D58C0" w:rsidR="001D58C0" w:rsidRPr="001D58C0">
      <w:pPr>
        <w:jc w:val="both"/>
      </w:pPr>
      <w:r w:rsidRPr="001D58C0">
        <w:tab/>
        <w:t>Zbog navedenog, na temelju spomenutog propisa i čl. 247., u s</w:t>
      </w:r>
      <w:r w:rsidR="00F436CF">
        <w:t xml:space="preserve">vezi s čl. 18. Stečajnog zakona, </w:t>
      </w:r>
      <w:r w:rsidRPr="001D58C0">
        <w:t>odlučeno je kao u izreci.</w:t>
      </w:r>
    </w:p>
    <w:p w:rsidRDefault="001D58C0" w:rsidP="001D58C0" w:rsidR="001D58C0" w:rsidRPr="001D58C0">
      <w:pPr>
        <w:jc w:val="both"/>
      </w:pPr>
    </w:p>
    <w:p w:rsidRDefault="001D58C0" w:rsidP="007E0EE0" w:rsidR="001D58C0" w:rsidRPr="007E0EE0">
      <w:pPr>
        <w:jc w:val="center"/>
      </w:pPr>
      <w:r w:rsidRPr="007E0EE0">
        <w:t xml:space="preserve">U </w:t>
      </w:r>
      <w:r w:rsidR="005844DD">
        <w:t xml:space="preserve">Zadru, </w:t>
      </w:r>
      <w:r w:rsidR="000A52DE">
        <w:t>8</w:t>
      </w:r>
      <w:r w:rsidR="00A5774F">
        <w:t>. veljače</w:t>
      </w:r>
      <w:r w:rsidR="008C564C">
        <w:t xml:space="preserve"> 2017.</w:t>
      </w:r>
    </w:p>
    <w:p w:rsidRDefault="001D58C0" w:rsidP="001D58C0" w:rsidR="001D58C0" w:rsidRPr="001D58C0"/>
    <w:p w:rsidRDefault="001D58C0" w:rsidP="007E0EE0" w:rsidR="001D58C0">
      <w:pPr>
        <w:jc w:val="right"/>
      </w:pPr>
      <w:r w:rsidRPr="001D58C0">
        <w:rPr>
          <w:b/>
        </w:rPr>
        <w:tab/>
      </w:r>
      <w:r w:rsidRPr="001D58C0">
        <w:rPr>
          <w:b/>
        </w:rPr>
        <w:tab/>
      </w:r>
      <w:r w:rsidRPr="001D58C0">
        <w:rPr>
          <w:b/>
        </w:rPr>
        <w:tab/>
      </w:r>
      <w:r w:rsidRPr="001D58C0">
        <w:rPr>
          <w:b/>
        </w:rPr>
        <w:tab/>
      </w:r>
      <w:r w:rsidRPr="001D58C0">
        <w:rPr>
          <w:b/>
        </w:rPr>
        <w:tab/>
      </w:r>
      <w:r w:rsidRPr="001D58C0">
        <w:rPr>
          <w:b/>
        </w:rPr>
        <w:tab/>
      </w:r>
      <w:r w:rsidRPr="001D58C0">
        <w:rPr>
          <w:b/>
        </w:rPr>
        <w:tab/>
      </w:r>
      <w:r w:rsidRPr="001D58C0">
        <w:rPr>
          <w:b/>
        </w:rPr>
        <w:tab/>
      </w:r>
      <w:r w:rsidR="007E0EE0">
        <w:t>Sutkinja:</w:t>
      </w:r>
    </w:p>
    <w:p w:rsidRDefault="007E0EE0" w:rsidP="007E0EE0" w:rsidR="007E0EE0" w:rsidRPr="007E0EE0">
      <w:pPr>
        <w:jc w:val="right"/>
      </w:pPr>
      <w:r>
        <w:t>Ardena Bajlo</w:t>
      </w:r>
    </w:p>
    <w:p w:rsidRDefault="001D58C0" w:rsidP="001D58C0" w:rsidR="001D58C0" w:rsidRPr="001D58C0">
      <w:pPr>
        <w:rPr>
          <w:b/>
        </w:rPr>
      </w:pPr>
    </w:p>
    <w:p w:rsidRDefault="001D58C0" w:rsidP="001D58C0" w:rsidR="001D58C0" w:rsidRPr="001D58C0">
      <w:pPr>
        <w:rPr>
          <w:b/>
        </w:rPr>
      </w:pPr>
    </w:p>
    <w:p w:rsidRDefault="001D58C0" w:rsidP="001D58C0" w:rsidR="001D58C0" w:rsidRPr="00F436CF"/>
    <w:p w:rsidRDefault="001D58C0" w:rsidP="001D58C0" w:rsidR="001D58C0" w:rsidRPr="00F436CF"/>
    <w:p w:rsidRDefault="001D58C0" w:rsidP="001D58C0" w:rsidR="001D58C0" w:rsidRPr="00F436CF">
      <w:r w:rsidRPr="00F436CF">
        <w:t>POUKA O PRAVNOM LIJEKU</w:t>
      </w:r>
    </w:p>
    <w:p w:rsidRDefault="001D58C0" w:rsidP="001D58C0" w:rsidR="001D58C0" w:rsidRPr="00F436CF">
      <w:r w:rsidRPr="00F436CF">
        <w:t xml:space="preserve">Protiv ovog zaključka nije dopušteno je izjaviti žalbu. </w:t>
      </w:r>
    </w:p>
    <w:p w:rsidRDefault="001D58C0" w:rsidP="001D58C0" w:rsidR="001D58C0" w:rsidRPr="00F436CF"/>
    <w:p w:rsidRDefault="001D58C0" w:rsidP="001D58C0" w:rsidR="001D58C0" w:rsidRPr="00F436CF"/>
    <w:p w:rsidRDefault="007E0EE0" w:rsidP="001D58C0" w:rsidR="001D58C0" w:rsidRPr="00F436CF">
      <w:r w:rsidRPr="00F436CF">
        <w:t>DNA</w:t>
      </w:r>
      <w:r w:rsidR="001D58C0" w:rsidRPr="00F436CF">
        <w:t>:</w:t>
      </w:r>
    </w:p>
    <w:p w:rsidRDefault="001D58C0" w:rsidP="001D58C0" w:rsidR="001D58C0" w:rsidRPr="00F436CF">
      <w:r w:rsidRPr="00F436CF">
        <w:t>- Financijska agencija RC Split,  putem e oglasne ploče,</w:t>
      </w:r>
    </w:p>
    <w:p w:rsidRDefault="001D58C0" w:rsidP="001D58C0" w:rsidR="001D58C0" w:rsidRPr="00F436CF">
      <w:r w:rsidRPr="00F436CF">
        <w:t>- stečajni upravitelj, putem e oglasne ploče.</w:t>
      </w:r>
    </w:p>
    <w:p w:rsidRDefault="001E203A" w:rsidP="001D58C0" w:rsidR="001E203A" w:rsidRPr="00F436CF">
      <w:pPr>
        <w:pStyle w:val="Tijeloteksta"/>
        <w:ind w:firstLine="708"/>
        <w:rPr>
          <w:szCs w:val="24"/>
        </w:rPr>
      </w:pPr>
    </w:p>
    <w:sectPr w:rsidR="001E203A" w:rsidRPr="00F436C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3AF52C2"/>
    <w:multiLevelType w:val="hybridMultilevel"/>
    <w:tmpl w:val="C41032C4"/>
    <w:lvl w:tplc="D34223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2916"/>
    <w:rsid w:val="000A52DE"/>
    <w:rsid w:val="001D58C0"/>
    <w:rsid w:val="001E203A"/>
    <w:rsid w:val="002275DA"/>
    <w:rsid w:val="00272916"/>
    <w:rsid w:val="005844DD"/>
    <w:rsid w:val="00591E71"/>
    <w:rsid w:val="006B4A1A"/>
    <w:rsid w:val="006F72AB"/>
    <w:rsid w:val="007E0EE0"/>
    <w:rsid w:val="00882A08"/>
    <w:rsid w:val="00890016"/>
    <w:rsid w:val="008C564C"/>
    <w:rsid w:val="008F580E"/>
    <w:rsid w:val="009D180C"/>
    <w:rsid w:val="00A33A37"/>
    <w:rsid w:val="00A5774F"/>
    <w:rsid w:val="00C8063F"/>
    <w:rsid w:val="00E80F20"/>
    <w:rsid w:val="00E838F4"/>
    <w:rsid w:val="00F436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2916"/>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qFormat/>
    <w:rsid w:val="00272916"/>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72916"/>
    <w:pPr>
      <w:ind w:left="720"/>
      <w:contextualSpacing/>
    </w:pPr>
  </w:style>
  <w:style w:customStyle="true" w:styleId="Naslov2Char" w:type="character">
    <w:name w:val="Naslov 2 Char"/>
    <w:basedOn w:val="Zadanifontodlomka"/>
    <w:link w:val="Naslov2"/>
    <w:rsid w:val="00272916"/>
    <w:rPr>
      <w:rFonts w:cs="Times New Roman" w:eastAsia="Times New Roman" w:hAnsi="Times New Roman" w:ascii="Times New Roman"/>
      <w:b/>
      <w:sz w:val="24"/>
      <w:szCs w:val="20"/>
      <w:lang w:eastAsia="hr-HR"/>
    </w:rPr>
  </w:style>
  <w:style w:styleId="Tijeloteksta" w:type="paragraph">
    <w:name w:val="Body Text"/>
    <w:basedOn w:val="Normal"/>
    <w:link w:val="TijelotekstaChar"/>
    <w:rsid w:val="00272916"/>
    <w:pPr>
      <w:jc w:val="both"/>
    </w:pPr>
    <w:rPr>
      <w:szCs w:val="20"/>
    </w:rPr>
  </w:style>
  <w:style w:customStyle="true" w:styleId="TijelotekstaChar" w:type="character">
    <w:name w:val="Tijelo teksta Char"/>
    <w:basedOn w:val="Zadanifontodlomka"/>
    <w:link w:val="Tijeloteksta"/>
    <w:rsid w:val="00272916"/>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882A08"/>
    <w:rPr>
      <w:color w:val="808080"/>
      <w:bdr w:space="0" w:sz="0" w:color="auto" w:val="none"/>
      <w:shd w:fill="auto" w:color="auto" w:val="clear"/>
    </w:rPr>
  </w:style>
  <w:style w:customStyle="true" w:styleId="eSPISCCParagraphDefaultFont" w:type="character">
    <w:name w:val="eSPIS_CC_Paragraph Default Font"/>
    <w:basedOn w:val="Zadanifontodlomka"/>
    <w:rsid w:val="00882A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2A08"/>
    <w:rPr>
      <w:bdr w:space="0" w:sz="0" w:color="auto" w:val="none"/>
      <w:shd w:fill="FFFFCC" w:color="auto" w:val="clear"/>
      <w:lang w:val="hr-HR"/>
    </w:rPr>
  </w:style>
  <w:style w:customStyle="true" w:styleId="PozadinaSvijetloCrvena" w:type="character">
    <w:name w:val="Pozadina_SvijetloCrvena"/>
    <w:basedOn w:val="eSPISCCParagraphDefaultFont"/>
    <w:rsid w:val="00882A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2A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2916"/>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qFormat/>
    <w:rsid w:val="00272916"/>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72916"/>
    <w:pPr>
      <w:ind w:left="720"/>
      <w:contextualSpacing/>
    </w:pPr>
  </w:style>
  <w:style w:customStyle="1" w:styleId="Naslov2Char" w:type="character">
    <w:name w:val="Naslov 2 Char"/>
    <w:basedOn w:val="Zadanifontodlomka"/>
    <w:link w:val="Naslov2"/>
    <w:rsid w:val="00272916"/>
    <w:rPr>
      <w:rFonts w:ascii="Times New Roman" w:cs="Times New Roman" w:eastAsia="Times New Roman" w:hAnsi="Times New Roman"/>
      <w:b/>
      <w:sz w:val="24"/>
      <w:szCs w:val="20"/>
      <w:lang w:eastAsia="hr-HR"/>
    </w:rPr>
  </w:style>
  <w:style w:styleId="Tijeloteksta" w:type="paragraph">
    <w:name w:val="Body Text"/>
    <w:basedOn w:val="Normal"/>
    <w:link w:val="TijelotekstaChar"/>
    <w:rsid w:val="00272916"/>
    <w:pPr>
      <w:jc w:val="both"/>
    </w:pPr>
    <w:rPr>
      <w:szCs w:val="20"/>
    </w:rPr>
  </w:style>
  <w:style w:customStyle="1" w:styleId="TijelotekstaChar" w:type="character">
    <w:name w:val="Tijelo teksta Char"/>
    <w:basedOn w:val="Zadanifontodlomka"/>
    <w:link w:val="Tijeloteksta"/>
    <w:rsid w:val="00272916"/>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882A08"/>
    <w:rPr>
      <w:color w:val="808080"/>
      <w:bdr w:color="auto" w:space="0" w:sz="0" w:val="none"/>
      <w:shd w:color="auto" w:fill="auto" w:val="clear"/>
    </w:rPr>
  </w:style>
  <w:style w:customStyle="1" w:styleId="eSPISCCParagraphDefaultFont" w:type="character">
    <w:name w:val="eSPIS_CC_Paragraph Default Font"/>
    <w:basedOn w:val="Zadanifontodlomka"/>
    <w:rsid w:val="00882A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2A08"/>
    <w:rPr>
      <w:bdr w:color="auto" w:space="0" w:sz="0" w:val="none"/>
      <w:shd w:color="auto" w:fill="FFFFCC" w:val="clear"/>
      <w:lang w:val="hr-HR"/>
    </w:rPr>
  </w:style>
  <w:style w:customStyle="1" w:styleId="PozadinaSvijetloCrvena" w:type="character">
    <w:name w:val="Pozadina_SvijetloCrvena"/>
    <w:basedOn w:val="eSPISCCParagraphDefaultFont"/>
    <w:rsid w:val="00882A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2A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2015.</izvorni_sadrzaj>
    <derivirana_varijabla naziv="DomainObject.Predmet.DatumOsnivanja_1">9.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St-23/2015</izvorni_sadrzaj>
    <derivirana_varijabla naziv="DomainObject.Predmet.OznakaBroj_1">St-23/2015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FUZUL INTERNATIONAL društvo s ograničenom odgovornošću za poslovne usluge i trgovinu</izvorni_sadrzaj>
    <derivirana_varijabla naziv="DomainObject.Predmet.StrankaFormated_1">  FUZUL INTERNATIONAL društvo s ograničenom odgovornošću za poslovne usluge i trgovinu</derivirana_varijabla>
  </DomainObject.Predmet.StrankaFormated>
  <DomainObject.Predmet.StrankaFormatedOIB>
    <izvorni_sadrzaj>  FUZUL INTERNATIONAL društvo s ograničenom odgovornošću za poslovne usluge i trgovinu, OIB 40314449316</izvorni_sadrzaj>
    <derivirana_varijabla naziv="DomainObject.Predmet.StrankaFormatedOIB_1">  FUZUL INTERNATIONAL društvo s ograničenom odgovornošću za poslovne usluge i trgovinu, OIB 40314449316</derivirana_varijabla>
  </DomainObject.Predmet.StrankaFormatedOIB>
  <DomainObject.Predmet.StrankaFormatedWithAdress>
    <izvorni_sadrzaj> FUZUL INTERNATIONAL društvo s ograničenom odgovornošću za poslovne usluge i trgovinu, Ulica Andrije Hebranga 7, 23000 Zadar</izvorni_sadrzaj>
    <derivirana_varijabla naziv="DomainObject.Predmet.StrankaFormatedWithAdress_1"> FUZUL INTERNATIONAL društvo s ograničenom odgovornošću za poslovne usluge i trgovinu, Ulica Andrije Hebranga 7, 23000 Zadar</derivirana_varijabla>
  </DomainObject.Predmet.StrankaFormatedWithAdress>
  <DomainObject.Predmet.StrankaFormatedWithAdressOIB>
    <izvorni_sadrzaj> FUZUL INTERNATIONAL društvo s ograničenom odgovornošću za poslovne usluge i trgovinu, OIB 40314449316, Ulica Andrije Hebranga 7, 23000 Zadar</izvorni_sadrzaj>
    <derivirana_varijabla naziv="DomainObject.Predmet.StrankaFormatedWithAdressOIB_1"> FUZUL INTERNATIONAL društvo s ograničenom odgovornošću za poslovne usluge i trgovinu, OIB 40314449316, Ulica Andrije Hebranga 7, 23000 Zadar</derivirana_varijabla>
  </DomainObject.Predmet.StrankaFormatedWithAdressOIB>
  <DomainObject.Predmet.StrankaWithAdress>
    <izvorni_sadrzaj>FUZUL INTERNATIONAL društvo s ograničenom odgovornošću za poslovne usluge i trgovinu Ulica Andrije Hebranga 7,23000 Zadar</izvorni_sadrzaj>
    <derivirana_varijabla naziv="DomainObject.Predmet.StrankaWithAdress_1">FUZUL INTERNATIONAL društvo s ograničenom odgovornošću za poslovne usluge i trgovinu Ulica Andrije Hebranga 7,23000 Zadar</derivirana_varijabla>
  </DomainObject.Predmet.StrankaWithAdress>
  <DomainObject.Predmet.StrankaWithAdressOIB>
    <izvorni_sadrzaj>FUZUL INTERNATIONAL društvo s ograničenom odgovornošću za poslovne usluge i trgovinu, OIB 40314449316, Ulica Andrije Hebranga 7,23000 Zadar</izvorni_sadrzaj>
    <derivirana_varijabla naziv="DomainObject.Predmet.StrankaWithAdressOIB_1">FUZUL INTERNATIONAL društvo s ograničenom odgovornošću za poslovne usluge i trgovinu, OIB 40314449316, Ulica Andrije Hebranga 7,23000 Zadar</derivirana_varijabla>
  </DomainObject.Predmet.StrankaWithAdressOIB>
  <DomainObject.Predmet.StrankaNazivFormated>
    <izvorni_sadrzaj>FUZUL INTERNATIONAL društvo s ograničenom odgovornošću za poslovne usluge i trgovinu</izvorni_sadrzaj>
    <derivirana_varijabla naziv="DomainObject.Predmet.StrankaNazivFormated_1">FUZUL INTERNATIONAL društvo s ograničenom odgovornošću za poslovne usluge i trgovinu</derivirana_varijabla>
  </DomainObject.Predmet.StrankaNazivFormated>
  <DomainObject.Predmet.StrankaNazivFormatedOIB>
    <izvorni_sadrzaj>FUZUL INTERNATIONAL društvo s ograničenom odgovornošću za poslovne usluge i trgovinu, OIB 40314449316</izvorni_sadrzaj>
    <derivirana_varijabla naziv="DomainObject.Predmet.StrankaNazivFormatedOIB_1">FUZUL INTERNATIONAL društvo s ograničenom odgovornošću za poslovne usluge i trgovinu, OIB 40314449316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FUZUL INTERNATIONAL društvo s ograničenom odgovornošću za poslovne usluge i trgovinu</item>
    </izvorni_sadrzaj>
    <derivirana_varijabla naziv="DomainObject.Predmet.StrankaListFormated_1">
      <item>FUZUL INTERNATIONAL društvo s ograničenom odgovornošću za poslovne usluge i trgovinu</item>
    </derivirana_varijabla>
  </DomainObject.Predmet.StrankaListFormated>
  <DomainObject.Predmet.StrankaListFormatedOIB>
    <izvorni_sadrzaj>
      <item>FUZUL INTERNATIONAL društvo s ograničenom odgovornošću za poslovne usluge i trgovinu, OIB 40314449316</item>
    </izvorni_sadrzaj>
    <derivirana_varijabla naziv="DomainObject.Predmet.StrankaListFormatedOIB_1">
      <item>FUZUL INTERNATIONAL društvo s ograničenom odgovornošću za poslovne usluge i trgovinu, OIB 40314449316</item>
    </derivirana_varijabla>
  </DomainObject.Predmet.StrankaListFormatedOIB>
  <DomainObject.Predmet.StrankaListFormatedWithAdress>
    <izvorni_sadrzaj>
      <item>FUZUL INTERNATIONAL društvo s ograničenom odgovornošću za poslovne usluge i trgovinu, Ulica Andrije Hebranga 7, 23000 Zadar</item>
    </izvorni_sadrzaj>
    <derivirana_varijabla naziv="DomainObject.Predmet.StrankaListFormatedWithAdress_1">
      <item>FUZUL INTERNATIONAL društvo s ograničenom odgovornošću za poslovne usluge i trgovinu, Ulica Andrije Hebranga 7, 23000 Zadar</item>
    </derivirana_varijabla>
  </DomainObject.Predmet.StrankaListFormatedWithAdress>
  <DomainObject.Predmet.StrankaListFormatedWithAdressOIB>
    <izvorni_sadrzaj>
      <item>FUZUL INTERNATIONAL društvo s ograničenom odgovornošću za poslovne usluge i trgovinu, OIB 40314449316, Ulica Andrije Hebranga 7, 23000 Zadar</item>
    </izvorni_sadrzaj>
    <derivirana_varijabla naziv="DomainObject.Predmet.StrankaListFormatedWithAdressOIB_1">
      <item>FUZUL INTERNATIONAL društvo s ograničenom odgovornošću za poslovne usluge i trgovinu, OIB 40314449316, Ulica Andrije Hebranga 7, 23000 Zadar</item>
    </derivirana_varijabla>
  </DomainObject.Predmet.StrankaListFormatedWithAdressOIB>
  <DomainObject.Predmet.StrankaListNazivFormated>
    <izvorni_sadrzaj>
      <item>FUZUL INTERNATIONAL društvo s ograničenom odgovornošću za poslovne usluge i trgovinu</item>
    </izvorni_sadrzaj>
    <derivirana_varijabla naziv="DomainObject.Predmet.StrankaListNazivFormated_1">
      <item>FUZUL INTERNATIONAL društvo s ograničenom odgovornošću za poslovne usluge i trgovinu</item>
    </derivirana_varijabla>
  </DomainObject.Predmet.StrankaListNazivFormated>
  <DomainObject.Predmet.StrankaListNazivFormatedOIB>
    <izvorni_sadrzaj>
      <item>FUZUL INTERNATIONAL društvo s ograničenom odgovornošću za poslovne usluge i trgovinu, OIB 40314449316</item>
    </izvorni_sadrzaj>
    <derivirana_varijabla naziv="DomainObject.Predmet.StrankaListNazivFormatedOIB_1">
      <item>FUZUL INTERNATIONAL društvo s ograničenom odgovornošću za poslovne usluge i trgovinu, OIB 40314449316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Željko Fuzul</item>
      <item>Antun Kovačević</item>
      <item>Gordan Vuletić</item>
    </izvorni_sadrzaj>
    <derivirana_varijabla naziv="DomainObject.Predmet.OstaliListFormated_1">
      <item>Željko Fuzul</item>
      <item>Antun Kovačević</item>
      <item>Gordan Vuletić</item>
    </derivirana_varijabla>
  </DomainObject.Predmet.OstaliListFormated>
  <DomainObject.Predmet.OstaliListFormatedOIB>
    <izvorni_sadrzaj>
      <item>Željko Fuzul</item>
      <item>Antun Kovačević, OIB 77489220307</item>
      <item>Gordan Vuletić</item>
    </izvorni_sadrzaj>
    <derivirana_varijabla naziv="DomainObject.Predmet.OstaliListFormatedOIB_1">
      <item>Željko Fuzul</item>
      <item>Antun Kovačević, OIB 77489220307</item>
      <item>Gordan Vuletić</item>
    </derivirana_varijabla>
  </DomainObject.Predmet.OstaliListFormatedOIB>
  <DomainObject.Predmet.OstaliListFormatedWithAdress>
    <izvorni_sadrzaj>
      <item>Željko Fuzul</item>
      <item>Antun Kovačević</item>
      <item>Gordan Vuletić</item>
    </izvorni_sadrzaj>
    <derivirana_varijabla naziv="DomainObject.Predmet.OstaliListFormatedWithAdress_1">
      <item>Željko Fuzul</item>
      <item>Antun Kovačević</item>
      <item>Gordan Vuletić</item>
    </derivirana_varijabla>
  </DomainObject.Predmet.OstaliListFormatedWithAdress>
  <DomainObject.Predmet.OstaliListFormatedWithAdressOIB>
    <izvorni_sadrzaj>
      <item>Željko Fuzul</item>
      <item>Antun Kovačević, OIB 77489220307</item>
      <item>Gordan Vuletić</item>
    </izvorni_sadrzaj>
    <derivirana_varijabla naziv="DomainObject.Predmet.OstaliListFormatedWithAdressOIB_1">
      <item>Željko Fuzul</item>
      <item>Antun Kovačević, OIB 77489220307</item>
      <item>Gordan Vuletić</item>
    </derivirana_varijabla>
  </DomainObject.Predmet.OstaliListFormatedWithAdressOIB>
  <DomainObject.Predmet.OstaliListNazivFormated>
    <izvorni_sadrzaj>
      <item>Željko Fuzul</item>
      <item>Antun Kovačević</item>
      <item>Gordan Vuletić</item>
    </izvorni_sadrzaj>
    <derivirana_varijabla naziv="DomainObject.Predmet.OstaliListNazivFormated_1">
      <item>Željko Fuzul</item>
      <item>Antun Kovačević</item>
      <item>Gordan Vuletić</item>
    </derivirana_varijabla>
  </DomainObject.Predmet.OstaliListNazivFormated>
  <DomainObject.Predmet.OstaliListNazivFormatedOIB>
    <izvorni_sadrzaj>
      <item>Željko Fuzul</item>
      <item>Antun Kovačević, OIB 77489220307</item>
      <item>Gordan Vuletić</item>
    </izvorni_sadrzaj>
    <derivirana_varijabla naziv="DomainObject.Predmet.OstaliListNazivFormatedOIB_1">
      <item>Željko Fuzul</item>
      <item>Antun Kovačević, OIB 77489220307</item>
      <item>Gordan Vuletić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FUZUL INTERNATIONAL društvo s ograničenom odgovornošću za poslovne usluge i trgovinu</izvorni_sadrzaj>
    <derivirana_varijabla naziv="DomainObject.Predmet.StrankaIDrugi_1">FUZUL INTERNATIONAL društvo s ograničenom odgovornošću za poslovne usluge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FUZUL INTERNATIONAL društvo s ograničenom odgovornošću za poslovne usluge i trgovinu, OIB 40314449316, Ulica Andrije Hebranga 7, 23000 Zadar</izvorni_sadrzaj>
    <derivirana_varijabla naziv="DomainObject.Predmet.StrankaIDrugiAdressOIB_1">FUZUL INTERNATIONAL društvo s ograničenom odgovornošću za poslovne usluge i trgovinu, OIB 40314449316, Ulica Andrije Hebranga 7, 23000 Zadar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FUZUL INTERNATIONAL društvo s ograničenom odgovornošću za poslovne usluge i trgovinu</item>
      <item>Željko Fuzul</item>
      <item>Antun Kovačević</item>
      <item>Gordan Vuletić</item>
    </izvorni_sadrzaj>
    <derivirana_varijabla naziv="DomainObject.Predmet.SudioniciListNaziv_1">
      <item>FUZUL INTERNATIONAL društvo s ograničenom odgovornošću za poslovne usluge i trgovinu</item>
      <item>Željko Fuzul</item>
      <item>Antun Kovačević</item>
      <item>Gordan Vuletić</item>
    </derivirana_varijabla>
  </DomainObject.Predmet.SudioniciListNaziv>
  <DomainObject.Predmet.SudioniciListAdressOIB>
    <izvorni_sadrzaj>
      <item>FUZUL INTERNATIONAL društvo s ograničenom odgovornošću za poslovne usluge i trgovinu, OIB 40314449316, Ulica Andrije Hebranga 7,23000 Zadar</item>
      <item>Željko Fuzul</item>
      <item>Antun Kovačević, OIB 77489220307</item>
      <item>Gordan Vuletić</item>
    </izvorni_sadrzaj>
    <derivirana_varijabla naziv="DomainObject.Predmet.SudioniciListAdressOIB_1">
      <item>FUZUL INTERNATIONAL društvo s ograničenom odgovornošću za poslovne usluge i trgovinu, OIB 40314449316, Ulica Andrije Hebranga 7,23000 Zadar</item>
      <item>Željko Fuzul</item>
      <item>Antun Kovačević, OIB 77489220307</item>
      <item>Gordan Vuletić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40314449316</item>
      <item>, OIB null</item>
      <item>, OIB 77489220307</item>
      <item>, OIB null</item>
    </izvorni_sadrzaj>
    <derivirana_varijabla naziv="DomainObject.Predmet.SudioniciListNazivOIB_1">
      <item>, OIB 40314449316</item>
      <item>, OIB null</item>
      <item>, OIB 77489220307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Kovačević, OIB 77489220307, P.D.G. Krambergera 13, 23000 Zadar</item>
    </izvorni_sadrzaj>
    <derivirana_varijabla naziv="DomainObject.Predmet.StecajniUpraviteljiListAddressOIB_1">
      <item>Antun Kovačević, OIB 77489220307, P.D.G. Krambergera 13, 23000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465</properties:Words>
  <properties:Characters>2549</properties:Characters>
  <properties:Lines>69</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2017-02-08T11:53:00Z</dcterms:created>
  <dc:creator>Martina Kalmeta</dc:creator>
  <cp:lastModifiedBy>wsadmin</cp:lastModifiedBy>
  <cp:lastPrinted>2017-02-03T13:07:00Z</cp:lastPrinted>
  <dcterms:modified xmlns:xsi="http://www.w3.org/2001/XMLSchema-instance" xsi:type="dcterms:W3CDTF">2017-02-08T12:07:00Z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