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f8a6" w14:paraId="ad9f8a6" w:rsidRDefault="00187406" w:rsidP="00187406" w:rsidR="00187406" w:rsidRPr="00187406">
      <w:pPr>
        <w15:collapsed w:val="false"/>
      </w:pPr>
      <w:bookmarkStart w:name="_GoBack" w:id="0"/>
      <w:bookmarkEnd w:id="0"/>
      <w:r w:rsidRPr="00187406">
        <w:t xml:space="preserve">           </w:t>
      </w:r>
      <w:r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C12105" w:rsidR="00C12105" w:rsidRPr="001536D6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  <w:r w:rsidR="00F46E76" w:rsidRPr="001536D6">
        <w:t xml:space="preserve">                              </w:t>
      </w:r>
    </w:p>
    <w:p w:rsidRDefault="00C12105" w:rsidP="00C12105" w:rsidR="00187406">
      <w:r w:rsidRPr="001536D6">
        <w:t xml:space="preserve">                                   </w:t>
      </w:r>
      <w:r w:rsidR="00645D4E" w:rsidRPr="001536D6">
        <w:t xml:space="preserve">                              </w:t>
      </w:r>
      <w:r w:rsidRPr="001536D6">
        <w:t xml:space="preserve">                                  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C656DE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kao sucu pojedincu, </w:t>
      </w:r>
      <w:r w:rsidR="00187406" w:rsidRPr="00187406">
        <w:t xml:space="preserve">u postupku povodom prijedloga predlagatelja – dužnika </w:t>
      </w:r>
      <w:r w:rsidR="00677D22" w:rsidRPr="00312BEC">
        <w:t>ELEKTRIS d.o.o. Split, Doverska 1, OIB: 20584469601</w:t>
      </w:r>
      <w:r w:rsidR="00187406" w:rsidRPr="00187406">
        <w:t>, za sklapanje predstečajne nagodbe,</w:t>
      </w:r>
      <w:r w:rsidR="00187406">
        <w:t xml:space="preserve"> </w:t>
      </w:r>
      <w:r w:rsidRPr="004D4E07">
        <w:t xml:space="preserve">dana </w:t>
      </w:r>
      <w:r w:rsidR="00187406">
        <w:t>16. rujna</w:t>
      </w:r>
      <w:r w:rsidR="009B4A11">
        <w:t xml:space="preserve"> 2015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C656DE" w:rsidP="00C12105" w:rsidR="00C12105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4D4E07" w:rsidP="006C489E" w:rsidR="004A019C">
      <w:pPr>
        <w:ind w:firstLine="708"/>
        <w:jc w:val="both"/>
      </w:pPr>
      <w:r>
        <w:t>Zbog službene spriječenosti</w:t>
      </w:r>
      <w:r w:rsidR="006C489E">
        <w:t xml:space="preserve"> uređujuće sutkinje </w:t>
      </w:r>
      <w:r>
        <w:t>r</w:t>
      </w:r>
      <w:r w:rsidRPr="004D4E07">
        <w:t xml:space="preserve">očište </w:t>
      </w:r>
      <w:r>
        <w:t xml:space="preserve">određeno </w:t>
      </w:r>
      <w:r w:rsidRPr="004D4E07">
        <w:t xml:space="preserve">za dan </w:t>
      </w:r>
      <w:r w:rsidR="00187406">
        <w:t>12. listop</w:t>
      </w:r>
      <w:r w:rsidR="00677D22">
        <w:t>ada 2015. godine sa početkom u 12</w:t>
      </w:r>
      <w:r w:rsidR="00187406">
        <w:t>:</w:t>
      </w:r>
      <w:r w:rsidRPr="004D4E07">
        <w:t>00 sati</w:t>
      </w:r>
      <w:r w:rsidR="00187406">
        <w:t xml:space="preserve"> preuriče se za </w:t>
      </w:r>
      <w:r w:rsidR="00187406" w:rsidRPr="00187406">
        <w:rPr>
          <w:b/>
          <w:u w:val="single"/>
        </w:rPr>
        <w:t>da</w:t>
      </w:r>
      <w:r w:rsidR="00677D22">
        <w:rPr>
          <w:b/>
          <w:u w:val="single"/>
        </w:rPr>
        <w:t>n 14. listopada 2015. godine u 12</w:t>
      </w:r>
      <w:r w:rsidR="00187406" w:rsidRPr="00187406">
        <w:rPr>
          <w:b/>
          <w:u w:val="single"/>
        </w:rPr>
        <w:t>:00 sati</w:t>
      </w:r>
      <w:r w:rsidR="00187406">
        <w:t>.</w:t>
      </w:r>
    </w:p>
    <w:p w:rsidRDefault="000042F0" w:rsidP="000042F0" w:rsidR="000042F0">
      <w:pPr>
        <w:spacing w:before="100"/>
        <w:ind w:left="1429"/>
        <w:jc w:val="both"/>
      </w:pPr>
    </w:p>
    <w:p w:rsidRDefault="00C12105" w:rsidP="002A47D9" w:rsidR="00C12105" w:rsidRPr="001536D6">
      <w:pPr>
        <w:jc w:val="center"/>
      </w:pPr>
      <w:r w:rsidRPr="001536D6">
        <w:t xml:space="preserve">U Splitu, </w:t>
      </w:r>
      <w:r w:rsidR="00187406">
        <w:t>16. rujna</w:t>
      </w:r>
      <w:r w:rsidR="00792667">
        <w:t xml:space="preserve"> 2015</w:t>
      </w:r>
      <w:r w:rsidR="00E74386" w:rsidRPr="001536D6">
        <w:t>. godine</w:t>
      </w:r>
    </w:p>
    <w:p w:rsidRDefault="00C12105" w:rsidP="00C12105" w:rsidR="00C12105" w:rsidRPr="001536D6">
      <w:pPr>
        <w:ind w:left="708"/>
        <w:jc w:val="both"/>
      </w:pP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>Protiv ovog zaključk</w:t>
      </w:r>
      <w:r w:rsidR="00C12105" w:rsidRPr="001536D6">
        <w:t>a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E513FE" w:rsidP="00C12105" w:rsidR="00E513FE" w:rsidRPr="001536D6"/>
    <w:p w:rsidRDefault="00E513FE" w:rsidP="00E513FE" w:rsidR="00E513FE" w:rsidRPr="001536D6">
      <w:r w:rsidRPr="001536D6">
        <w:t>DNA:</w:t>
      </w:r>
    </w:p>
    <w:p w:rsidRDefault="004D4E07" w:rsidP="00187406" w:rsidR="004A019C">
      <w:pPr>
        <w:numPr>
          <w:ilvl w:val="0"/>
          <w:numId w:val="4"/>
        </w:numPr>
      </w:pPr>
      <w:r>
        <w:t>predlagatelju-</w:t>
      </w:r>
      <w:r w:rsidR="00187406">
        <w:t>dužniku</w:t>
      </w:r>
    </w:p>
    <w:p w:rsidRDefault="00187406" w:rsidP="00187406" w:rsidR="00187406">
      <w:pPr>
        <w:numPr>
          <w:ilvl w:val="0"/>
          <w:numId w:val="4"/>
        </w:numPr>
        <w:jc w:val="both"/>
      </w:pPr>
      <w:r>
        <w:t xml:space="preserve">e-oglasna ploča ovog suda </w:t>
      </w:r>
    </w:p>
    <w:p w:rsidRDefault="00187406" w:rsidP="007A5981" w:rsidR="00C656DE">
      <w:pPr>
        <w:numPr>
          <w:ilvl w:val="0"/>
          <w:numId w:val="4"/>
        </w:numPr>
      </w:pPr>
      <w:r>
        <w:t>FINA-i uz dopis</w:t>
      </w:r>
    </w:p>
    <w:p w:rsidRDefault="00E513FE" w:rsidP="00E513FE" w:rsidR="00E513FE" w:rsidRPr="001536D6">
      <w:pPr>
        <w:numPr>
          <w:ilvl w:val="0"/>
          <w:numId w:val="4"/>
        </w:numPr>
      </w:pPr>
      <w:r w:rsidRPr="001536D6">
        <w:t>u spis</w:t>
      </w: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D76" w:rsidR="00BC0D76">
      <w:r>
        <w:separator/>
      </w:r>
    </w:p>
  </w:endnote>
  <w:endnote w:id="0" w:type="continuationSeparator">
    <w:p w:rsidRDefault="00BC0D76" w:rsidR="00BC0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D76" w:rsidR="00BC0D76">
      <w:r>
        <w:separator/>
      </w:r>
    </w:p>
  </w:footnote>
  <w:footnote w:id="0" w:type="continuationSeparator">
    <w:p w:rsidRDefault="00BC0D76" w:rsidR="00BC0D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187406">
      <w:t>Stpn-</w:t>
    </w:r>
    <w:r w:rsidR="00677D22">
      <w:t>12</w:t>
    </w:r>
    <w:r w:rsidR="001874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D3459"/>
    <w:rsid w:val="001150C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41686"/>
    <w:rsid w:val="0035772B"/>
    <w:rsid w:val="00387D0A"/>
    <w:rsid w:val="003E598E"/>
    <w:rsid w:val="00466597"/>
    <w:rsid w:val="00466DD1"/>
    <w:rsid w:val="00496761"/>
    <w:rsid w:val="004A019C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77D22"/>
    <w:rsid w:val="00693D2B"/>
    <w:rsid w:val="006B1C7C"/>
    <w:rsid w:val="006C3A59"/>
    <w:rsid w:val="006C489E"/>
    <w:rsid w:val="00726B5E"/>
    <w:rsid w:val="007308A0"/>
    <w:rsid w:val="00730D04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F0F94"/>
    <w:rsid w:val="00D40C23"/>
    <w:rsid w:val="00D60771"/>
    <w:rsid w:val="00D63C5B"/>
    <w:rsid w:val="00DC4015"/>
    <w:rsid w:val="00DD7B20"/>
    <w:rsid w:val="00E320AB"/>
    <w:rsid w:val="00E37760"/>
    <w:rsid w:val="00E513FE"/>
    <w:rsid w:val="00E74386"/>
    <w:rsid w:val="00E85570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7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B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B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B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B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7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B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B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B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B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Stpn-12/2015</izvorni_sadrzaj>
    <derivirana_varijabla naziv="DomainObject.Predmet.OznakaBroj_1">Stpn-12/2015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ELEKTRIS, d.o.o. za projektiranje, proizvodnju, montažu, unutarnju i vanjsku trgovinu električnim proizvodima</izvorni_sadrzaj>
    <derivirana_varijabla naziv="DomainObject.Predmet.StrankaFormated_1">  ELEKTRIS, d.o.o. za projektiranje, proizvodnju, montažu, unutarnju i vanjsku trgovinu električnim proizvodima</derivirana_varijabla>
  </DomainObject.Predmet.StrankaFormated>
  <DomainObject.Predmet.StrankaFormatedOIB>
    <izvorni_sadrzaj>  ELEKTRIS, d.o.o. za projektiranje, proizvodnju, montažu, unutarnju i vanjsku trgovinu električnim proizvodima, OIB 20584469601</izvorni_sadrzaj>
    <derivirana_varijabla naziv="DomainObject.Predmet.StrankaFormatedOIB_1">  ELEKTRIS, d.o.o. za projektiranje, proizvodnju, montažu, unutarnju i vanjsku trgovinu električnim proizvodima, OIB 20584469601</derivirana_varijabla>
  </DomainObject.Predmet.StrankaFormatedOIB>
  <DomainObject.Predmet.StrankaFormatedWithAdress>
    <izvorni_sadrzaj> ELEKTRIS, d.o.o. za projektiranje, proizvodnju, montažu, unutarnju i vanjsku trgovinu električnim proizvodima, Doverska 1, 21000 Split</izvorni_sadrzaj>
    <derivirana_varijabla naziv="DomainObject.Predmet.StrankaFormatedWithAdress_1"> ELEKTRIS, d.o.o. za projektiranje, proizvodnju, montažu, unutarnju i vanjsku trgovinu električnim proizvodima, Doverska 1, 21000 Split</derivirana_varijabla>
  </DomainObject.Predmet.StrankaFormatedWithAdress>
  <DomainObject.Predmet.StrankaFormatedWithAdressOIB>
    <izvorni_sadrzaj> ELEKTRIS, d.o.o. za projektiranje, proizvodnju, montažu, unutarnju i vanjsku trgovinu električnim proizvodima, OIB 20584469601, Doverska 1, 21000 Split</izvorni_sadrzaj>
    <derivirana_varijabla naziv="DomainObject.Predmet.StrankaFormatedWithAdressOIB_1"> ELEKTRIS, d.o.o. za projektiranje, proizvodnju, montažu, unutarnju i vanjsku trgovinu električnim proizvodima, OIB 20584469601, Doverska 1, 21000 Split</derivirana_varijabla>
  </DomainObject.Predmet.StrankaFormatedWithAdressOIB>
  <DomainObject.Predmet.StrankaWithAdress>
    <izvorni_sadrzaj>ELEKTRIS, d.o.o. za projektiranje, proizvodnju, montažu, unutarnju i vanjsku trgovinu električnim proizvodima Doverska 1,21000 Split</izvorni_sadrzaj>
    <derivirana_varijabla naziv="DomainObject.Predmet.StrankaWithAdress_1">ELEKTRIS, d.o.o. za projektiranje, proizvodnju, montažu, unutarnju i vanjsku trgovinu električnim proizvodima Doverska 1,21000 Split</derivirana_varijabla>
  </DomainObject.Predmet.StrankaWithAdress>
  <DomainObject.Predmet.StrankaWithAdressOIB>
    <izvorni_sadrzaj>ELEKTRIS, d.o.o. za projektiranje, proizvodnju, montažu, unutarnju i vanjsku trgovinu električnim proizvodima, OIB 20584469601, Doverska 1,21000 Split</izvorni_sadrzaj>
    <derivirana_varijabla naziv="DomainObject.Predmet.StrankaWithAdressOIB_1">ELEKTRIS, d.o.o. za projektiranje, proizvodnju, montažu, unutarnju i vanjsku trgovinu električnim proizvodima, OIB 20584469601, Doverska 1,21000 Split</derivirana_varijabla>
  </DomainObject.Predmet.StrankaWithAdressOIB>
  <DomainObject.Predmet.StrankaNazivFormated>
    <izvorni_sadrzaj>ELEKTRIS, d.o.o. za projektiranje, proizvodnju, montažu, unutarnju i vanjsku trgovinu električnim proizvodima</izvorni_sadrzaj>
    <derivirana_varijabla naziv="DomainObject.Predmet.StrankaNazivFormated_1">ELEKTRIS, d.o.o. za projektiranje, proizvodnju, montažu, unutarnju i vanjsku trgovinu električnim proizvodima</derivirana_varijabla>
  </DomainObject.Predmet.StrankaNazivFormated>
  <DomainObject.Predmet.StrankaNazivFormatedOIB>
    <izvorni_sadrzaj>ELEKTRIS, d.o.o. za projektiranje, proizvodnju, montažu, unutarnju i vanjsku trgovinu električnim proizvodima, OIB 20584469601</izvorni_sadrzaj>
    <derivirana_varijabla naziv="DomainObject.Predmet.StrankaNazivFormatedOIB_1">ELEKTRIS, d.o.o. za projektiranje, proizvodnju, montažu, unutarnju i vanjsku trgovinu električnim proizvodima, OIB 20584469601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ELEKTRIS, d.o.o. za projektiranje, proizvodnju, montažu, unutarnju i vanjsku trgovinu električnim proizvodima</item>
    </izvorni_sadrzaj>
    <derivirana_varijabla naziv="DomainObject.Predmet.StrankaListFormated_1">
      <item>ELEKTRIS, d.o.o. za projektiranje, proizvodnju, montažu, unutarnju i vanjsku trgovinu električnim proizvodima</item>
    </derivirana_varijabla>
  </DomainObject.Predmet.StrankaListFormated>
  <DomainObject.Predmet.StrankaListFormatedOIB>
    <izvorni_sadrzaj>
      <item>ELEKTRIS, d.o.o. za projektiranje, proizvodnju, montažu, unutarnju i vanjsku trgovinu električnim proizvodima, OIB 20584469601</item>
    </izvorni_sadrzaj>
    <derivirana_varijabla naziv="DomainObject.Predmet.StrankaListFormatedOIB_1">
      <item>ELEKTRIS, d.o.o. za projektiranje, proizvodnju, montažu, unutarnju i vanjsku trgovinu električnim proizvodima, OIB 20584469601</item>
    </derivirana_varijabla>
  </DomainObject.Predmet.StrankaListFormatedOIB>
  <DomainObject.Predmet.StrankaListFormatedWithAdress>
    <izvorni_sadrzaj>
      <item>ELEKTRIS, d.o.o. za projektiranje, proizvodnju, montažu, unutarnju i vanjsku trgovinu električnim proizvodima, Doverska 1, 21000 Split</item>
    </izvorni_sadrzaj>
    <derivirana_varijabla naziv="DomainObject.Predmet.StrankaListFormatedWithAdress_1">
      <item>ELEKTRIS, d.o.o. za projektiranje, proizvodnju, montažu, unutarnju i vanjsku trgovinu električnim proizvodima, Doverska 1, 21000 Split</item>
    </derivirana_varijabla>
  </DomainObject.Predmet.StrankaListFormatedWithAdress>
  <DomainObject.Predmet.StrankaListFormatedWithAdressOIB>
    <izvorni_sadrzaj>
      <item>ELEKTRIS, d.o.o. za projektiranje, proizvodnju, montažu, unutarnju i vanjsku trgovinu električnim proizvodima, OIB 20584469601, Doverska 1, 21000 Split</item>
    </izvorni_sadrzaj>
    <derivirana_varijabla naziv="DomainObject.Predmet.StrankaListFormatedWithAdressOIB_1">
      <item>ELEKTRIS, d.o.o. za projektiranje, proizvodnju, montažu, unutarnju i vanjsku trgovinu električnim proizvodima, OIB 20584469601, Doverska 1, 21000 Split</item>
    </derivirana_varijabla>
  </DomainObject.Predmet.StrankaListFormatedWithAdressOIB>
  <DomainObject.Predmet.StrankaListNazivFormated>
    <izvorni_sadrzaj>
      <item>ELEKTRIS, d.o.o. za projektiranje, proizvodnju, montažu, unutarnju i vanjsku trgovinu električnim proizvodima</item>
    </izvorni_sadrzaj>
    <derivirana_varijabla naziv="DomainObject.Predmet.StrankaListNazivFormated_1">
      <item>ELEKTRIS, d.o.o. za projektiranje, proizvodnju, montažu, unutarnju i vanjsku trgovinu električnim proizvodima</item>
    </derivirana_varijabla>
  </DomainObject.Predmet.StrankaListNazivFormated>
  <DomainObject.Predmet.StrankaListNazivFormatedOIB>
    <izvorni_sadrzaj>
      <item>ELEKTRIS, d.o.o. za projektiranje, proizvodnju, montažu, unutarnju i vanjsku trgovinu električnim proizvodima, OIB 20584469601</item>
    </izvorni_sadrzaj>
    <derivirana_varijabla naziv="DomainObject.Predmet.StrankaListNazivFormatedOIB_1">
      <item>ELEKTRIS, d.o.o. za projektiranje, proizvodnju, montažu, unutarnju i vanjsku trgovinu električnim proizvodima, OIB 20584469601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Porezna uprava Split</item>
    </izvorni_sadrzaj>
    <derivirana_varijabla naziv="DomainObject.Predmet.OstaliListFormated_1">
      <item>Porezna uprava Split</item>
    </derivirana_varijabla>
  </DomainObject.Predmet.OstaliListFormated>
  <DomainObject.Predmet.OstaliListFormatedOIB>
    <izvorni_sadrzaj>
      <item>Porezna uprava Split</item>
    </izvorni_sadrzaj>
    <derivirana_varijabla naziv="DomainObject.Predmet.OstaliListFormatedOIB_1">
      <item>Porezna uprava Split</item>
    </derivirana_varijabla>
  </DomainObject.Predmet.OstaliListFormatedOIB>
  <DomainObject.Predmet.OstaliListFormatedWithAdress>
    <izvorni_sadrzaj>
      <item>Porezna uprava Split, Trg Franje Tuđmana 4, 21000 Split</item>
    </izvorni_sadrzaj>
    <derivirana_varijabla naziv="DomainObject.Predmet.OstaliListFormatedWithAdress_1">
      <item>Porezna uprava Split, Trg Franje Tuđmana 4, 21000 Split</item>
    </derivirana_varijabla>
  </DomainObject.Predmet.OstaliListFormatedWithAdress>
  <DomainObject.Predmet.OstaliListFormatedWithAdressOIB>
    <izvorni_sadrzaj>
      <item>Porezna uprava Split, Trg Franje Tuđmana 4, 21000 Split</item>
    </izvorni_sadrzaj>
    <derivirana_varijabla naziv="DomainObject.Predmet.OstaliListFormatedWithAdressOIB_1">
      <item>Porezna uprava Split, Trg Franje Tuđmana 4, 21000 Split</item>
    </derivirana_varijabla>
  </DomainObject.Predmet.OstaliListFormatedWithAdressOIB>
  <DomainObject.Predmet.OstaliListNazivFormated>
    <izvorni_sadrzaj>
      <item>Porezna uprava Split</item>
    </izvorni_sadrzaj>
    <derivirana_varijabla naziv="DomainObject.Predmet.OstaliListNazivFormated_1">
      <item>Porezna uprava Split</item>
    </derivirana_varijabla>
  </DomainObject.Predmet.OstaliListNazivFormated>
  <DomainObject.Predmet.OstaliListNazivFormatedOIB>
    <izvorni_sadrzaj>
      <item>Porezna uprava Split</item>
    </izvorni_sadrzaj>
    <derivirana_varijabla naziv="DomainObject.Predmet.OstaliListNazivFormatedOIB_1">
      <item>Porezna uprava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ELEKTRIS, d.o.o. za projektiranje, proizvodnju, montažu, unutarnju i vanjsku trgovinu električnim proizvodima</izvorni_sadrzaj>
    <derivirana_varijabla naziv="DomainObject.Predmet.StrankaIDrugi_1">ELEKTRIS, d.o.o. za projektiranje, proizvodnju, montažu, unutarnju i vanjsku trgovinu električnim proizvodima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ELEKTRIS, d.o.o. za projektiranje, proizvodnju, montažu, unutarnju i vanjsku trgovinu električnim proizvodima, OIB 20584469601, Doverska 1, 21000 Split</izvorni_sadrzaj>
    <derivirana_varijabla naziv="DomainObject.Predmet.StrankaIDrugiAdressOIB_1">ELEKTRIS, d.o.o. za projektiranje, proizvodnju, montažu, unutarnju i vanjsku trgovinu električnim proizvodima, OIB 20584469601, Doverska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ELEKTRIS, d.o.o. za projektiranje, proizvodnju, montažu, unutarnju i vanjsku trgovinu električnim proizvodima</item>
      <item>Porezna uprava Split</item>
    </izvorni_sadrzaj>
    <derivirana_varijabla naziv="DomainObject.Predmet.SudioniciListNaziv_1">
      <item>ELEKTRIS, d.o.o. za projektiranje, proizvodnju, montažu, unutarnju i vanjsku trgovinu električnim proizvodima</item>
      <item>Porezna uprava Split</item>
    </derivirana_varijabla>
  </DomainObject.Predmet.SudioniciListNaziv>
  <DomainObject.Predmet.SudioniciListAdressOIB>
    <izvorni_sadrzaj>
      <item>ELEKTRIS, d.o.o. za projektiranje, proizvodnju, montažu, unutarnju i vanjsku trgovinu električnim proizvodima, OIB 20584469601, Doverska 1,21000 Split</item>
      <item>Porezna uprava Split, Trg Franje Tuđmana 4,21000 Split</item>
    </izvorni_sadrzaj>
    <derivirana_varijabla naziv="DomainObject.Predmet.SudioniciListAdressOIB_1">
      <item>ELEKTRIS, d.o.o. za projektiranje, proizvodnju, montažu, unutarnju i vanjsku trgovinu električnim proizvodima, OIB 20584469601, Doverska 1,21000 Split</item>
      <item>Porezna uprava Split, Trg Franje Tuđmana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20584469601</item>
      <item>, OIB null</item>
    </izvorni_sadrzaj>
    <derivirana_varijabla naziv="DomainObject.Predmet.SudioniciListNazivOIB_1">
      <item>, OIB 20584469601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145</properties:Words>
  <properties:Characters>637</properties:Characters>
  <properties:Lines>35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2015-02-20T09:03:00Z</dcterms:created>
  <dc:creator>nmarunica</dc:creator>
  <cp:lastModifiedBy>Ana Golub Gruić</cp:lastModifiedBy>
  <cp:lastPrinted>2015-09-16T06:31:00Z</cp:lastPrinted>
  <dcterms:modified xmlns:xsi="http://www.w3.org/2001/XMLSchema-instance" xsi:type="dcterms:W3CDTF">2015-09-16T07:09:00Z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