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1786" w14:paraId="7fd1786" w:rsidRDefault="002B088D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2B088D">
        <w:t>887/</w:t>
      </w:r>
      <w:r w:rsidR="00846095">
        <w:t>14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2B088D" w:rsidRPr="00651B2A">
        <w:t>PFARRER</w:t>
      </w:r>
      <w:proofErr w:type="spellEnd"/>
      <w:r w:rsidR="002B088D" w:rsidRPr="00651B2A">
        <w:t xml:space="preserve">, d.o.o. za proizvodnju i trgovinu, </w:t>
      </w:r>
      <w:r w:rsidR="002B088D">
        <w:t xml:space="preserve">u stečaju, </w:t>
      </w:r>
      <w:r w:rsidR="002B088D" w:rsidRPr="00651B2A">
        <w:t xml:space="preserve">Zagreb, Kameniti Stol 5, </w:t>
      </w:r>
      <w:proofErr w:type="spellStart"/>
      <w:r w:rsidR="002B088D" w:rsidRPr="00651B2A">
        <w:t>MBS</w:t>
      </w:r>
      <w:proofErr w:type="spellEnd"/>
      <w:r w:rsidR="002B088D" w:rsidRPr="00651B2A">
        <w:t xml:space="preserve">:080241842, </w:t>
      </w:r>
      <w:proofErr w:type="spellStart"/>
      <w:r w:rsidR="002B088D" w:rsidRPr="00651B2A">
        <w:t>OIB</w:t>
      </w:r>
      <w:proofErr w:type="spellEnd"/>
      <w:r w:rsidR="002B088D" w:rsidRPr="00651B2A">
        <w:t>:32251419054</w:t>
      </w:r>
      <w:r w:rsidR="00BD7A25" w:rsidRPr="006756CC">
        <w:t xml:space="preserve">, </w:t>
      </w:r>
      <w:r w:rsidR="002B088D">
        <w:t>18</w:t>
      </w:r>
      <w:r w:rsidR="0052343B">
        <w:t>. travnja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2B088D">
        <w:t xml:space="preserve">18. </w:t>
      </w:r>
      <w:r w:rsidR="0052343B">
        <w:t>travnja 2016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2B088D">
        <w:t>18</w:t>
      </w:r>
      <w:r w:rsidR="0052343B">
        <w:t>. travnja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BA43BC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BA43BC" w:rsidP="00BD641E" w:rsidR="00BA43BC"/>
    <w:p w:rsidRDefault="00BA43BC" w:rsidP="007A1486" w:rsidR="00BA43B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BA43BC" w:rsidP="007A1486" w:rsidR="00BA43B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A43BC" w:rsidP="007A1486" w:rsidR="00BA43BC" w:rsidRPr="007A1486">
      <w:pPr>
        <w:ind w:left="720"/>
      </w:pPr>
    </w:p>
    <w:p w:rsidRDefault="00BA43BC" w:rsidP="00BD641E" w:rsidR="00BA43BC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B088D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448D1"/>
    <w:rsid w:val="00846095"/>
    <w:rsid w:val="00887D75"/>
    <w:rsid w:val="00897B1B"/>
    <w:rsid w:val="008B05F8"/>
    <w:rsid w:val="00992A94"/>
    <w:rsid w:val="00A2605A"/>
    <w:rsid w:val="00A945DE"/>
    <w:rsid w:val="00B639DE"/>
    <w:rsid w:val="00BA43BC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3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3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2016.</izvorni_sadrzaj>
    <derivirana_varijabla naziv="DomainObject.Predmet.DatumRjesavanja_1">7.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St-887/2014</izvorni_sadrzaj>
    <derivirana_varijabla naziv="DomainObject.Predmet.OznakaBroj_1">St-887/2014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>OGLAS PLAĆEN</izvorni_sadrzaj>
    <derivirana_varijabla naziv="DomainObject.Predmet.PrimjedbaSuca_1">OGLAS PLAĆEN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PFARRER d.o.o.</izvorni_sadrzaj>
    <derivirana_varijabla naziv="DomainObject.Predmet.ProtustrankaFormated_1">  PFARRER d.o.o.</derivirana_varijabla>
  </DomainObject.Predmet.ProtustrankaFormated>
  <DomainObject.Predmet.ProtustrankaFormatedOIB>
    <izvorni_sadrzaj>  PFARRER d.o.o., OIB 32251419054</izvorni_sadrzaj>
    <derivirana_varijabla naziv="DomainObject.Predmet.ProtustrankaFormatedOIB_1">  PFARRER d.o.o., OIB 32251419054</derivirana_varijabla>
  </DomainObject.Predmet.ProtustrankaFormatedOIB>
  <DomainObject.Predmet.ProtustrankaFormatedWithAdress>
    <izvorni_sadrzaj> PFARRER d.o.o., Kameniti Stol 5, 10000 Zagreb</izvorni_sadrzaj>
    <derivirana_varijabla naziv="DomainObject.Predmet.ProtustrankaFormatedWithAdress_1"> PFARRER d.o.o., Kameniti Stol 5, 10000 Zagreb</derivirana_varijabla>
  </DomainObject.Predmet.ProtustrankaFormatedWithAdress>
  <DomainObject.Predmet.ProtustrankaFormatedWithAdressOIB>
    <izvorni_sadrzaj> PFARRER d.o.o., OIB 32251419054, Kameniti Stol 5, 10000 Zagreb</izvorni_sadrzaj>
    <derivirana_varijabla naziv="DomainObject.Predmet.ProtustrankaFormatedWithAdressOIB_1"> PFARRER d.o.o., OIB 32251419054, Kameniti Stol 5, 10000 Zagreb</derivirana_varijabla>
  </DomainObject.Predmet.ProtustrankaFormatedWithAdressOIB>
  <DomainObject.Predmet.ProtustrankaWithAdress>
    <izvorni_sadrzaj>PFARRER d.o.o. Kameniti Stol 5, 10000 Zagreb</izvorni_sadrzaj>
    <derivirana_varijabla naziv="DomainObject.Predmet.ProtustrankaWithAdress_1">PFARRER d.o.o. Kameniti Stol 5, 10000 Zagreb</derivirana_varijabla>
  </DomainObject.Predmet.ProtustrankaWithAdress>
  <DomainObject.Predmet.ProtustrankaWithAdressOIB>
    <izvorni_sadrzaj>PFARRER d.o.o., OIB 32251419054, Kameniti Stol 5, 10000 Zagreb</izvorni_sadrzaj>
    <derivirana_varijabla naziv="DomainObject.Predmet.ProtustrankaWithAdressOIB_1">PFARRER d.o.o., OIB 32251419054, Kameniti Stol 5, 10000 Zagreb</derivirana_varijabla>
  </DomainObject.Predmet.ProtustrankaWithAdressOIB>
  <DomainObject.Predmet.ProtustrankaNazivFormated>
    <izvorni_sadrzaj>PFARRER d.o.o.</izvorni_sadrzaj>
    <derivirana_varijabla naziv="DomainObject.Predmet.ProtustrankaNazivFormated_1">PFARRER d.o.o.</derivirana_varijabla>
  </DomainObject.Predmet.ProtustrankaNazivFormated>
  <DomainObject.Predmet.ProtustrankaNazivFormatedOIB>
    <izvorni_sadrzaj>PFARRER d.o.o., OIB 32251419054</izvorni_sadrzaj>
    <derivirana_varijabla naziv="DomainObject.Predmet.ProtustrankaNazivFormatedOIB_1">PFARRER d.o.o., OIB 32251419054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</izvorni_sadrzaj>
    <derivirana_varijabla naziv="DomainObject.Predmet.StrankaFormated_1">  MINISTARSTVO FINANCIJA - POREZNA UPRAVA</derivirana_varijabla>
  </DomainObject.Predmet.StrankaFormated>
  <DomainObject.Predmet.StrankaFormatedOIB>
    <izvorni_sadrzaj>  MINISTARSTVO FINANCIJA - POREZNA UPRAVA, OIB 18683136487</izvorni_sadrzaj>
    <derivirana_varijabla naziv="DomainObject.Predmet.StrankaFormatedOIB_1">  MINISTARSTVO FINANCIJA - POREZNA UPRAVA, OIB 18683136487</derivirana_varijabla>
  </DomainObject.Predmet.StrankaFormatedOIB>
  <DomainObject.Predmet.StrankaFormatedWithAdress>
    <izvorni_sadrzaj> MINISTARSTVO FINANCIJA - POREZNA UPRAVA, ALBRECHTOVA 42, 10000 Zagreb</izvorni_sadrzaj>
    <derivirana_varijabla naziv="DomainObject.Predmet.StrankaFormatedWithAdress_1"> MINISTARSTVO FINANCIJA - POREZNA UPRAVA, ALBRECHTOVA 42, 10000 Zagreb</derivirana_varijabla>
  </DomainObject.Predmet.StrankaFormatedWithAdress>
  <DomainObject.Predmet.StrankaFormatedWithAdressOIB>
    <izvorni_sadrzaj> MINISTARSTVO FINANCIJA - POREZNA UPRAVA, OIB 18683136487, ALBRECHTOVA 42, 10000 Zagreb</izvorni_sadrzaj>
    <derivirana_varijabla naziv="DomainObject.Predmet.StrankaFormatedWithAdressOIB_1"> MINISTARSTVO FINANCIJA - POREZNA UPRAVA, OIB 18683136487, ALBRECHTOVA 42, 10000 Zagreb</derivirana_varijabla>
  </DomainObject.Predmet.StrankaFormatedWithAdressOIB>
  <DomainObject.Predmet.StrankaWithAdress>
    <izvorni_sadrzaj>MINISTARSTVO FINANCIJA - POREZNA UPRAVA ALBRECHTOVA 42,10000 Zagreb</izvorni_sadrzaj>
    <derivirana_varijabla naziv="DomainObject.Predmet.StrankaWithAdress_1">MINISTARSTVO FINANCIJA - POREZNA UPRAVA ALBRECHTOVA 42,10000 Zagreb</derivirana_varijabla>
  </DomainObject.Predmet.StrankaWithAdress>
  <DomainObject.Predmet.StrankaWithAdressOIB>
    <izvorni_sadrzaj>MINISTARSTVO FINANCIJA - POREZNA UPRAVA, OIB 18683136487, ALBRECHTOVA 42,10000 Zagreb</izvorni_sadrzaj>
    <derivirana_varijabla naziv="DomainObject.Predmet.StrankaWithAdressOIB_1">MINISTARSTVO FINANCIJA - POREZNA UPRAVA, OIB 18683136487, ALBRECHTOVA 42,10000 Zagreb</derivirana_varijabla>
  </DomainObject.Predmet.StrankaWithAdressOIB>
  <DomainObject.Predmet.StrankaNazivFormated>
    <izvorni_sadrzaj>MINISTARSTVO FINANCIJA - POREZNA UPRAVA</izvorni_sadrzaj>
    <derivirana_varijabla naziv="DomainObject.Predmet.StrankaNazivFormated_1">MINISTARSTVO FINANCIJA - POREZNA UPRAVA</derivirana_varijabla>
  </DomainObject.Predmet.StrankaNazivFormated>
  <DomainObject.Predmet.StrankaNazivFormatedOIB>
    <izvorni_sadrzaj>MINISTARSTVO FINANCIJA - POREZNA UPRAVA, OIB 18683136487</izvorni_sadrzaj>
    <derivirana_varijabla naziv="DomainObject.Predmet.StrankaNazivFormatedOIB_1">MINISTARSTVO FINANCIJA -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 - POREZNA UPRAVA</item>
    </izvorni_sadrzaj>
    <derivirana_varijabla naziv="DomainObject.Predmet.StrankaListFormated_1">
      <item>MINISTARSTVO FINANCIJA - POREZNA UPRAVA</item>
    </derivirana_varijabla>
  </DomainObject.Predmet.StrankaListFormated>
  <DomainObject.Predmet.StrankaListFormatedOIB>
    <izvorni_sadrzaj>
      <item>MINISTARSTVO FINANCIJA - POREZNA UPRAVA, OIB 18683136487</item>
    </izvorni_sadrzaj>
    <derivirana_varijabla naziv="DomainObject.Predmet.StrankaListFormatedOIB_1">
      <item>MINISTARSTVO FINANCIJA - POREZNA UPRAVA, OIB 18683136487</item>
    </derivirana_varijabla>
  </DomainObject.Predmet.StrankaListFormatedOIB>
  <DomainObject.Predmet.StrankaListFormatedWithAdress>
    <izvorni_sadrzaj>
      <item>MINISTARSTVO FINANCIJA - POREZNA UPRAVA, ALBRECHTOVA 42, 10000 Zagreb</item>
    </izvorni_sadrzaj>
    <derivirana_varijabla naziv="DomainObject.Predmet.StrankaListFormatedWithAdress_1">
      <item>MINISTARSTVO FINANCIJA - POREZNA UPRAVA, ALBRECHTOVA 42, 10000 Zagreb</item>
    </derivirana_varijabla>
  </DomainObject.Predmet.StrankaListFormatedWithAdress>
  <DomainObject.Predmet.StrankaListFormatedWithAdressOIB>
    <izvorni_sadrzaj>
      <item>MINISTARSTVO FINANCIJA - POREZNA UPRAVA, OIB 18683136487, ALBRECHTOVA 42, 10000 Zagreb</item>
    </izvorni_sadrzaj>
    <derivirana_varijabla naziv="DomainObject.Predmet.StrankaListFormatedWithAdressOIB_1">
      <item>MINISTARSTVO FINANCIJA - POREZNA UPRAVA, OIB 18683136487, ALBRECHTOVA 42, 10000 Zagreb</item>
    </derivirana_varijabla>
  </DomainObject.Predmet.StrankaListFormatedWithAdressOIB>
  <DomainObject.Predmet.StrankaListNazivFormated>
    <izvorni_sadrzaj>
      <item>MINISTARSTVO FINANCIJA - POREZNA UPRAVA</item>
    </izvorni_sadrzaj>
    <derivirana_varijabla naziv="DomainObject.Predmet.StrankaListNazivFormated_1">
      <item>MINISTARSTVO FINANCIJA - POREZNA UPRAVA</item>
    </derivirana_varijabla>
  </DomainObject.Predmet.StrankaListNazivFormated>
  <DomainObject.Predmet.StrankaListNazivFormatedOIB>
    <izvorni_sadrzaj>
      <item>MINISTARSTVO FINANCIJA - POREZNA UPRAVA, OIB 18683136487</item>
    </izvorni_sadrzaj>
    <derivirana_varijabla naziv="DomainObject.Predmet.StrankaListNazivFormatedOIB_1">
      <item>MINISTARSTVO FINANCIJA - POREZNA UPRAVA, OIB 18683136487</item>
    </derivirana_varijabla>
  </DomainObject.Predmet.StrankaListNazivFormatedOIB>
  <DomainObject.Predmet.ProtuStrankaListFormated>
    <izvorni_sadrzaj>
      <item>PFARRER d.o.o.</item>
    </izvorni_sadrzaj>
    <derivirana_varijabla naziv="DomainObject.Predmet.ProtuStrankaListFormated_1">
      <item>PFARRER d.o.o.</item>
    </derivirana_varijabla>
  </DomainObject.Predmet.ProtuStrankaListFormated>
  <DomainObject.Predmet.ProtuStrankaListFormatedOIB>
    <izvorni_sadrzaj>
      <item>PFARRER d.o.o., OIB 32251419054</item>
    </izvorni_sadrzaj>
    <derivirana_varijabla naziv="DomainObject.Predmet.ProtuStrankaListFormatedOIB_1">
      <item>PFARRER d.o.o., OIB 32251419054</item>
    </derivirana_varijabla>
  </DomainObject.Predmet.ProtuStrankaListFormatedOIB>
  <DomainObject.Predmet.ProtuStrankaListFormatedWithAdress>
    <izvorni_sadrzaj>
      <item>PFARRER d.o.o., Kameniti Stol 5, 10000 Zagreb</item>
    </izvorni_sadrzaj>
    <derivirana_varijabla naziv="DomainObject.Predmet.ProtuStrankaListFormatedWithAdress_1">
      <item>PFARRER d.o.o., Kameniti Stol 5, 10000 Zagreb</item>
    </derivirana_varijabla>
  </DomainObject.Predmet.ProtuStrankaListFormatedWithAdress>
  <DomainObject.Predmet.ProtuStrankaListFormatedWithAdressOIB>
    <izvorni_sadrzaj>
      <item>PFARRER d.o.o., OIB 32251419054, Kameniti Stol 5, 10000 Zagreb</item>
    </izvorni_sadrzaj>
    <derivirana_varijabla naziv="DomainObject.Predmet.ProtuStrankaListFormatedWithAdressOIB_1">
      <item>PFARRER d.o.o., OIB 32251419054, Kameniti Stol 5, 10000 Zagreb</item>
    </derivirana_varijabla>
  </DomainObject.Predmet.ProtuStrankaListFormatedWithAdressOIB>
  <DomainObject.Predmet.ProtuStrankaListNazivFormated>
    <izvorni_sadrzaj>
      <item>PFARRER d.o.o.</item>
    </izvorni_sadrzaj>
    <derivirana_varijabla naziv="DomainObject.Predmet.ProtuStrankaListNazivFormated_1">
      <item>PFARRER d.o.o.</item>
    </derivirana_varijabla>
  </DomainObject.Predmet.ProtuStrankaListNazivFormated>
  <DomainObject.Predmet.ProtuStrankaListNazivFormatedOIB>
    <izvorni_sadrzaj>
      <item>PFARRER d.o.o., OIB 32251419054</item>
    </izvorni_sadrzaj>
    <derivirana_varijabla naziv="DomainObject.Predmet.ProtuStrankaListNazivFormatedOIB_1">
      <item>PFARRER d.o.o., OIB 32251419054</item>
    </derivirana_varijabla>
  </DomainObject.Predmet.ProtuStrankaListNazivFormatedOIB>
  <DomainObject.Predmet.OstaliListFormated>
    <izvorni_sadrzaj>
      <item>ŽELJKO PFARRER</item>
      <item>MARIJA VOJKOVIĆ</item>
      <item>Zvonimir Močilac</item>
    </izvorni_sadrzaj>
    <derivirana_varijabla naziv="DomainObject.Predmet.OstaliListFormated_1">
      <item>ŽELJKO PFARRER</item>
      <item>MARIJA VOJKOVIĆ</item>
      <item>Zvonimir Močilac</item>
    </derivirana_varijabla>
  </DomainObject.Predmet.OstaliListFormated>
  <DomainObject.Predmet.OstaliListFormatedOIB>
    <izvorni_sadrzaj>
      <item>ŽELJKO PFARRER, OIB 20445818486</item>
      <item>MARIJA VOJKOVIĆ</item>
      <item>Zvonimir Močilac, OIB 95935171001</item>
    </izvorni_sadrzaj>
    <derivirana_varijabla naziv="DomainObject.Predmet.OstaliListFormatedOIB_1">
      <item>ŽELJKO PFARRER, OIB 20445818486</item>
      <item>MARIJA VOJKOVIĆ</item>
      <item>Zvonimir Močilac, OIB 95935171001</item>
    </derivirana_varijabla>
  </DomainObject.Predmet.OstaliListFormatedOIB>
  <DomainObject.Predmet.OstaliListFormatedWithAdress>
    <izvorni_sadrzaj>
      <item>ŽELJKO PFARRER, Kameniti Stol 5, 10000 Zagreb</item>
      <item>MARIJA VOJKOVIĆ, Kopernikova 20, 10000 Zagreb</item>
      <item>Zvonimir Močilac, Naselje Andrije Hebranga 7/2, 35000 Slavonski Brod</item>
    </izvorni_sadrzaj>
    <derivirana_varijabla naziv="DomainObject.Predmet.OstaliListFormatedWithAdress_1">
      <item>ŽELJKO PFARRER, Kameniti Stol 5, 10000 Zagreb</item>
      <item>MARIJA VOJKOVIĆ, Kopernikova 20, 10000 Zagreb</item>
      <item>Zvonimir Močilac, Naselje Andrije Hebranga 7/2, 35000 Slavonski Brod</item>
    </derivirana_varijabla>
  </DomainObject.Predmet.OstaliListFormatedWithAdress>
  <DomainObject.Predmet.OstaliListFormatedWithAdressOIB>
    <izvorni_sadrzaj>
      <item>ŽELJKO PFARRER, OIB 20445818486, Kameniti Stol 5, 10000 Zagreb</item>
      <item>MARIJA VOJKOVIĆ, Kopernikova 20, 10000 Zagreb</item>
      <item>Zvonimir Močilac, OIB 95935171001, Naselje Andrije Hebranga 7/2, 35000 Slavonski Brod</item>
    </izvorni_sadrzaj>
    <derivirana_varijabla naziv="DomainObject.Predmet.OstaliListFormatedWithAdressOIB_1">
      <item>ŽELJKO PFARRER, OIB 20445818486, Kameniti Stol 5, 10000 Zagreb</item>
      <item>MARIJA VOJKOVIĆ, Kopernikova 20, 10000 Zagreb</item>
      <item>Zvonimir Močilac, OIB 95935171001, Naselje Andrije Hebranga 7/2, 35000 Slavonski Brod</item>
    </derivirana_varijabla>
  </DomainObject.Predmet.OstaliListFormatedWithAdressOIB>
  <DomainObject.Predmet.OstaliListNazivFormated>
    <izvorni_sadrzaj>
      <item>ŽELJKO PFARRER</item>
      <item>MARIJA VOJKOVIĆ</item>
      <item>Zvonimir Močilac</item>
    </izvorni_sadrzaj>
    <derivirana_varijabla naziv="DomainObject.Predmet.OstaliListNazivFormated_1">
      <item>ŽELJKO PFARRER</item>
      <item>MARIJA VOJKOVIĆ</item>
      <item>Zvonimir Močilac</item>
    </derivirana_varijabla>
  </DomainObject.Predmet.OstaliListNazivFormated>
  <DomainObject.Predmet.OstaliListNazivFormatedOIB>
    <izvorni_sadrzaj>
      <item>ŽELJKO PFARRER, OIB 20445818486</item>
      <item>MARIJA VOJKOVIĆ</item>
      <item>Zvonimir Močilac, OIB 95935171001</item>
    </izvorni_sadrzaj>
    <derivirana_varijabla naziv="DomainObject.Predmet.OstaliListNazivFormatedOIB_1">
      <item>ŽELJKO PFARRER, OIB 20445818486</item>
      <item>MARIJA VOJKOVIĆ</item>
      <item>Zvonimir Močilac, OIB 95935171001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</izvorni_sadrzaj>
    <derivirana_varijabla naziv="DomainObject.Predmet.StrankaIDrugi_1">MINISTARSTVO FINANCIJA - POREZNA UPRAVA</derivirana_varijabla>
  </DomainObject.Predmet.StrankaIDrugi>
  <DomainObject.Predmet.ProtustrankaIDrugi>
    <izvorni_sadrzaj>PFARRER d.o.o.</izvorni_sadrzaj>
    <derivirana_varijabla naziv="DomainObject.Predmet.ProtustrankaIDrugi_1">PFARRER d.o.o.</derivirana_varijabla>
  </DomainObject.Predmet.ProtustrankaIDrugi>
  <DomainObject.Predmet.StrankaIDrugiAdressOIB>
    <izvorni_sadrzaj>MINISTARSTVO FINANCIJA - POREZNA UPRAVA, OIB 18683136487, ALBRECHTOVA 42, 10000 Zagreb</izvorni_sadrzaj>
    <derivirana_varijabla naziv="DomainObject.Predmet.StrankaIDrugiAdressOIB_1">MINISTARSTVO FINANCIJA - POREZNA UPRAVA, OIB 18683136487, ALBRECHTOVA 42, 10000 Zagreb</derivirana_varijabla>
  </DomainObject.Predmet.StrankaIDrugiAdressOIB>
  <DomainObject.Predmet.ProtustrankaIDrugiAdressOIB>
    <izvorni_sadrzaj>PFARRER d.o.o., OIB 32251419054, Kameniti Stol 5, 10000 Zagreb</izvorni_sadrzaj>
    <derivirana_varijabla naziv="DomainObject.Predmet.ProtustrankaIDrugiAdressOIB_1">PFARRER d.o.o., OIB 32251419054, Kameniti Stol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2016.</izvorni_sadrzaj>
    <derivirana_varijabla naziv="DomainObject.Predmet.OdlukaRjesenje.DatumDonosenjaOdluke_1">4. siječnja 2016.</derivirana_varijabla>
  </DomainObject.Predmet.OdlukaRjesenje.DatumDonosenjaOdluke>
  <DomainObject.Predmet.OdlukaRjesenje.DatumPravomocnosti>
    <izvorni_sadrzaj>22. siječnja 2016.</izvorni_sadrzaj>
    <derivirana_varijabla naziv="DomainObject.Predmet.OdlukaRjesenje.DatumPravomocnosti_1">22. siječnja 2016.</derivirana_varijabla>
  </DomainObject.Predmet.OdlukaRjesenje.DatumPravomocnosti>
  <DomainObject.Predmet.OdlukaRjesenje.Oznaka>
    <izvorni_sadrzaj>St-887/2014-22</izvorni_sadrzaj>
    <derivirana_varijabla naziv="DomainObject.Predmet.OdlukaRjesenje.Oznaka_1">St-887/2014-22</derivirana_varijabla>
  </DomainObject.Predmet.OdlukaRjesenje.Oznaka>
  <DomainObject.Predmet.SudioniciListNaziv>
    <izvorni_sadrzaj>
      <item>MINISTARSTVO FINANCIJA - POREZNA UPRAVA</item>
      <item>PFARRER d.o.o.</item>
      <item>ŽELJKO PFARRER</item>
      <item>MARIJA VOJKOVIĆ</item>
      <item>Zvonimir Močilac</item>
    </izvorni_sadrzaj>
    <derivirana_varijabla naziv="DomainObject.Predmet.SudioniciListNaziv_1">
      <item>MINISTARSTVO FINANCIJA - POREZNA UPRAVA</item>
      <item>PFARRER d.o.o.</item>
      <item>ŽELJKO PFARRER</item>
      <item>MARIJA VOJKOVIĆ</item>
      <item>Zvonimir Močilac</item>
    </derivirana_varijabla>
  </DomainObject.Predmet.SudioniciListNaziv>
  <DomainObject.Predmet.SudioniciListAdressOIB>
    <izvorni_sadrzaj>
      <item>MINISTARSTVO FINANCIJA - POREZNA UPRAVA, OIB 18683136487, ALBRECHTOVA 42,10000 Zagreb</item>
      <item>PFARRER d.o.o., OIB 32251419054, Kameniti Stol 5,10000 Zagreb</item>
      <item>ŽELJKO PFARRER, OIB 20445818486, Kameniti Stol 5,10000 Zagreb</item>
      <item>MARIJA VOJKOVIĆ, Kopernikova 20,10000 Zagreb</item>
      <item>Zvonimir Močilac, OIB 95935171001, Naselje Andrije Hebranga 7/2,35000 Slavonski Brod</item>
    </izvorni_sadrzaj>
    <derivirana_varijabla naziv="DomainObject.Predmet.SudioniciListAdressOIB_1">
      <item>MINISTARSTVO FINANCIJA - POREZNA UPRAVA, OIB 18683136487, ALBRECHTOVA 42,10000 Zagreb</item>
      <item>PFARRER d.o.o., OIB 32251419054, Kameniti Stol 5,10000 Zagreb</item>
      <item>ŽELJKO PFARRER, OIB 20445818486, Kameniti Stol 5,10000 Zagreb</item>
      <item>MARIJA VOJKOVIĆ, Kopernikova 20,10000 Zagreb</item>
      <item>Zvonimir Močilac, OIB 95935171001, Naselje Andrije Hebranga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32251419054</item>
      <item>, OIB 20445818486</item>
      <item>, OIB null</item>
      <item>, OIB 95935171001</item>
    </izvorni_sadrzaj>
    <derivirana_varijabla naziv="DomainObject.Predmet.SudioniciListNazivOIB_1">
      <item>, OIB 18683136487</item>
      <item>, OIB 32251419054</item>
      <item>, OIB 20445818486</item>
      <item>, OIB null</item>
      <item>, OIB 95935171001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105</properties:Words>
  <properties:Characters>556</properties:Characters>
  <properties:Lines>36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2016-04-18T12:01:00Z</dcterms:created>
  <dc:creator>nmarkovic</dc:creator>
  <cp:lastModifiedBy>Ivana Stampf</cp:lastModifiedBy>
  <cp:lastPrinted>2014-03-31T09:11:00Z</cp:lastPrinted>
  <dcterms:modified xmlns:xsi="http://www.w3.org/2001/XMLSchema-instance" xsi:type="dcterms:W3CDTF">2016-04-18T12:16:00Z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