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B455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FB4553">
                    <w:rPr>
                      <w:sz w:val="22"/>
                      <w:szCs w:val="22"/>
                    </w:rPr>
                    <w:t>88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B4553">
                    <w:rPr>
                      <w:sz w:val="22"/>
                      <w:szCs w:val="22"/>
                    </w:rPr>
                    <w:t>20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75d863" w14:paraId="c75d863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FB4553">
        <w:t>LAKI SNOVI j.d.o.o. OIB: 13225127377, MBS: 080905794, Zagreb, Dobojska 5</w:t>
      </w:r>
      <w:r w:rsidR="00430378">
        <w:t>,</w:t>
      </w:r>
      <w:r>
        <w:t xml:space="preserve">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FB4553">
        <w:t>LAKI SNOVI j.d.o.o. OIB: 13225127377, MBS: 080905794, Zagreb, Dobojska 5</w:t>
      </w:r>
      <w:r w:rsidR="00BB77E5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680C10">
        <w:t>Ivan Mikić, OIB: 72220905423, Nova Gradiška, Gundulićeva bb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FB4553">
        <w:t>LAKI SNOVI j.d.o.o. OIB: 13225127377, MBS: 080905794, Zagreb, Dobojska 5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CD2A4A">
        <w:t>Adrijani Peraić</w:t>
      </w:r>
      <w:r w:rsidR="004306FE">
        <w:t>,</w:t>
      </w:r>
      <w:r w:rsidRPr="0060783B">
        <w:t xml:space="preserve"> </w:t>
      </w:r>
      <w:r w:rsidR="00242672">
        <w:t xml:space="preserve">OIB: </w:t>
      </w:r>
      <w:r w:rsidR="00CD2A4A">
        <w:t>09487222146</w:t>
      </w:r>
      <w:r w:rsidR="004D518A">
        <w:t>,</w:t>
      </w:r>
      <w:r w:rsidR="00635D19">
        <w:t xml:space="preserve"> </w:t>
      </w:r>
      <w:r w:rsidR="00680C10">
        <w:t xml:space="preserve">Zagreb, </w:t>
      </w:r>
      <w:r w:rsidR="00CD2A4A">
        <w:t>Ulica Ljerke Šram 4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CD2A4A">
        <w:t>25. studenog</w:t>
      </w:r>
      <w:r w:rsidR="00680C10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430378">
        <w:t xml:space="preserve"> </w:t>
      </w:r>
      <w:r w:rsidR="00CD2A4A">
        <w:t>43.761,49</w:t>
      </w:r>
      <w:r w:rsidRPr="00995FB2">
        <w:t xml:space="preserve"> kn, te da ima  </w:t>
      </w:r>
      <w:r w:rsidR="004D518A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>Prema dopisu FINE od</w:t>
      </w:r>
      <w:r w:rsidR="00680C10">
        <w:t xml:space="preserve"> </w:t>
      </w:r>
      <w:r w:rsidR="00CD2A4A">
        <w:t>5. siječnja 2017. i 1. lipnja</w:t>
      </w:r>
      <w:r w:rsidR="005731C8">
        <w:t xml:space="preserve">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CD2A4A">
        <w:t>28. studenog</w:t>
      </w:r>
      <w:r w:rsidR="00680C10">
        <w:t xml:space="preserve"> 2016.</w:t>
      </w:r>
      <w:r w:rsidRPr="00BB04F8">
        <w:t xml:space="preserve"> istovjetni s podacima u Očevidniku redoslijeda osnova za plaćanje i da dužnik na dan </w:t>
      </w:r>
      <w:r w:rsidR="00CD2A4A">
        <w:t>25. studenog</w:t>
      </w:r>
      <w:r w:rsidR="00680C10">
        <w:t xml:space="preserve"> 2016</w:t>
      </w:r>
      <w:r w:rsidRPr="00BB04F8">
        <w:t xml:space="preserve">. u Očevidniku redoslijeda osnova za plaćanje ima neizvršene osnove za plaćanje u neprekinutom razdoblju od 120 dana  u ukupnom iznosu od </w:t>
      </w:r>
      <w:r w:rsidR="00CD2A4A">
        <w:t>43.761,49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CD2A4A">
        <w:t>3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CD2A4A">
        <w:t>22.122,50</w:t>
      </w:r>
      <w:r w:rsidR="00924A89">
        <w:t xml:space="preserve"> kn. Na ročištu održanom </w:t>
      </w:r>
      <w:r w:rsidR="00CD2A4A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CD2A4A">
        <w:t>22.122,50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CD2A4A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4D518A">
        <w:t>22.</w:t>
      </w:r>
      <w:r w:rsidR="00CD2A4A">
        <w:t>122,50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</w:t>
      </w:r>
      <w:r w:rsidR="003313F5">
        <w:t xml:space="preserve">u </w:t>
      </w:r>
      <w:r w:rsidR="00CD2A4A">
        <w:t>Dopis FINE od 5. siječnja 2017.</w:t>
      </w:r>
      <w:r w:rsidR="000D18E2">
        <w:t xml:space="preserve"> i 1. lipnja 2018.; </w:t>
      </w:r>
      <w:r w:rsidR="00CD2A4A">
        <w:t xml:space="preserve"> </w:t>
      </w:r>
      <w:r w:rsidR="000D18E2">
        <w:t xml:space="preserve">u Izvješće privremenog stečajnog upravitelja od 23. lipnja 2018.;  u Dopis Zemljišno knjižnog odjela od 11. lipnja 2018.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194E18" w:rsidP="009376F6" w:rsidR="00194E18" w:rsidRPr="0060783B">
      <w:pPr>
        <w:ind w:firstLine="1416"/>
        <w:jc w:val="both"/>
      </w:pP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85F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CD2A4A">
      <w:t>88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18E2"/>
    <w:rsid w:val="000D4531"/>
    <w:rsid w:val="000E3CD9"/>
    <w:rsid w:val="000F467E"/>
    <w:rsid w:val="00102AFF"/>
    <w:rsid w:val="001172AF"/>
    <w:rsid w:val="00122B97"/>
    <w:rsid w:val="00134357"/>
    <w:rsid w:val="0013588C"/>
    <w:rsid w:val="00137561"/>
    <w:rsid w:val="00143005"/>
    <w:rsid w:val="00152A7A"/>
    <w:rsid w:val="00160245"/>
    <w:rsid w:val="001716CD"/>
    <w:rsid w:val="00173293"/>
    <w:rsid w:val="001839F9"/>
    <w:rsid w:val="00194E18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313F5"/>
    <w:rsid w:val="00361BFF"/>
    <w:rsid w:val="00364EB7"/>
    <w:rsid w:val="003908EC"/>
    <w:rsid w:val="003C7F57"/>
    <w:rsid w:val="003E4468"/>
    <w:rsid w:val="00400D51"/>
    <w:rsid w:val="004049C3"/>
    <w:rsid w:val="00430378"/>
    <w:rsid w:val="004306FE"/>
    <w:rsid w:val="00463C3F"/>
    <w:rsid w:val="004A5B00"/>
    <w:rsid w:val="004D518A"/>
    <w:rsid w:val="005157C4"/>
    <w:rsid w:val="005225A9"/>
    <w:rsid w:val="005260B0"/>
    <w:rsid w:val="005334A7"/>
    <w:rsid w:val="00545679"/>
    <w:rsid w:val="00565CDA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35D19"/>
    <w:rsid w:val="006414F4"/>
    <w:rsid w:val="00667351"/>
    <w:rsid w:val="00680C10"/>
    <w:rsid w:val="00681766"/>
    <w:rsid w:val="00692719"/>
    <w:rsid w:val="00696430"/>
    <w:rsid w:val="006B1CD3"/>
    <w:rsid w:val="006C38C1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A485F"/>
    <w:rsid w:val="007B5935"/>
    <w:rsid w:val="007C75AC"/>
    <w:rsid w:val="008169C7"/>
    <w:rsid w:val="0082239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33888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BB77E5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CD2A4A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B4553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4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4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St-1188/2017</izvorni_sadrzaj>
    <derivirana_varijabla naziv="DomainObject.Predmet.OznakaBroj_1">St-1188/2017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LAKI SNOVI j.d.o.o.</izvorni_sadrzaj>
    <derivirana_varijabla naziv="DomainObject.Predmet.ProtustrankaFormated_1">  LAKI SNOVI j.d.o.o.</derivirana_varijabla>
  </DomainObject.Predmet.ProtustrankaFormated>
  <DomainObject.Predmet.ProtustrankaFormatedOIB>
    <izvorni_sadrzaj>  LAKI SNOVI j.d.o.o., OIB 13225127377</izvorni_sadrzaj>
    <derivirana_varijabla naziv="DomainObject.Predmet.ProtustrankaFormatedOIB_1">  LAKI SNOVI j.d.o.o., OIB 13225127377</derivirana_varijabla>
  </DomainObject.Predmet.ProtustrankaFormatedOIB>
  <DomainObject.Predmet.ProtustrankaFormatedWithAdress>
    <izvorni_sadrzaj> LAKI SNOVI j.d.o.o., Dobojska 5, 10000 Zagreb</izvorni_sadrzaj>
    <derivirana_varijabla naziv="DomainObject.Predmet.ProtustrankaFormatedWithAdress_1"> LAKI SNOVI j.d.o.o., Dobojska 5, 10000 Zagreb</derivirana_varijabla>
  </DomainObject.Predmet.ProtustrankaFormatedWithAdress>
  <DomainObject.Predmet.ProtustrankaFormatedWithAdressOIB>
    <izvorni_sadrzaj> LAKI SNOVI j.d.o.o., OIB 13225127377, Dobojska 5, 10000 Zagreb</izvorni_sadrzaj>
    <derivirana_varijabla naziv="DomainObject.Predmet.ProtustrankaFormatedWithAdressOIB_1"> LAKI SNOVI j.d.o.o., OIB 13225127377, Dobojska 5, 10000 Zagreb</derivirana_varijabla>
  </DomainObject.Predmet.ProtustrankaFormatedWithAdressOIB>
  <DomainObject.Predmet.ProtustrankaWithAdress>
    <izvorni_sadrzaj>LAKI SNOVI j.d.o.o. Dobojska 5, 10000 Zagreb</izvorni_sadrzaj>
    <derivirana_varijabla naziv="DomainObject.Predmet.ProtustrankaWithAdress_1">LAKI SNOVI j.d.o.o. Dobojska 5, 10000 Zagreb</derivirana_varijabla>
  </DomainObject.Predmet.ProtustrankaWithAdress>
  <DomainObject.Predmet.ProtustrankaWithAdressOIB>
    <izvorni_sadrzaj>LAKI SNOVI j.d.o.o., OIB 13225127377, Dobojska 5, 10000 Zagreb</izvorni_sadrzaj>
    <derivirana_varijabla naziv="DomainObject.Predmet.ProtustrankaWithAdressOIB_1">LAKI SNOVI j.d.o.o., OIB 13225127377, Dobojska 5, 10000 Zagreb</derivirana_varijabla>
  </DomainObject.Predmet.ProtustrankaWithAdressOIB>
  <DomainObject.Predmet.ProtustrankaNazivFormated>
    <izvorni_sadrzaj>LAKI SNOVI j.d.o.o.</izvorni_sadrzaj>
    <derivirana_varijabla naziv="DomainObject.Predmet.ProtustrankaNazivFormated_1">LAKI SNOVI j.d.o.o.</derivirana_varijabla>
  </DomainObject.Predmet.ProtustrankaNazivFormated>
  <DomainObject.Predmet.ProtustrankaNazivFormatedOIB>
    <izvorni_sadrzaj>LAKI SNOVI j.d.o.o., OIB 13225127377</izvorni_sadrzaj>
    <derivirana_varijabla naziv="DomainObject.Predmet.ProtustrankaNazivFormatedOIB_1">LAKI SNOVI j.d.o.o., OIB 13225127377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LAKI SNOVI j.d.o.o.</item>
    </izvorni_sadrzaj>
    <derivirana_varijabla naziv="DomainObject.Predmet.ProtuStrankaListFormated_1">
      <item>LAKI SNOVI j.d.o.o.</item>
    </derivirana_varijabla>
  </DomainObject.Predmet.ProtuStrankaListFormated>
  <DomainObject.Predmet.ProtuStrankaListFormatedOIB>
    <izvorni_sadrzaj>
      <item>LAKI SNOVI j.d.o.o., OIB 13225127377</item>
    </izvorni_sadrzaj>
    <derivirana_varijabla naziv="DomainObject.Predmet.ProtuStrankaListFormatedOIB_1">
      <item>LAKI SNOVI j.d.o.o., OIB 13225127377</item>
    </derivirana_varijabla>
  </DomainObject.Predmet.ProtuStrankaListFormatedOIB>
  <DomainObject.Predmet.ProtuStrankaListFormatedWithAdress>
    <izvorni_sadrzaj>
      <item>LAKI SNOVI j.d.o.o., Dobojska 5, 10000 Zagreb</item>
    </izvorni_sadrzaj>
    <derivirana_varijabla naziv="DomainObject.Predmet.ProtuStrankaListFormatedWithAdress_1">
      <item>LAKI SNOVI j.d.o.o., Dobojska 5, 10000 Zagreb</item>
    </derivirana_varijabla>
  </DomainObject.Predmet.ProtuStrankaListFormatedWithAdress>
  <DomainObject.Predmet.ProtuStrankaListFormatedWithAdressOIB>
    <izvorni_sadrzaj>
      <item>LAKI SNOVI j.d.o.o., OIB 13225127377, Dobojska 5, 10000 Zagreb</item>
    </izvorni_sadrzaj>
    <derivirana_varijabla naziv="DomainObject.Predmet.ProtuStrankaListFormatedWithAdressOIB_1">
      <item>LAKI SNOVI j.d.o.o., OIB 13225127377, Dobojska 5, 10000 Zagreb</item>
    </derivirana_varijabla>
  </DomainObject.Predmet.ProtuStrankaListFormatedWithAdressOIB>
  <DomainObject.Predmet.ProtuStrankaListNazivFormated>
    <izvorni_sadrzaj>
      <item>LAKI SNOVI j.d.o.o.</item>
    </izvorni_sadrzaj>
    <derivirana_varijabla naziv="DomainObject.Predmet.ProtuStrankaListNazivFormated_1">
      <item>LAKI SNOVI j.d.o.o.</item>
    </derivirana_varijabla>
  </DomainObject.Predmet.ProtuStrankaListNazivFormated>
  <DomainObject.Predmet.ProtuStrankaListNazivFormatedOIB>
    <izvorni_sadrzaj>
      <item>LAKI SNOVI j.d.o.o., OIB 13225127377</item>
    </izvorni_sadrzaj>
    <derivirana_varijabla naziv="DomainObject.Predmet.ProtuStrankaListNazivFormatedOIB_1">
      <item>LAKI SNOVI j.d.o.o., OIB 13225127377</item>
    </derivirana_varijabla>
  </DomainObject.Predmet.ProtuStrankaListNazivFormatedOIB>
  <DomainObject.Predmet.OstaliListFormated>
    <izvorni_sadrzaj>
      <item>Adriana Peraić</item>
      <item>ŽDO</item>
    </izvorni_sadrzaj>
    <derivirana_varijabla naziv="DomainObject.Predmet.OstaliListFormated_1">
      <item>Adriana Peraić</item>
      <item>ŽDO</item>
    </derivirana_varijabla>
  </DomainObject.Predmet.OstaliListFormated>
  <DomainObject.Predmet.OstaliListFormatedOIB>
    <izvorni_sadrzaj>
      <item>Adriana Peraić, OIB 09487222146</item>
      <item>ŽDO</item>
    </izvorni_sadrzaj>
    <derivirana_varijabla naziv="DomainObject.Predmet.OstaliListFormatedOIB_1">
      <item>Adriana Peraić, OIB 09487222146</item>
      <item>ŽDO</item>
    </derivirana_varijabla>
  </DomainObject.Predmet.OstaliListFormatedOIB>
  <DomainObject.Predmet.OstaliListFormatedWithAdress>
    <izvorni_sadrzaj>
      <item>Adriana Peraić, Ulica Ljerke Šram 4, 10000 Zagreb</item>
      <item>ŽDO</item>
    </izvorni_sadrzaj>
    <derivirana_varijabla naziv="DomainObject.Predmet.OstaliListFormatedWithAdress_1">
      <item>Adriana Peraić, Ulica Ljerke Šram 4, 10000 Zagreb</item>
      <item>ŽDO</item>
    </derivirana_varijabla>
  </DomainObject.Predmet.OstaliListFormatedWithAdress>
  <DomainObject.Predmet.OstaliListFormatedWithAdressOIB>
    <izvorni_sadrzaj>
      <item>Adriana Peraić, OIB 09487222146, Ulica Ljerke Šram 4, 10000 Zagreb</item>
      <item>ŽDO</item>
    </izvorni_sadrzaj>
    <derivirana_varijabla naziv="DomainObject.Predmet.OstaliListFormatedWithAdressOIB_1">
      <item>Adriana Peraić, OIB 09487222146, Ulica Ljerke Šram 4, 10000 Zagreb</item>
      <item>ŽDO</item>
    </derivirana_varijabla>
  </DomainObject.Predmet.OstaliListFormatedWithAdressOIB>
  <DomainObject.Predmet.OstaliListNazivFormated>
    <izvorni_sadrzaj>
      <item>Adriana Peraić</item>
      <item>ŽDO</item>
    </izvorni_sadrzaj>
    <derivirana_varijabla naziv="DomainObject.Predmet.OstaliListNazivFormated_1">
      <item>Adriana Peraić</item>
      <item>ŽDO</item>
    </derivirana_varijabla>
  </DomainObject.Predmet.OstaliListNazivFormated>
  <DomainObject.Predmet.OstaliListNazivFormatedOIB>
    <izvorni_sadrzaj>
      <item>Adriana Peraić, OIB 09487222146</item>
      <item>ŽDO</item>
    </izvorni_sadrzaj>
    <derivirana_varijabla naziv="DomainObject.Predmet.OstaliListNazivFormatedOIB_1">
      <item>Adriana Peraić, OIB 09487222146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LAKI SNOVI j.d.o.o.</izvorni_sadrzaj>
    <derivirana_varijabla naziv="DomainObject.Predmet.ProtustrankaIDrugi_1">LAKI SNOVI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LAKI SNOVI j.d.o.o., OIB 13225127377, Dobojska 5, 10000 Zagreb</izvorni_sadrzaj>
    <derivirana_varijabla naziv="DomainObject.Predmet.ProtustrankaIDrugiAdressOIB_1">LAKI SNOVI j.d.o.o., OIB 13225127377, Dobojska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LAKI SNOVI j.d.o.o.</item>
      <item>FINA Regionalni centar Zagreb</item>
      <item>Adriana Peraić</item>
      <item>ŽDO</item>
    </izvorni_sadrzaj>
    <derivirana_varijabla naziv="DomainObject.Predmet.SudioniciListNaziv_1">
      <item>LAKI SNOVI j.d.o.o.</item>
      <item>FINA Regionalni centar Zagreb</item>
      <item>Adriana Peraić</item>
      <item>ŽDO</item>
    </derivirana_varijabla>
  </DomainObject.Predmet.SudioniciListNaziv>
  <DomainObject.Predmet.SudioniciListAdressOIB>
    <izvorni_sadrzaj>
      <item>LAKI SNOVI j.d.o.o., OIB 13225127377, Dobojska 5,10000 Zagreb</item>
      <item>FINA Regionalni centar Zagreb, OIB 85821130368, Trg svibanjskih žrtava 1995. 1,10000 Zagreb</item>
      <item>Adriana Peraić, OIB 09487222146, Ulica Ljerke Šram 4,10000 Zagreb</item>
      <item>ŽDO</item>
    </izvorni_sadrzaj>
    <derivirana_varijabla naziv="DomainObject.Predmet.SudioniciListAdressOIB_1">
      <item>LAKI SNOVI j.d.o.o., OIB 13225127377, Dobojska 5,10000 Zagreb</item>
      <item>FINA Regionalni centar Zagreb, OIB 85821130368, Trg svibanjskih žrtava 1995. 1,10000 Zagreb</item>
      <item>Adriana Peraić, OIB 09487222146, Ulica Ljerke Šram 4,10000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13225127377</item>
      <item>, OIB 85821130368</item>
      <item>, OIB 09487222146</item>
      <item>, OIB null</item>
    </izvorni_sadrzaj>
    <derivirana_varijabla naziv="DomainObject.Predmet.SudioniciListNazivOIB_1">
      <item>, OIB 13225127377</item>
      <item>, OIB 85821130368</item>
      <item>, OIB 09487222146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35CE8-439B-460B-A9A0-826635343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4239</properties:Characters>
  <properties:Lines>115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2018-07-30T09:21:00Z</dcterms:created>
  <dc:creator>Snježana Andrijanić</dc:creator>
  <cp:lastModifiedBy>Snježana Andrijanić</cp:lastModifiedBy>
  <cp:lastPrinted>2018-07-30T09:21:00Z</cp:lastPrinted>
  <dcterms:modified xmlns:xsi="http://www.w3.org/2001/XMLSchema-instance" xsi:type="dcterms:W3CDTF">2018-07-30T11:05:00Z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(St-1188-18 otvori-zatvori, nema imovine.docx)</vt:lpwstr>
  </prop:property>
  <prop:property name="CC_coloring" pid="5" fmtid="{D5CDD505-2E9C-101B-9397-08002B2CF9AE}">
    <vt:bool>false</vt:bool>
  </prop:property>
</prop:Properties>
</file>