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4cd1" w14:paraId="e1f4cd1" w:rsidRDefault="0034417D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6608F3">
        <w:rPr>
          <w:sz w:val="24"/>
        </w:rPr>
        <w:t>821/2016-8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5C55BF">
        <w:rPr>
          <w:sz w:val="24"/>
        </w:rPr>
        <w:t xml:space="preserve"> </w:t>
      </w:r>
      <w:r w:rsidR="006608F3">
        <w:rPr>
          <w:sz w:val="24"/>
          <w:szCs w:val="24"/>
        </w:rPr>
        <w:t>M PROJEKT d.o.o Požega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3040AD" w:rsidR="003040AD">
      <w:pPr>
        <w:jc w:val="both"/>
        <w:rPr>
          <w:sz w:val="24"/>
        </w:rPr>
      </w:pPr>
      <w:r>
        <w:rPr>
          <w:sz w:val="24"/>
        </w:rPr>
        <w:tab/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</w:r>
      <w:r w:rsidR="00021FD5">
        <w:rPr>
          <w:sz w:val="24"/>
        </w:rPr>
        <w:t>R</w:t>
      </w:r>
      <w:r>
        <w:rPr>
          <w:b/>
          <w:sz w:val="24"/>
        </w:rPr>
        <w:t>očište</w:t>
      </w:r>
      <w:r>
        <w:rPr>
          <w:sz w:val="24"/>
        </w:rPr>
        <w:t xml:space="preserve"> radi </w:t>
      </w:r>
      <w:r w:rsidR="00021FD5">
        <w:rPr>
          <w:sz w:val="24"/>
        </w:rPr>
        <w:t>rasprave o uvjetima</w:t>
      </w:r>
      <w:r>
        <w:rPr>
          <w:sz w:val="24"/>
        </w:rPr>
        <w:t xml:space="preserve"> za otvaranje stečajnog postupka zakazuje se na dan </w:t>
      </w:r>
      <w:r w:rsidR="006608F3">
        <w:rPr>
          <w:b/>
          <w:sz w:val="24"/>
        </w:rPr>
        <w:t>3.siječnja 2017.u 10,30</w:t>
      </w:r>
      <w:r>
        <w:rPr>
          <w:b/>
          <w:sz w:val="24"/>
        </w:rPr>
        <w:t xml:space="preserve"> 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3040AD" w:rsidP="003040AD" w:rsidR="003040AD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3040AD" w:rsidP="003040AD" w:rsidR="0064382C">
      <w:pPr>
        <w:jc w:val="both"/>
        <w:rPr>
          <w:sz w:val="24"/>
        </w:rPr>
      </w:pPr>
      <w:r>
        <w:rPr>
          <w:sz w:val="24"/>
        </w:rPr>
        <w:tab/>
        <w:t>- zakonsk</w:t>
      </w:r>
      <w:r w:rsidR="006608F3">
        <w:rPr>
          <w:sz w:val="24"/>
        </w:rPr>
        <w:t>a zastupnica</w:t>
      </w:r>
      <w:r>
        <w:rPr>
          <w:sz w:val="24"/>
        </w:rPr>
        <w:t xml:space="preserve"> dužnika</w:t>
      </w:r>
      <w:r w:rsidR="006608F3">
        <w:rPr>
          <w:sz w:val="24"/>
        </w:rPr>
        <w:t xml:space="preserve"> Marija </w:t>
      </w:r>
      <w:proofErr w:type="spellStart"/>
      <w:r w:rsidR="006608F3">
        <w:rPr>
          <w:sz w:val="24"/>
        </w:rPr>
        <w:t>Šunjo</w:t>
      </w:r>
      <w:proofErr w:type="spellEnd"/>
      <w:r w:rsidR="006608F3">
        <w:rPr>
          <w:sz w:val="24"/>
        </w:rPr>
        <w:t xml:space="preserve"> Romić iz Požege</w:t>
      </w:r>
      <w:r w:rsidR="002E5AFD">
        <w:rPr>
          <w:sz w:val="24"/>
          <w:szCs w:val="24"/>
        </w:rPr>
        <w:t>.</w:t>
      </w:r>
    </w:p>
    <w:p w:rsidRDefault="0064382C" w:rsidP="003040AD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608F3">
        <w:rPr>
          <w:sz w:val="24"/>
        </w:rPr>
        <w:t>29</w:t>
      </w:r>
      <w:r w:rsidR="002E5AFD">
        <w:rPr>
          <w:sz w:val="24"/>
        </w:rPr>
        <w:t>.studenog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0181F">
        <w:rPr>
          <w:sz w:val="24"/>
        </w:rPr>
        <w:t xml:space="preserve">Vesna Vukelić </w:t>
      </w:r>
    </w:p>
    <w:p w:rsidRDefault="00406443" w:rsidR="00406443">
      <w:pPr>
        <w:rPr>
          <w:sz w:val="24"/>
        </w:rPr>
      </w:pPr>
    </w:p>
    <w:p w:rsidRDefault="00406443" w:rsidP="0034417D" w:rsidR="0040644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21FD5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1097D"/>
    <w:rsid w:val="00117073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1F4B17"/>
    <w:rsid w:val="002031F6"/>
    <w:rsid w:val="00216613"/>
    <w:rsid w:val="00223913"/>
    <w:rsid w:val="0022455A"/>
    <w:rsid w:val="00227CE2"/>
    <w:rsid w:val="002427DC"/>
    <w:rsid w:val="00245361"/>
    <w:rsid w:val="002518B6"/>
    <w:rsid w:val="002549F7"/>
    <w:rsid w:val="0025549F"/>
    <w:rsid w:val="00257B24"/>
    <w:rsid w:val="00264568"/>
    <w:rsid w:val="002670AA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E5AFD"/>
    <w:rsid w:val="002F1BF0"/>
    <w:rsid w:val="002F2CE0"/>
    <w:rsid w:val="002F5E6D"/>
    <w:rsid w:val="003040AD"/>
    <w:rsid w:val="003067F0"/>
    <w:rsid w:val="003202C5"/>
    <w:rsid w:val="00334F54"/>
    <w:rsid w:val="0034417D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06443"/>
    <w:rsid w:val="00420336"/>
    <w:rsid w:val="004400DE"/>
    <w:rsid w:val="00441B46"/>
    <w:rsid w:val="0044491D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C55BF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382C"/>
    <w:rsid w:val="006472A1"/>
    <w:rsid w:val="006608F3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143FF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7508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2164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0181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0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7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0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7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9850.54</izvorni_sadrzaj>
    <derivirana_varijabla naziv="DomainObject.Predmet.InicijalnaVrijednost_1">9850.54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 1 SZ</izvorni_sadrzaj>
    <derivirana_varijabla naziv="DomainObject.Predmet.PrimjedbaSuca_1">čl.110.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PROJEKT društvo s ograničenom odgovornošću za trgovinu, tehničke i poslovne usluge</izvorni_sadrzaj>
    <derivirana_varijabla naziv="DomainObject.Predmet.ProtustrankaFormated_1">  M PROJEKT društvo s ograničenom odgovornošću za trgovinu, tehničke i poslovne usluge</derivirana_varijabla>
  </DomainObject.Predmet.ProtustrankaFormated>
  <DomainObject.Predmet.ProtustrankaFormatedOIB>
    <izvorni_sadrzaj>  M PROJEKT društvo s ograničenom odgovornošću za trgovinu, tehničke i poslovne usluge, OIB 09425874242</izvorni_sadrzaj>
    <derivirana_varijabla naziv="DomainObject.Predmet.ProtustrankaFormatedOIB_1">  M PROJEKT društvo s ograničenom odgovornošću za trgovinu, tehničke i poslovne usluge, OIB 09425874242</derivirana_varijabla>
  </DomainObject.Predmet.ProtustrankaFormatedOIB>
  <DomainObject.Predmet.ProtustrankaFormatedWithAdress>
    <izvorni_sadrzaj> M PROJEKT društvo s ograničenom odgovornošću za trgovinu, tehničke i poslovne usluge, Svetog Leopolda Mandića 1, 34000 Požega</izvorni_sadrzaj>
    <derivirana_varijabla naziv="DomainObject.Predmet.ProtustrankaFormatedWithAdress_1"> M PROJEKT društvo s ograničenom odgovornošću za trgovinu, tehničke i poslovne usluge, Svetog Leopolda Mandića 1, 34000 Požega</derivirana_varijabla>
  </DomainObject.Predmet.ProtustrankaFormatedWithAdress>
  <DomainObject.Predmet.ProtustrankaFormatedWithAdressOIB>
    <izvorni_sadrzaj> M PROJEKT društvo s ograničenom odgovornošću za trgovinu, tehničke i poslovne usluge, OIB 09425874242, Svetog Leopolda Mandića 1, 34000 Požega</izvorni_sadrzaj>
    <derivirana_varijabla naziv="DomainObject.Predmet.ProtustrankaFormatedWithAdressOIB_1"> M PROJEKT društvo s ograničenom odgovornošću za trgovinu, tehničke i poslovne usluge, OIB 09425874242, Svetog Leopolda Mandića 1, 34000 Požega</derivirana_varijabla>
  </DomainObject.Predmet.ProtustrankaFormatedWithAdressOIB>
  <DomainObject.Predmet.ProtustrankaWithAdress>
    <izvorni_sadrzaj>M PROJEKT društvo s ograničenom odgovornošću za trgovinu, tehničke i poslovne usluge Svetog Leopolda Mandića 1, 34000 Požega</izvorni_sadrzaj>
    <derivirana_varijabla naziv="DomainObject.Predmet.ProtustrankaWithAdress_1">M PROJEKT društvo s ograničenom odgovornošću za trgovinu, tehničke i poslovne usluge Svetog Leopolda Mandića 1, 34000 Požega</derivirana_varijabla>
  </DomainObject.Predmet.ProtustrankaWithAdress>
  <DomainObject.Predmet.ProtustrankaWithAdressOIB>
    <izvorni_sadrzaj>M PROJEKT društvo s ograničenom odgovornošću za trgovinu, tehničke i poslovne usluge, OIB 09425874242, Svetog Leopolda Mandića 1, 34000 Požega</izvorni_sadrzaj>
    <derivirana_varijabla naziv="DomainObject.Predmet.ProtustrankaWithAdressOIB_1">M PROJEKT društvo s ograničenom odgovornošću za trgovinu, tehničke i poslovne usluge, OIB 09425874242, Svetog Leopolda Mandića 1, 34000 Požega</derivirana_varijabla>
  </DomainObject.Predmet.ProtustrankaWithAdressOIB>
  <DomainObject.Predmet.ProtustrankaNazivFormated>
    <izvorni_sadrzaj>M PROJEKT društvo s ograničenom odgovornošću za trgovinu, tehničke i poslovne usluge</izvorni_sadrzaj>
    <derivirana_varijabla naziv="DomainObject.Predmet.ProtustrankaNazivFormated_1">M PROJEKT društvo s ograničenom odgovornošću za trgovinu, tehničke i poslovne usluge</derivirana_varijabla>
  </DomainObject.Predmet.ProtustrankaNazivFormated>
  <DomainObject.Predmet.ProtustrankaNazivFormatedOIB>
    <izvorni_sadrzaj>M PROJEKT društvo s ograničenom odgovornošću za trgovinu, tehničke i poslovne usluge, OIB 09425874242</izvorni_sadrzaj>
    <derivirana_varijabla naziv="DomainObject.Predmet.ProtustrankaNazivFormatedOIB_1">M PROJEKT društvo s ograničenom odgovornošću za trgovinu, tehničke i poslovne usluge, OIB 09425874242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 PROJEKT društvo s ograničenom odgovornošću za trgovinu, tehničke i poslovne usluge</item>
    </izvorni_sadrzaj>
    <derivirana_varijabla naziv="DomainObject.Predmet.ProtuStrankaListFormated_1">
      <item>M PROJEKT društvo s ograničenom odgovornošću za trgovinu, tehničke i poslovne usluge</item>
    </derivirana_varijabla>
  </DomainObject.Predmet.ProtuStrankaListFormated>
  <DomainObject.Predmet.ProtuStrankaListFormatedOIB>
    <izvorni_sadrzaj>
      <item>M PROJEKT društvo s ograničenom odgovornošću za trgovinu, tehničke i poslovne usluge, OIB 09425874242</item>
    </izvorni_sadrzaj>
    <derivirana_varijabla naziv="DomainObject.Predmet.ProtuStrankaListFormatedOIB_1">
      <item>M PROJEKT društvo s ograničenom odgovornošću za trgovinu, tehničke i poslovne usluge, OIB 09425874242</item>
    </derivirana_varijabla>
  </DomainObject.Predmet.ProtuStrankaListFormatedOIB>
  <DomainObject.Predmet.ProtuStrankaListFormatedWithAdress>
    <izvorni_sadrzaj>
      <item>M PROJEKT društvo s ograničenom odgovornošću za trgovinu, tehničke i poslovne usluge, Svetog Leopolda Mandića 1, 34000 Požega</item>
    </izvorni_sadrzaj>
    <derivirana_varijabla naziv="DomainObject.Predmet.ProtuStrankaListFormatedWithAdress_1">
      <item>M PROJEKT društvo s ograničenom odgovornošću za trgovinu, tehničke i poslovne usluge, Svetog Leopolda Mandića 1, 34000 Požega</item>
    </derivirana_varijabla>
  </DomainObject.Predmet.ProtuStrankaListFormatedWithAdress>
  <DomainObject.Predmet.ProtuStrankaListFormatedWithAdressOIB>
    <izvorni_sadrzaj>
      <item>M PROJEKT društvo s ograničenom odgovornošću za trgovinu, tehničke i poslovne usluge, OIB 09425874242, Svetog Leopolda Mandića 1, 34000 Požega</item>
    </izvorni_sadrzaj>
    <derivirana_varijabla naziv="DomainObject.Predmet.ProtuStrankaListFormatedWithAdressOIB_1">
      <item>M PROJEKT društvo s ograničenom odgovornošću za trgovinu, tehničke i poslovne usluge, OIB 09425874242, Svetog Leopolda Mandića 1, 34000 Požega</item>
    </derivirana_varijabla>
  </DomainObject.Predmet.ProtuStrankaListFormatedWithAdressOIB>
  <DomainObject.Predmet.ProtuStrankaListNazivFormated>
    <izvorni_sadrzaj>
      <item>M PROJEKT društvo s ograničenom odgovornošću za trgovinu, tehničke i poslovne usluge</item>
    </izvorni_sadrzaj>
    <derivirana_varijabla naziv="DomainObject.Predmet.ProtuStrankaListNazivFormated_1">
      <item>M PROJEKT društvo s ograničenom odgovornošću za trgovinu, tehničke i poslovne usluge</item>
    </derivirana_varijabla>
  </DomainObject.Predmet.ProtuStrankaListNazivFormated>
  <DomainObject.Predmet.ProtuStrankaListNazivFormatedOIB>
    <izvorni_sadrzaj>
      <item>M PROJEKT društvo s ograničenom odgovornošću za trgovinu, tehničke i poslovne usluge, OIB 09425874242</item>
    </izvorni_sadrzaj>
    <derivirana_varijabla naziv="DomainObject.Predmet.ProtuStrankaListNazivFormatedOIB_1">
      <item>M PROJEKT društvo s ograničenom odgovornošću za trgovinu, tehničke i poslovne usluge, OIB 09425874242</item>
    </derivirana_varijabla>
  </DomainObject.Predmet.ProtuStrankaListNazivFormatedOIB>
  <DomainObject.Predmet.OstaliListFormated>
    <izvorni_sadrzaj>
      <item>Marija Šunjo-Romić</item>
    </izvorni_sadrzaj>
    <derivirana_varijabla naziv="DomainObject.Predmet.OstaliListFormated_1">
      <item>Marija Šunjo-Romić</item>
    </derivirana_varijabla>
  </DomainObject.Predmet.OstaliListFormated>
  <DomainObject.Predmet.OstaliListFormatedOIB>
    <izvorni_sadrzaj>
      <item>Marija Šunjo-Romić, OIB 31061189779</item>
    </izvorni_sadrzaj>
    <derivirana_varijabla naziv="DomainObject.Predmet.OstaliListFormatedOIB_1">
      <item>Marija Šunjo-Romić, OIB 31061189779</item>
    </derivirana_varijabla>
  </DomainObject.Predmet.OstaliListFormatedOIB>
  <DomainObject.Predmet.OstaliListFormatedWithAdress>
    <izvorni_sadrzaj>
      <item>Marija Šunjo-Romić, Sv.Leopolda Mandić 1, 34000 Požega</item>
    </izvorni_sadrzaj>
    <derivirana_varijabla naziv="DomainObject.Predmet.OstaliListFormatedWithAdress_1">
      <item>Marija Šunjo-Romić, Sv.Leopolda Mandić 1, 34000 Požega</item>
    </derivirana_varijabla>
  </DomainObject.Predmet.OstaliListFormatedWithAdress>
  <DomainObject.Predmet.OstaliListFormatedWithAdressOIB>
    <izvorni_sadrzaj>
      <item>Marija Šunjo-Romić, OIB 31061189779, Sv.Leopolda Mandić 1, 34000 Požega</item>
    </izvorni_sadrzaj>
    <derivirana_varijabla naziv="DomainObject.Predmet.OstaliListFormatedWithAdressOIB_1">
      <item>Marija Šunjo-Romić, OIB 31061189779, Sv.Leopolda Mandić 1, 34000 Požega</item>
    </derivirana_varijabla>
  </DomainObject.Predmet.OstaliListFormatedWithAdressOIB>
  <DomainObject.Predmet.OstaliListNazivFormated>
    <izvorni_sadrzaj>
      <item>Marija Šunjo-Romić</item>
    </izvorni_sadrzaj>
    <derivirana_varijabla naziv="DomainObject.Predmet.OstaliListNazivFormated_1">
      <item>Marija Šunjo-Romić</item>
    </derivirana_varijabla>
  </DomainObject.Predmet.OstaliListNazivFormated>
  <DomainObject.Predmet.OstaliListNazivFormatedOIB>
    <izvorni_sadrzaj>
      <item>Marija Šunjo-Romić, OIB 31061189779</item>
    </izvorni_sadrzaj>
    <derivirana_varijabla naziv="DomainObject.Predmet.OstaliListNazivFormatedOIB_1">
      <item>Marija Šunjo-Romić, OIB 31061189779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 PROJEKT društvo s ograničenom odgovornošću za trgovinu, tehničke i poslovne usluge</izvorni_sadrzaj>
    <derivirana_varijabla naziv="DomainObject.Predmet.ProtustrankaIDrugi_1">M PROJEKT društvo s ograničenom odgovornošću za trgovinu, tehničke i poslovne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 PROJEKT društvo s ograničenom odgovornošću za trgovinu, tehničke i poslovne usluge, OIB 09425874242, Svetog Leopolda Mandića 1, 34000 Požega</izvorni_sadrzaj>
    <derivirana_varijabla naziv="DomainObject.Predmet.ProtustrankaIDrugiAdressOIB_1">M PROJEKT društvo s ograničenom odgovornošću za trgovinu, tehničke i poslovne usluge, OIB 09425874242, Svetog Leopolda Mandića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PROJEKT društvo s ograničenom odgovornošću za trgovinu, tehničke i poslovne usluge</item>
      <item>FINANCIJSKA AGENCIJA RC OSIJEK</item>
      <item>Marija Šunjo-Romić</item>
    </izvorni_sadrzaj>
    <derivirana_varijabla naziv="DomainObject.Predmet.SudioniciListNaziv_1">
      <item>M PROJEKT društvo s ograničenom odgovornošću za trgovinu, tehničke i poslovne usluge</item>
      <item>FINANCIJSKA AGENCIJA RC OSIJEK</item>
      <item>Marija Šunjo-Romić</item>
    </derivirana_varijabla>
  </DomainObject.Predmet.SudioniciListNaziv>
  <DomainObject.Predmet.SudioniciListAdressOIB>
    <izvorni_sadrzaj>
      <item>M PROJEKT društvo s ograničenom odgovornošću za trgovinu, tehničke i poslovne usluge, OIB 09425874242, Svetog Leopolda Mandića 1,34000 Požega</item>
      <item>FINANCIJSKA AGENCIJA RC OSIJEK, OIB 85821130368, L.Jagera 3,31000 Osijek</item>
      <item>Marija Šunjo-Romić, OIB 31061189779, Sv.Leopolda Mandić 1,34000 Požega</item>
    </izvorni_sadrzaj>
    <derivirana_varijabla naziv="DomainObject.Predmet.SudioniciListAdressOIB_1">
      <item>M PROJEKT društvo s ograničenom odgovornošću za trgovinu, tehničke i poslovne usluge, OIB 09425874242, Svetog Leopolda Mandića 1,34000 Požega</item>
      <item>FINANCIJSKA AGENCIJA RC OSIJEK, OIB 85821130368, L.Jagera 3,31000 Osijek</item>
      <item>Marija Šunjo-Romić, OIB 31061189779, Sv.Leopolda Mandić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09425874242</item>
      <item>, OIB 85821130368</item>
      <item>, OIB 31061189779</item>
    </izvorni_sadrzaj>
    <derivirana_varijabla naziv="DomainObject.Predmet.SudioniciListNazivOIB_1">
      <item>, OIB 09425874242</item>
      <item>, OIB 85821130368</item>
      <item>, OIB 31061189779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93</properties:Words>
  <properties:Characters>521</properties:Characters>
  <properties:Lines>38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2016-11-29T11:51:00Z</dcterms:created>
  <dc:creator>Trgovacki sud</dc:creator>
  <cp:lastModifiedBy>wsadmin</cp:lastModifiedBy>
  <cp:lastPrinted>2016-11-29T11:51:00Z</cp:lastPrinted>
  <dcterms:modified xmlns:xsi="http://www.w3.org/2001/XMLSchema-instance" xsi:type="dcterms:W3CDTF">2016-11-29T11:51:00Z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