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4c9f" w14:paraId="81a4c9f" w:rsidRDefault="0052298A" w:rsidP="0052298A" w:rsidR="0052298A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bookmarkStart w:name="_GoBack" w:id="0"/>
      <w:bookmarkEnd w:id="0"/>
      <w:r>
        <w:rPr>
          <w:noProof/>
        </w:rPr>
        <w:t>1 St-198/2016-2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JADRAN KAMEN j.d.o.o. za trgovinu i usluge GRADINA, Matije Gupca 81, OIB: 20108367328,  dana   21.  ožujka  2016. godine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društvom JADRAN KAMEN j.d.o.o. za trgovinu i usluge GRADINA, Matije Gupca 81, OIB: 20108367328. 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 Zakazuje se ročište radi izjašnjenja o prijedlogu za dan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15. travnja  2016. godine u 9,30 sati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 predlagatelja 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2. z.z. stečajnog dužnika Jadranko Dubnjak iz Gradine, Matije Gupca 81.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III Poziva se zastupnik po Zakonu dužnika Jadranko Duvnjak iz Gradine da u roku od 8 dana dostavi na spis ovjerovljeni popis imovine i obveza stečajnog dužnika.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 je ovomu suda   dana  16.  ožujka  2016. godine  podnio  prijedlog za otvaranje stečajnog postupka nad  dužnikom društvom JADRAN KAMEN j.d.o.o. za trgovinu i usluge GRADINA, Matije Gupca 81, OIB: 20108367328.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</w:t>
      </w:r>
      <w:r>
        <w:rPr>
          <w:noProof/>
        </w:rPr>
        <w:lastRenderedPageBreak/>
        <w:t xml:space="preserve">ispunjavati svoje novčane dospjele obveze.    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društvom JADRAN KAMEN j.d.o.o. za trgovinu i usluge GRADINA, Matije Gupca 81, OIB: 20108367328, u skladu s  odredbom članka 42. Stečajnog zakona. 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  21.  ožujka  2016.   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  <w:r>
        <w:rPr>
          <w:noProof/>
        </w:rPr>
        <w:t>v.r.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otpravka-ovlašteni službenik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298A" w:rsidP="0052298A" w:rsidR="0052298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98A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229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229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260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Gradina</izvorni_sadrzaj>
    <derivirana_varijabla naziv="DomainObject.UcesnikSudskeRadnje.Adresa.Naselje_1">Gradina</derivirana_varijabla>
  </DomainObject.UcesnikSudskeRadnje.Adresa.Naselje>
  <DomainObject.UcesnikSudskeRadnje.Adresa.PostBroj>
    <izvorni_sadrzaj>33411</izvorni_sadrzaj>
    <derivirana_varijabla naziv="DomainObject.UcesnikSudskeRadnje.Adresa.PostBroj_1">33411</derivirana_varijabla>
  </DomainObject.UcesnikSudskeRadnje.Adresa.PostBroj>
  <DomainObject.UcesnikSudskeRadnje.Adresa.UlicaIKBR>
    <izvorni_sadrzaj>M.Gupca 81.</izvorni_sadrzaj>
    <derivirana_varijabla naziv="DomainObject.UcesnikSudskeRadnje.Adresa.UlicaIKBR_1">M.Gupca 81.</derivirana_varijabla>
  </DomainObject.UcesnikSudskeRadnje.Adresa.UlicaIKBR>
  <DomainObject.UcesnikSudskeRadnje.Naziv>
    <izvorni_sadrzaj>Jadranko Duvnjak</izvorni_sadrzaj>
    <derivirana_varijabla naziv="DomainObject.UcesnikSudskeRadnje.Naziv_1">Jadranko Duvnjak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15. travnja 2016.</izvorni_sadrzaj>
    <derivirana_varijabla naziv="DomainObject.UcesnikSudskeRadnje.SudskaRadnja.PlaniraniZavrsetakDatum_1">15. travnja 2016.</derivirana_varijabla>
  </DomainObject.UcesnikSudskeRadnje.SudskaRadnja.PlaniraniZavrsetakDatum>
  <DomainObject.UcesnikSudskeRadnje.SudskaRadnja.PlaniraniPocetakDatum>
    <izvorni_sadrzaj>15. travnja 2016.</izvorni_sadrzaj>
    <derivirana_varijabla naziv="DomainObject.UcesnikSudskeRadnje.SudskaRadnja.PlaniraniPocetakDatum_1">15. travnja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09:45</izvorni_sadrzaj>
    <derivirana_varijabla naziv="DomainObject.UcesnikSudskeRadnje.SudskaRadnja.PlaniraniZavrsetakVrijeme_1">09:45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St-198/2016</izvorni_sadrzaj>
    <derivirana_varijabla naziv="DomainObject.Predmet.OznakaBroj_1">St-198/2016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KAMEN jednostavno društvo s ograničenom odgovornošću za trgovinu i usluge, Gradina</izvorni_sadrzaj>
    <derivirana_varijabla naziv="DomainObject.Predmet.ProtustrankaFormated_1">  JADRAN KAMEN jednostavno društvo s ograničenom odgovornošću za trgovinu i usluge, Gradina</derivirana_varijabla>
  </DomainObject.Predmet.ProtustrankaFormated>
  <DomainObject.Predmet.ProtustrankaFormatedOIB>
    <izvorni_sadrzaj>  JADRAN KAMEN jednostavno društvo s ograničenom odgovornošću za trgovinu i usluge, Gradina, OIB 20108367328</izvorni_sadrzaj>
    <derivirana_varijabla naziv="DomainObject.Predmet.ProtustrankaFormatedOIB_1">  JADRAN KAMEN jednostavno društvo s ograničenom odgovornošću za trgovinu i usluge, Gradina, OIB 20108367328</derivirana_varijabla>
  </DomainObject.Predmet.ProtustrankaFormatedOIB>
  <DomainObject.Predmet.ProtustrankaFormatedWithAdress>
    <izvorni_sadrzaj> JADRAN KAMEN jednostavno društvo s ograničenom odgovornošću za trgovinu i usluge, Gradina, Matije Gupca 81, 33411 Gradina</izvorni_sadrzaj>
    <derivirana_varijabla naziv="DomainObject.Predmet.ProtustrankaFormatedWithAdress_1"> JADRAN KAMEN jednostavno društvo s ograničenom odgovornošću za trgovinu i usluge, Gradina, Matije Gupca 81, 33411 Gradina</derivirana_varijabla>
  </DomainObject.Predmet.ProtustrankaFormatedWithAdress>
  <DomainObject.Predmet.ProtustrankaFormatedWithAdressOIB>
    <izvorni_sadrzaj> JADRAN KAMEN jednostavno društvo s ograničenom odgovornošću za trgovinu i usluge, Gradina, OIB 20108367328, Matije Gupca 81, 33411 Gradina</izvorni_sadrzaj>
    <derivirana_varijabla naziv="DomainObject.Predmet.ProtustrankaFormatedWithAdressOIB_1"> JADRAN KAMEN jednostavno društvo s ograničenom odgovornošću za trgovinu i usluge, Gradina, OIB 20108367328, Matije Gupca 81, 33411 Gradina</derivirana_varijabla>
  </DomainObject.Predmet.ProtustrankaFormatedWithAdressOIB>
  <DomainObject.Predmet.ProtustrankaWithAdress>
    <izvorni_sadrzaj>JADRAN KAMEN jednostavno društvo s ograničenom odgovornošću za trgovinu i usluge, Gradina Matije Gupca 81, 33411 Gradina</izvorni_sadrzaj>
    <derivirana_varijabla naziv="DomainObject.Predmet.ProtustrankaWithAdress_1">JADRAN KAMEN jednostavno društvo s ograničenom odgovornošću za trgovinu i usluge, Gradina Matije Gupca 81, 33411 Gradina</derivirana_varijabla>
  </DomainObject.Predmet.ProtustrankaWithAdress>
  <DomainObject.Predmet.ProtustrankaWithAdressOIB>
    <izvorni_sadrzaj>JADRAN KAMEN jednostavno društvo s ograničenom odgovornošću za trgovinu i usluge, Gradina, OIB 20108367328, Matije Gupca 81, 33411 Gradina</izvorni_sadrzaj>
    <derivirana_varijabla naziv="DomainObject.Predmet.ProtustrankaWithAdressOIB_1">JADRAN KAMEN jednostavno društvo s ograničenom odgovornošću za trgovinu i usluge, Gradina, OIB 20108367328, Matije Gupca 81, 33411 Gradina</derivirana_varijabla>
  </DomainObject.Predmet.ProtustrankaWithAdressOIB>
  <DomainObject.Predmet.ProtustrankaNazivFormated>
    <izvorni_sadrzaj>JADRAN KAMEN jednostavno društvo s ograničenom odgovornošću za trgovinu i usluge, Gradina</izvorni_sadrzaj>
    <derivirana_varijabla naziv="DomainObject.Predmet.ProtustrankaNazivFormated_1">JADRAN KAMEN jednostavno društvo s ograničenom odgovornošću za trgovinu i usluge, Gradina</derivirana_varijabla>
  </DomainObject.Predmet.ProtustrankaNazivFormated>
  <DomainObject.Predmet.ProtustrankaNazivFormatedOIB>
    <izvorni_sadrzaj>JADRAN KAMEN jednostavno društvo s ograničenom odgovornošću za trgovinu i usluge, Gradina, OIB 20108367328</izvorni_sadrzaj>
    <derivirana_varijabla naziv="DomainObject.Predmet.ProtustrankaNazivFormatedOIB_1">JADRAN KAMEN jednostavno društvo s ograničenom odgovornošću za trgovinu i usluge, Gradina, OIB 20108367328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JADRAN KAMEN jednostavno društvo s ograničenom odgovornošću za trgovinu i usluge, Gradina</item>
    </izvorni_sadrzaj>
    <derivirana_varijabla naziv="DomainObject.Predmet.ProtuStrankaListFormated_1">
      <item>JADRAN KAMEN jednostavno društvo s ograničenom odgovornošću za trgovinu i usluge, Gradina</item>
    </derivirana_varijabla>
  </DomainObject.Predmet.ProtuStrankaListFormated>
  <DomainObject.Predmet.ProtuStrankaListFormatedOIB>
    <izvorni_sadrzaj>
      <item>JADRAN KAMEN jednostavno društvo s ograničenom odgovornošću za trgovinu i usluge, Gradina, OIB 20108367328</item>
    </izvorni_sadrzaj>
    <derivirana_varijabla naziv="DomainObject.Predmet.ProtuStrankaListFormatedOIB_1">
      <item>JADRAN KAMEN jednostavno društvo s ograničenom odgovornošću za trgovinu i usluge, Gradina, OIB 20108367328</item>
    </derivirana_varijabla>
  </DomainObject.Predmet.ProtuStrankaListFormatedOIB>
  <DomainObject.Predmet.ProtuStrankaListFormatedWithAdress>
    <izvorni_sadrzaj>
      <item>JADRAN KAMEN jednostavno društvo s ograničenom odgovornošću za trgovinu i usluge, Gradina, Matije Gupca 81, 33411 Gradina</item>
    </izvorni_sadrzaj>
    <derivirana_varijabla naziv="DomainObject.Predmet.ProtuStrankaListFormatedWithAdress_1">
      <item>JADRAN KAMEN jednostavno društvo s ograničenom odgovornošću za trgovinu i usluge, Gradina, Matije Gupca 81, 33411 Gradina</item>
    </derivirana_varijabla>
  </DomainObject.Predmet.ProtuStrankaListFormatedWithAdress>
  <DomainObject.Predmet.ProtuStrankaListFormatedWithAdressOIB>
    <izvorni_sadrzaj>
      <item>JADRAN KAMEN jednostavno društvo s ograničenom odgovornošću za trgovinu i usluge, Gradina, OIB 20108367328, Matije Gupca 81, 33411 Gradina</item>
    </izvorni_sadrzaj>
    <derivirana_varijabla naziv="DomainObject.Predmet.ProtuStrankaListFormatedWithAdressOIB_1">
      <item>JADRAN KAMEN jednostavno društvo s ograničenom odgovornošću za trgovinu i usluge, Gradina, OIB 20108367328, Matije Gupca 81, 33411 Gradina</item>
    </derivirana_varijabla>
  </DomainObject.Predmet.ProtuStrankaListFormatedWithAdressOIB>
  <DomainObject.Predmet.ProtuStrankaListNazivFormated>
    <izvorni_sadrzaj>
      <item>JADRAN KAMEN jednostavno društvo s ograničenom odgovornošću za trgovinu i usluge, Gradina</item>
    </izvorni_sadrzaj>
    <derivirana_varijabla naziv="DomainObject.Predmet.ProtuStrankaListNazivFormated_1">
      <item>JADRAN KAMEN jednostavno društvo s ograničenom odgovornošću za trgovinu i usluge, Gradina</item>
    </derivirana_varijabla>
  </DomainObject.Predmet.ProtuStrankaListNazivFormated>
  <DomainObject.Predmet.ProtuStrankaListNazivFormatedOIB>
    <izvorni_sadrzaj>
      <item>JADRAN KAMEN jednostavno društvo s ograničenom odgovornošću za trgovinu i usluge, Gradina, OIB 20108367328</item>
    </izvorni_sadrzaj>
    <derivirana_varijabla naziv="DomainObject.Predmet.ProtuStrankaListNazivFormatedOIB_1">
      <item>JADRAN KAMEN jednostavno društvo s ograničenom odgovornošću za trgovinu i usluge, Gradina, OIB 20108367328</item>
    </derivirana_varijabla>
  </DomainObject.Predmet.ProtuStrankaListNazivFormatedOIB>
  <DomainObject.Predmet.OstaliListFormated>
    <izvorni_sadrzaj>
      <item>Jadranko Duvnjak</item>
    </izvorni_sadrzaj>
    <derivirana_varijabla naziv="DomainObject.Predmet.OstaliListFormated_1">
      <item>Jadranko Duvnjak</item>
    </derivirana_varijabla>
  </DomainObject.Predmet.OstaliListFormated>
  <DomainObject.Predmet.OstaliListFormatedOIB>
    <izvorni_sadrzaj>
      <item>Jadranko Duvnjak, OIB 44456963265</item>
    </izvorni_sadrzaj>
    <derivirana_varijabla naziv="DomainObject.Predmet.OstaliListFormatedOIB_1">
      <item>Jadranko Duvnjak, OIB 44456963265</item>
    </derivirana_varijabla>
  </DomainObject.Predmet.OstaliListFormatedOIB>
  <DomainObject.Predmet.OstaliListFormatedWithAdress>
    <izvorni_sadrzaj>
      <item>Jadranko Duvnjak, M.Gupca 81., 33411 Gradina</item>
    </izvorni_sadrzaj>
    <derivirana_varijabla naziv="DomainObject.Predmet.OstaliListFormatedWithAdress_1">
      <item>Jadranko Duvnjak, M.Gupca 81., 33411 Gradina</item>
    </derivirana_varijabla>
  </DomainObject.Predmet.OstaliListFormatedWithAdress>
  <DomainObject.Predmet.OstaliListFormatedWithAdressOIB>
    <izvorni_sadrzaj>
      <item>Jadranko Duvnjak, OIB 44456963265, M.Gupca 81., 33411 Gradina</item>
    </izvorni_sadrzaj>
    <derivirana_varijabla naziv="DomainObject.Predmet.OstaliListFormatedWithAdressOIB_1">
      <item>Jadranko Duvnjak, OIB 44456963265, M.Gupca 81., 33411 Gradina</item>
    </derivirana_varijabla>
  </DomainObject.Predmet.OstaliListFormatedWithAdressOIB>
  <DomainObject.Predmet.OstaliListNazivFormated>
    <izvorni_sadrzaj>
      <item>Jadranko Duvnjak</item>
    </izvorni_sadrzaj>
    <derivirana_varijabla naziv="DomainObject.Predmet.OstaliListNazivFormated_1">
      <item>Jadranko Duvnjak</item>
    </derivirana_varijabla>
  </DomainObject.Predmet.OstaliListNazivFormated>
  <DomainObject.Predmet.OstaliListNazivFormatedOIB>
    <izvorni_sadrzaj>
      <item>Jadranko Duvnjak, OIB 44456963265</item>
    </izvorni_sadrzaj>
    <derivirana_varijabla naziv="DomainObject.Predmet.OstaliListNazivFormatedOIB_1">
      <item>Jadranko Duvnjak, OIB 44456963265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JADRAN KAMEN jednostavno društvo s ograničenom odgovornošću za trgovinu i usluge, Gradina</izvorni_sadrzaj>
    <derivirana_varijabla naziv="DomainObject.Predmet.ProtustrankaIDrugi_1">JADRAN KAMEN jednostavno društvo s ograničenom odgovornošću za trgovinu i usluge, Gradina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JADRAN KAMEN jednostavno društvo s ograničenom odgovornošću za trgovinu i usluge, Gradina, OIB 20108367328, Matije Gupca 81, 33411 Gradina</izvorni_sadrzaj>
    <derivirana_varijabla naziv="DomainObject.Predmet.ProtustrankaIDrugiAdressOIB_1">JADRAN KAMEN jednostavno društvo s ograničenom odgovornošću za trgovinu i usluge, Gradina, OIB 20108367328, Matije Gupca 81, 33411 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JADRAN KAMEN jednostavno društvo s ograničenom odgovornošću za trgovinu i usluge, Gradina</item>
      <item>Jadranko Duvnjak</item>
    </izvorni_sadrzaj>
    <derivirana_varijabla naziv="DomainObject.Predmet.SudioniciListNaziv_1">
      <item>FINA, RC ZAGREB, Podružnica Bjelovar</item>
      <item>JADRAN KAMEN jednostavno društvo s ograničenom odgovornošću za trgovinu i usluge, Gradina</item>
      <item>Jadranko Duvnjak</item>
    </derivirana_varijabla>
  </DomainObject.Predmet.SudioniciListNaziv>
  <DomainObject.Predmet.SudioniciListAdressOIB>
    <izvorni_sadrzaj>
      <item>FINA, RC ZAGREB, Podružnica Bjelovar, OIB 85821130368, F. Supila 4,43000 Bjelovar</item>
      <item>JADRAN KAMEN jednostavno društvo s ograničenom odgovornošću za trgovinu i usluge, Gradina, OIB 20108367328, Matije Gupca 81,33411 Gradina</item>
      <item>Jadranko Duvnjak, OIB 44456963265, M.Gupca 81.,33411 Gradina</item>
    </izvorni_sadrzaj>
    <derivirana_varijabla naziv="DomainObject.Predmet.SudioniciListAdressOIB_1">
      <item>FINA, RC ZAGREB, Podružnica Bjelovar, OIB 85821130368, F. Supila 4,43000 Bjelovar</item>
      <item>JADRAN KAMEN jednostavno društvo s ograničenom odgovornošću za trgovinu i usluge, Gradina, OIB 20108367328, Matije Gupca 81,33411 Gradina</item>
      <item>Jadranko Duvnjak, OIB 44456963265, M.Gupca 81.,33411 Gradina</item>
    </derivirana_varijabla>
  </DomainObject.Predmet.SudioniciListAdressOIB>
  <DomainObject.UcesnikSudskeRadnje.NazivFormated>
    <izvorni_sadrzaj>Jadranko Duvnjak, OIB 44456963265, M.Gupca 81.,33411 Gradina</izvorni_sadrzaj>
    <derivirana_varijabla naziv="DomainObject.UcesnikSudskeRadnje.NazivFormated_1">Jadranko Duvnjak, OIB 44456963265, M.Gupca 81.,33411 Gradina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2DEE7-E2C8-4854-AEC6-BF295B319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1901</properties:Characters>
  <properties:Lines>83</properties:Lines>
  <properties:Paragraphs>21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2016-03-21T12:52:00Z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Jadranko Duvnjak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