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06a9" w14:paraId="da006a9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  <w:r w:rsidR="00835870" w:rsidRPr="00B616E7">
        <w:rPr>
          <w:b/>
        </w:rPr>
        <w:t xml:space="preserve">Broj: </w:t>
      </w:r>
      <w:r w:rsidR="00835870">
        <w:rPr>
          <w:b/>
        </w:rPr>
        <w:t>7</w:t>
      </w:r>
      <w:r w:rsidR="00835870" w:rsidRPr="0050244A">
        <w:rPr>
          <w:b/>
        </w:rPr>
        <w:t>/St-</w:t>
      </w:r>
      <w:r w:rsidR="001112F6">
        <w:rPr>
          <w:b/>
        </w:rPr>
        <w:t>130</w:t>
      </w:r>
      <w:r w:rsidR="006C033E">
        <w:rPr>
          <w:b/>
        </w:rPr>
        <w:t>/</w:t>
      </w:r>
      <w:r w:rsidR="001C79C9">
        <w:rPr>
          <w:b/>
        </w:rPr>
        <w:t>201</w:t>
      </w:r>
      <w:r w:rsidR="002E79FB">
        <w:rPr>
          <w:b/>
        </w:rPr>
        <w:t>6-</w:t>
      </w:r>
      <w:r w:rsidR="001112F6">
        <w:rPr>
          <w:b/>
        </w:rPr>
        <w:t>21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1C79C9">
      <w:pPr>
        <w:rPr>
          <w:b/>
        </w:rPr>
      </w:pPr>
      <w:r>
        <w:rPr>
          <w:b/>
        </w:rPr>
        <w:t>Slavonski Brod</w:t>
      </w:r>
    </w:p>
    <w:p w:rsidRDefault="00FF5397" w:rsidP="00FF5397" w:rsidR="00CC75ED">
      <w:r>
        <w:tab/>
      </w:r>
      <w:r>
        <w:tab/>
      </w:r>
      <w:r>
        <w:tab/>
      </w:r>
      <w:r>
        <w:tab/>
      </w:r>
      <w:r>
        <w:tab/>
      </w:r>
    </w:p>
    <w:p w:rsidRDefault="00CD56B6" w:rsidP="00FF5397" w:rsidR="00CD56B6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CC75ED" w:rsidR="00FF539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stečajnoj </w:t>
      </w:r>
      <w:r>
        <w:t xml:space="preserve"> sutkinji Mirni Vujčić,</w:t>
      </w:r>
      <w:r w:rsidR="00760960">
        <w:t xml:space="preserve"> </w:t>
      </w:r>
      <w:r w:rsidR="00C871ED">
        <w:t xml:space="preserve">u stečajnom postupku nad </w:t>
      </w:r>
      <w:r w:rsidR="002E79FB" w:rsidRPr="002E79FB">
        <w:t>stečajn</w:t>
      </w:r>
      <w:r w:rsidR="001112F6">
        <w:t xml:space="preserve">im </w:t>
      </w:r>
      <w:r w:rsidR="002E79FB" w:rsidRPr="002E79FB">
        <w:t>dužnik</w:t>
      </w:r>
      <w:r w:rsidR="001112F6">
        <w:t>om</w:t>
      </w:r>
      <w:r w:rsidR="002E79FB" w:rsidRPr="002E79FB">
        <w:t xml:space="preserve"> </w:t>
      </w:r>
      <w:r w:rsidR="001112F6" w:rsidRPr="00FA6A11">
        <w:t>T-C oktan d.o.o. za trgovinu i usluge "u stečaju", skraćena tvrtka: T-C oktan d.o.o. "u stečaju", Slavonski Brod, Osječka 180, OIB 79590857519</w:t>
      </w:r>
      <w:r w:rsidR="00C44096" w:rsidRPr="00FA6A11">
        <w:t>,</w:t>
      </w:r>
      <w:r w:rsidR="00C44096" w:rsidRPr="00C44096">
        <w:rPr>
          <w:b/>
        </w:rPr>
        <w:t xml:space="preserve"> </w:t>
      </w:r>
      <w:r>
        <w:t>nakon o</w:t>
      </w:r>
      <w:r w:rsidR="00C44096">
        <w:t>držanog ispitnog ročišta da</w:t>
      </w:r>
      <w:r w:rsidR="004D2BE8">
        <w:t xml:space="preserve">na </w:t>
      </w:r>
      <w:r w:rsidR="001112F6">
        <w:t>05. rujna</w:t>
      </w:r>
      <w:r w:rsidR="002E79FB">
        <w:t xml:space="preserve"> 2016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1112F6">
        <w:t>0</w:t>
      </w:r>
      <w:r w:rsidR="00CF2ACD">
        <w:t>7</w:t>
      </w:r>
      <w:r w:rsidR="001112F6">
        <w:t>. rujna</w:t>
      </w:r>
      <w:r w:rsidR="00FB009E">
        <w:t xml:space="preserve"> 201</w:t>
      </w:r>
      <w:r w:rsidR="002E79FB">
        <w:t>6</w:t>
      </w:r>
      <w:r>
        <w:t>. godine</w:t>
      </w:r>
    </w:p>
    <w:p w:rsidRDefault="00CC75ED" w:rsidP="00CC75ED" w:rsidR="00CC75ED">
      <w:pPr>
        <w:jc w:val="both"/>
      </w:pPr>
    </w:p>
    <w:p w:rsidRDefault="00CC75ED" w:rsidP="00CC75ED" w:rsidR="00CC75ED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4F1773" w:rsidP="00A944CC" w:rsidR="004F1773">
      <w:pPr>
        <w:jc w:val="both"/>
        <w:rPr>
          <w:b/>
        </w:rPr>
      </w:pP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 w:rsidRPr="00A944CC">
        <w:rPr>
          <w:b/>
        </w:rPr>
        <w:t>I.</w:t>
      </w:r>
      <w:r>
        <w:t xml:space="preserve"> </w:t>
      </w:r>
      <w:r w:rsidR="00E54518" w:rsidRPr="00E54518">
        <w:rPr>
          <w:b/>
        </w:rPr>
        <w:t>a)</w:t>
      </w:r>
      <w:r w:rsidR="00E54518"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 w:rsidR="007D6839">
        <w:t>su</w:t>
      </w:r>
      <w:r w:rsidR="00E54518">
        <w:t xml:space="preserve"> tražbine stečajnih </w:t>
      </w:r>
      <w:r w:rsidR="007D6839">
        <w:t xml:space="preserve">vjerovnika </w:t>
      </w:r>
      <w:r w:rsidR="00E54518">
        <w:t xml:space="preserve">prvog višeg isplatnog reda u iznosima kako slijedi: </w:t>
      </w:r>
    </w:p>
    <w:p w:rsidRDefault="00FF5397" w:rsidP="00FF5397" w:rsidR="00FF5397">
      <w:pPr>
        <w:rPr>
          <w:b/>
        </w:rPr>
      </w:pPr>
    </w:p>
    <w:p w:rsidRDefault="004565ED" w:rsidP="0006366B" w:rsidR="0006366B" w:rsidRPr="0006366B">
      <w:pPr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06366B" w:rsidRPr="0006366B">
        <w:rPr>
          <w:szCs w:val="22"/>
        </w:rPr>
        <w:t>REPUBLIKA HRVATSKA</w:t>
      </w:r>
    </w:p>
    <w:p w:rsidRDefault="0006366B" w:rsidP="0006366B" w:rsidR="0006366B" w:rsidRPr="0006366B">
      <w:pPr>
        <w:rPr>
          <w:szCs w:val="22"/>
        </w:rPr>
      </w:pPr>
      <w:r w:rsidRPr="0006366B">
        <w:rPr>
          <w:szCs w:val="22"/>
        </w:rPr>
        <w:t>Ministarstvo financija, Porezna uprava,</w:t>
      </w:r>
    </w:p>
    <w:p w:rsidRDefault="0006366B" w:rsidP="0006366B" w:rsidR="0006366B">
      <w:pPr>
        <w:rPr>
          <w:szCs w:val="22"/>
        </w:rPr>
      </w:pPr>
      <w:r w:rsidRPr="0006366B">
        <w:rPr>
          <w:szCs w:val="22"/>
        </w:rPr>
        <w:t xml:space="preserve">Područni ured Slavonija i Baranja, </w:t>
      </w:r>
    </w:p>
    <w:p w:rsidRDefault="0006366B" w:rsidP="0006366B" w:rsidR="00CF4B5F">
      <w:r w:rsidRPr="0006366B">
        <w:rPr>
          <w:szCs w:val="22"/>
        </w:rPr>
        <w:t>OIB 18683136487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</w:t>
      </w:r>
      <w:r w:rsidR="004565ED">
        <w:rPr>
          <w:szCs w:val="22"/>
        </w:rPr>
        <w:tab/>
        <w:t xml:space="preserve">          </w:t>
      </w:r>
      <w:r>
        <w:rPr>
          <w:szCs w:val="22"/>
        </w:rPr>
        <w:tab/>
      </w:r>
      <w:r>
        <w:rPr>
          <w:szCs w:val="22"/>
        </w:rPr>
        <w:tab/>
        <w:t xml:space="preserve">  </w:t>
      </w:r>
      <w:r w:rsidR="008860B1">
        <w:rPr>
          <w:szCs w:val="22"/>
        </w:rPr>
        <w:t xml:space="preserve">  </w:t>
      </w:r>
      <w:r>
        <w:rPr>
          <w:szCs w:val="22"/>
        </w:rPr>
        <w:t xml:space="preserve">      </w:t>
      </w:r>
      <w:r w:rsidR="004D2BE8">
        <w:t xml:space="preserve">u iznosu od   </w:t>
      </w:r>
      <w:r w:rsidR="004565ED">
        <w:t xml:space="preserve">   </w:t>
      </w:r>
      <w:r w:rsidR="004D2BE8">
        <w:t xml:space="preserve"> </w:t>
      </w:r>
      <w:r>
        <w:t>289.020,98</w:t>
      </w:r>
      <w:r w:rsidR="004565ED" w:rsidRPr="004565ED">
        <w:t xml:space="preserve"> Kn </w:t>
      </w:r>
    </w:p>
    <w:p w:rsidRDefault="004565ED" w:rsidP="004D2BE8" w:rsidR="004565ED">
      <w:pPr>
        <w:tabs>
          <w:tab w:pos="5910" w:val="left"/>
        </w:tabs>
      </w:pPr>
    </w:p>
    <w:p w:rsidRDefault="004565ED" w:rsidP="0006366B" w:rsidR="0006366B">
      <w:pPr>
        <w:tabs>
          <w:tab w:pos="5910" w:val="left"/>
        </w:tabs>
      </w:pPr>
      <w:r>
        <w:t xml:space="preserve">2. </w:t>
      </w:r>
      <w:r w:rsidR="0006366B" w:rsidRPr="0006366B">
        <w:t xml:space="preserve">ANA TERZIĆ, Slavonski Brod, </w:t>
      </w:r>
    </w:p>
    <w:p w:rsidRDefault="0006366B" w:rsidP="0006366B" w:rsidR="00C44096">
      <w:pPr>
        <w:tabs>
          <w:tab w:pos="5910" w:val="left"/>
        </w:tabs>
      </w:pPr>
      <w:r w:rsidRPr="0006366B">
        <w:t>Lička 16, OIB: 49851519637</w:t>
      </w:r>
      <w:r w:rsidR="004565ED">
        <w:t xml:space="preserve">                                    </w:t>
      </w:r>
      <w:r>
        <w:t xml:space="preserve">       </w:t>
      </w:r>
      <w:r w:rsidR="008860B1">
        <w:t xml:space="preserve">  </w:t>
      </w:r>
      <w:r w:rsidR="004565ED">
        <w:t xml:space="preserve">  </w:t>
      </w:r>
      <w:r w:rsidR="004D2BE8">
        <w:t xml:space="preserve">u iznosu od     </w:t>
      </w:r>
      <w:r w:rsidR="00FD51F8">
        <w:t xml:space="preserve"> </w:t>
      </w:r>
      <w:r w:rsidR="005C2234">
        <w:t xml:space="preserve">   </w:t>
      </w:r>
      <w:r>
        <w:t xml:space="preserve">33.652,17 </w:t>
      </w:r>
      <w:r w:rsidR="004D2BE8" w:rsidRPr="00B16C22">
        <w:t>Kn</w:t>
      </w:r>
      <w:r w:rsidR="004D2BE8">
        <w:t xml:space="preserve"> </w:t>
      </w:r>
    </w:p>
    <w:p w:rsidRDefault="0006366B" w:rsidP="0006366B" w:rsidR="0006366B">
      <w:pPr>
        <w:tabs>
          <w:tab w:pos="5910" w:val="left"/>
        </w:tabs>
      </w:pPr>
    </w:p>
    <w:p w:rsidRDefault="0006366B" w:rsidP="0006366B" w:rsidR="0006366B">
      <w:pPr>
        <w:tabs>
          <w:tab w:pos="5910" w:val="left"/>
        </w:tabs>
      </w:pPr>
      <w:r>
        <w:t xml:space="preserve">3. </w:t>
      </w:r>
      <w:r w:rsidRPr="0006366B">
        <w:t xml:space="preserve">SNJEŽANA TERZIĆ, Slavonski </w:t>
      </w:r>
    </w:p>
    <w:p w:rsidRDefault="0006366B" w:rsidP="0006366B" w:rsidR="0006366B">
      <w:pPr>
        <w:tabs>
          <w:tab w:pos="5910" w:val="left"/>
        </w:tabs>
      </w:pPr>
      <w:r w:rsidRPr="0006366B">
        <w:t>Brod, Turopoljska 3, OIB: 60039901731</w:t>
      </w:r>
      <w:r>
        <w:t xml:space="preserve">                        </w:t>
      </w:r>
      <w:r w:rsidR="008860B1">
        <w:t xml:space="preserve"> </w:t>
      </w:r>
      <w:r>
        <w:t xml:space="preserve">    u iznosu od         25.372,35</w:t>
      </w:r>
      <w:r w:rsidRPr="00B16C22">
        <w:t xml:space="preserve"> Kn</w:t>
      </w:r>
      <w:r>
        <w:t xml:space="preserve"> </w:t>
      </w:r>
    </w:p>
    <w:p w:rsidRDefault="00CF4B5F" w:rsidP="004D2BE8" w:rsidR="00CF4B5F">
      <w:pPr>
        <w:tabs>
          <w:tab w:pos="5910" w:val="left"/>
        </w:tabs>
      </w:pPr>
    </w:p>
    <w:p w:rsidRDefault="00CD56B6" w:rsidP="004D2BE8" w:rsidR="00CD56B6">
      <w:pPr>
        <w:tabs>
          <w:tab w:pos="5910" w:val="left"/>
        </w:tabs>
      </w:pPr>
    </w:p>
    <w:p w:rsidRDefault="00FF5397" w:rsidP="007314A7" w:rsidR="002E1104" w:rsidRPr="007314A7">
      <w:pPr>
        <w:jc w:val="both"/>
        <w:rPr>
          <w:b/>
        </w:rPr>
      </w:pPr>
      <w:r w:rsidRPr="001A695E">
        <w:rPr>
          <w:b/>
        </w:rPr>
        <w:t>UKUPNO:</w:t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 w:rsidRPr="001A695E">
        <w:rPr>
          <w:b/>
        </w:rPr>
        <w:tab/>
      </w:r>
      <w:r>
        <w:tab/>
      </w:r>
      <w:r w:rsidR="0071153D">
        <w:t xml:space="preserve">    </w:t>
      </w:r>
      <w:r w:rsidR="005C2234">
        <w:t xml:space="preserve">  </w:t>
      </w:r>
      <w:r w:rsidR="0032488A">
        <w:t xml:space="preserve">  </w:t>
      </w:r>
      <w:r w:rsidR="000600E4">
        <w:t xml:space="preserve">  </w:t>
      </w:r>
      <w:r w:rsidRPr="00C940F1">
        <w:rPr>
          <w:b/>
        </w:rPr>
        <w:t xml:space="preserve">u iznosu od </w:t>
      </w:r>
      <w:r w:rsidR="00961C13">
        <w:rPr>
          <w:b/>
        </w:rPr>
        <w:t xml:space="preserve"> </w:t>
      </w:r>
      <w:r w:rsidR="000600E4">
        <w:rPr>
          <w:b/>
        </w:rPr>
        <w:t xml:space="preserve"> </w:t>
      </w:r>
      <w:r w:rsidR="005C2234">
        <w:rPr>
          <w:b/>
        </w:rPr>
        <w:t xml:space="preserve">  </w:t>
      </w:r>
      <w:r w:rsidR="004565ED">
        <w:rPr>
          <w:b/>
        </w:rPr>
        <w:t xml:space="preserve"> </w:t>
      </w:r>
      <w:r w:rsidR="0006366B">
        <w:rPr>
          <w:b/>
        </w:rPr>
        <w:t xml:space="preserve">348.045,50 </w:t>
      </w:r>
      <w:r w:rsidRPr="00C940F1">
        <w:rPr>
          <w:b/>
        </w:rPr>
        <w:t>Kn</w:t>
      </w:r>
    </w:p>
    <w:p w:rsidRDefault="002E1104" w:rsidP="00B34AC0" w:rsidR="00CC75ED">
      <w:pPr>
        <w:rPr>
          <w:b/>
        </w:rPr>
      </w:pPr>
      <w:r>
        <w:rPr>
          <w:b/>
        </w:rPr>
        <w:t xml:space="preserve">                </w:t>
      </w:r>
    </w:p>
    <w:p w:rsidRDefault="00E54518" w:rsidP="00B34AC0" w:rsidR="00E54518">
      <w:pPr>
        <w:rPr>
          <w:b/>
        </w:rPr>
      </w:pPr>
    </w:p>
    <w:p w:rsidRDefault="00CD56B6" w:rsidP="00B34AC0" w:rsidR="00CD56B6">
      <w:pPr>
        <w:rPr>
          <w:b/>
        </w:rPr>
      </w:pPr>
    </w:p>
    <w:p w:rsidRDefault="00E54518" w:rsidP="00E54518" w:rsidR="00E54518">
      <w:pPr>
        <w:jc w:val="both"/>
      </w:pPr>
      <w:r>
        <w:rPr>
          <w:b/>
        </w:rPr>
        <w:lastRenderedPageBreak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</w:t>
      </w:r>
      <w:r w:rsidRPr="00E54518">
        <w:rPr>
          <w:b/>
        </w:rPr>
        <w:t>)</w:t>
      </w:r>
      <w:r>
        <w:t xml:space="preserve"> </w:t>
      </w:r>
      <w:r w:rsidRPr="00A944CC">
        <w:rPr>
          <w:b/>
        </w:rPr>
        <w:t>Utvrđ</w:t>
      </w:r>
      <w:r w:rsidR="007D6839">
        <w:rPr>
          <w:b/>
        </w:rPr>
        <w:t>ene</w:t>
      </w:r>
      <w:r w:rsidRPr="00A944CC">
        <w:rPr>
          <w:b/>
        </w:rPr>
        <w:t xml:space="preserve"> </w:t>
      </w:r>
      <w:r>
        <w:t>s</w:t>
      </w:r>
      <w:r w:rsidR="007D6839">
        <w:t>u</w:t>
      </w:r>
      <w:r>
        <w:t xml:space="preserve"> tražbine stečajnih</w:t>
      </w:r>
      <w:r w:rsidR="007D6839">
        <w:t xml:space="preserve"> vjerovnika</w:t>
      </w:r>
      <w:r>
        <w:t xml:space="preserve"> drugog višeg isplatnog reda u iznosima kako slijedi: </w:t>
      </w:r>
    </w:p>
    <w:p w:rsidRDefault="00203A23" w:rsidP="00203A23" w:rsidR="00203A23">
      <w:pPr>
        <w:rPr>
          <w:b/>
        </w:rPr>
      </w:pPr>
    </w:p>
    <w:p w:rsidRDefault="004565ED" w:rsidP="0006366B" w:rsidR="0006366B">
      <w:pPr>
        <w:jc w:val="both"/>
        <w:rPr>
          <w:szCs w:val="22"/>
        </w:rPr>
      </w:pPr>
      <w:r w:rsidRPr="004565ED">
        <w:rPr>
          <w:szCs w:val="22"/>
        </w:rPr>
        <w:t>1.</w:t>
      </w:r>
      <w:r>
        <w:rPr>
          <w:szCs w:val="22"/>
        </w:rPr>
        <w:t xml:space="preserve"> </w:t>
      </w:r>
      <w:r w:rsidR="0006366B" w:rsidRPr="0006366B">
        <w:rPr>
          <w:szCs w:val="22"/>
        </w:rPr>
        <w:t xml:space="preserve">CRODUX PLIN d.o.o., Zagreb, </w:t>
      </w:r>
    </w:p>
    <w:p w:rsidRDefault="0006366B" w:rsidP="0006366B" w:rsidR="0006366B">
      <w:pPr>
        <w:jc w:val="both"/>
        <w:rPr>
          <w:szCs w:val="22"/>
        </w:rPr>
      </w:pPr>
      <w:r w:rsidRPr="0006366B">
        <w:rPr>
          <w:szCs w:val="22"/>
        </w:rPr>
        <w:t xml:space="preserve">Savska Opatovina 36 (ranije Kaptol </w:t>
      </w:r>
    </w:p>
    <w:p w:rsidRDefault="0006366B" w:rsidP="0006366B" w:rsidR="00595CB9">
      <w:pPr>
        <w:jc w:val="both"/>
      </w:pPr>
      <w:r w:rsidRPr="0006366B">
        <w:rPr>
          <w:szCs w:val="22"/>
        </w:rPr>
        <w:t>19), OIB: 50388109754</w:t>
      </w:r>
      <w:r>
        <w:rPr>
          <w:szCs w:val="22"/>
        </w:rPr>
        <w:t xml:space="preserve">                                                    </w:t>
      </w:r>
      <w:r w:rsidR="00595CB9">
        <w:t xml:space="preserve">u iznosu od </w:t>
      </w:r>
      <w:r w:rsidR="0032488A">
        <w:t xml:space="preserve">      </w:t>
      </w:r>
      <w:r w:rsidR="0057107F">
        <w:t xml:space="preserve"> </w:t>
      </w:r>
      <w:r w:rsidR="006D7BF5">
        <w:t xml:space="preserve"> </w:t>
      </w:r>
      <w:r w:rsidR="0067239B">
        <w:t xml:space="preserve">  </w:t>
      </w:r>
      <w:r w:rsidR="002E1104">
        <w:t xml:space="preserve"> </w:t>
      </w:r>
      <w:r>
        <w:t>18.916,28</w:t>
      </w:r>
      <w:r w:rsidR="004565ED" w:rsidRPr="004565ED">
        <w:t xml:space="preserve"> Kn</w:t>
      </w:r>
    </w:p>
    <w:p w:rsidRDefault="007314A7" w:rsidP="00855A99" w:rsidR="007314A7" w:rsidRPr="00855A99">
      <w:pPr>
        <w:pStyle w:val="Bezproreda1"/>
        <w:rPr>
          <w:b/>
        </w:rPr>
      </w:pPr>
      <w:r>
        <w:t xml:space="preserve">                                                                                                      </w:t>
      </w:r>
    </w:p>
    <w:p w:rsidRDefault="00617119" w:rsidP="0006366B" w:rsidR="0006366B">
      <w:pPr>
        <w:jc w:val="both"/>
      </w:pPr>
      <w:r>
        <w:t>2.</w:t>
      </w:r>
      <w:r w:rsidR="004565ED" w:rsidRPr="004565ED">
        <w:rPr>
          <w:szCs w:val="22"/>
        </w:rPr>
        <w:t xml:space="preserve"> </w:t>
      </w:r>
      <w:r w:rsidR="0006366B" w:rsidRPr="0006366B">
        <w:t xml:space="preserve">H-ABDUCO d.o.o., Zagreb, </w:t>
      </w:r>
    </w:p>
    <w:p w:rsidRDefault="0006366B" w:rsidP="0006366B" w:rsidR="00AB18C1">
      <w:pPr>
        <w:jc w:val="both"/>
      </w:pPr>
      <w:r w:rsidRPr="0006366B">
        <w:t>Slavonska avenija 6a, OIB: 13667298928</w:t>
      </w:r>
      <w:r w:rsidR="0057107F">
        <w:t xml:space="preserve">            </w:t>
      </w:r>
      <w:r>
        <w:t xml:space="preserve">  </w:t>
      </w:r>
      <w:r w:rsidR="0057107F">
        <w:t xml:space="preserve">    </w:t>
      </w:r>
      <w:r w:rsidR="00717E58">
        <w:t xml:space="preserve">    </w:t>
      </w:r>
      <w:r w:rsidR="0057107F">
        <w:t xml:space="preserve"> </w:t>
      </w:r>
      <w:r>
        <w:t xml:space="preserve"> </w:t>
      </w:r>
      <w:r w:rsidR="006D7BF5">
        <w:t>u</w:t>
      </w:r>
      <w:r w:rsidR="00617119">
        <w:t xml:space="preserve"> iznosu od     </w:t>
      </w:r>
      <w:r>
        <w:t>11.504.660,58</w:t>
      </w:r>
      <w:r w:rsidR="00617119">
        <w:t xml:space="preserve"> </w:t>
      </w:r>
      <w:r w:rsidR="00AB18C1">
        <w:t>Kn</w:t>
      </w:r>
    </w:p>
    <w:p w:rsidRDefault="002E1104" w:rsidP="00A368D4" w:rsidR="002E1104">
      <w:pPr>
        <w:jc w:val="both"/>
      </w:pPr>
    </w:p>
    <w:p w:rsidRDefault="00AB18C1" w:rsidP="0006366B" w:rsidR="0006366B">
      <w:pPr>
        <w:jc w:val="both"/>
      </w:pPr>
      <w:r>
        <w:t xml:space="preserve">3. </w:t>
      </w:r>
      <w:r w:rsidR="0006366B" w:rsidRPr="0006366B">
        <w:t xml:space="preserve">HRVATSKE ŠUME d.o.o., Zagreb, </w:t>
      </w:r>
    </w:p>
    <w:p w:rsidRDefault="0006366B" w:rsidP="0006366B" w:rsidR="0006366B">
      <w:pPr>
        <w:jc w:val="both"/>
      </w:pPr>
      <w:r w:rsidRPr="0006366B">
        <w:t xml:space="preserve">Ljudevita Farkaša Vukotinovića 2, </w:t>
      </w:r>
    </w:p>
    <w:p w:rsidRDefault="0006366B" w:rsidP="0006366B" w:rsidR="00AB18C1">
      <w:pPr>
        <w:jc w:val="both"/>
      </w:pPr>
      <w:r w:rsidRPr="0006366B">
        <w:t>OIB: 69693144506</w:t>
      </w:r>
      <w:r w:rsidR="0057107F">
        <w:tab/>
        <w:t xml:space="preserve"> </w:t>
      </w:r>
      <w:r w:rsidR="0057107F">
        <w:tab/>
        <w:t xml:space="preserve"> </w:t>
      </w:r>
      <w:r w:rsidR="0057107F">
        <w:tab/>
        <w:t xml:space="preserve"> </w:t>
      </w:r>
      <w:r w:rsidR="0057107F">
        <w:tab/>
        <w:t xml:space="preserve">  </w:t>
      </w:r>
      <w:r>
        <w:t xml:space="preserve">           </w:t>
      </w:r>
      <w:r w:rsidR="0057107F">
        <w:t xml:space="preserve">      </w:t>
      </w:r>
      <w:r w:rsidR="00AB18C1">
        <w:t xml:space="preserve">u iznosu od      </w:t>
      </w:r>
      <w:r w:rsidR="00981CD9">
        <w:t xml:space="preserve"> </w:t>
      </w:r>
      <w:r w:rsidR="0067239B">
        <w:t xml:space="preserve">   </w:t>
      </w:r>
      <w:r w:rsidR="00717E58">
        <w:t>201.450,64</w:t>
      </w:r>
      <w:r w:rsidR="0057107F" w:rsidRPr="0057107F">
        <w:t xml:space="preserve"> Kn</w:t>
      </w:r>
    </w:p>
    <w:p w:rsidRDefault="00717E58" w:rsidP="0006366B" w:rsidR="00717E58">
      <w:pPr>
        <w:jc w:val="both"/>
      </w:pPr>
    </w:p>
    <w:p w:rsidRDefault="00717E58" w:rsidP="00717E58" w:rsidR="00717E58">
      <w:pPr>
        <w:jc w:val="both"/>
      </w:pPr>
      <w:r>
        <w:t xml:space="preserve">4. </w:t>
      </w:r>
      <w:r w:rsidRPr="00717E58">
        <w:t xml:space="preserve">KOMUNALAC d.o.o., Slavonski Brod, </w:t>
      </w:r>
    </w:p>
    <w:p w:rsidRDefault="00717E58" w:rsidP="00717E58" w:rsidR="00717E58">
      <w:pPr>
        <w:jc w:val="both"/>
      </w:pPr>
      <w:r w:rsidRPr="00717E58">
        <w:t xml:space="preserve">Stjepana pl. Horvata 38, OIB: 61888142985 </w:t>
      </w:r>
      <w:r w:rsidRPr="00717E58">
        <w:tab/>
        <w:t xml:space="preserve"> </w:t>
      </w:r>
      <w:r>
        <w:t xml:space="preserve">                  </w:t>
      </w:r>
      <w:r w:rsidRPr="00717E58">
        <w:t xml:space="preserve">u iznosu od          </w:t>
      </w:r>
      <w:r>
        <w:t>27.267,12</w:t>
      </w:r>
      <w:r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  <w:r>
        <w:t xml:space="preserve">5. </w:t>
      </w:r>
      <w:r w:rsidRPr="00717E58">
        <w:t xml:space="preserve">INA – INDUSTRIJA NAFTE d.d., </w:t>
      </w:r>
    </w:p>
    <w:p w:rsidRDefault="00717E58" w:rsidP="00717E58" w:rsidR="00717E58">
      <w:pPr>
        <w:jc w:val="both"/>
      </w:pPr>
      <w:r w:rsidRPr="00717E58">
        <w:t xml:space="preserve">Zagreb, Avenija V. Holjevca 10, </w:t>
      </w:r>
    </w:p>
    <w:p w:rsidRDefault="00717E58" w:rsidP="00717E58" w:rsidR="00717E58">
      <w:pPr>
        <w:jc w:val="both"/>
      </w:pPr>
      <w:r w:rsidRPr="00717E58">
        <w:t xml:space="preserve">OIB: 27759560625                 </w:t>
      </w:r>
      <w:r>
        <w:tab/>
      </w:r>
      <w:r>
        <w:tab/>
      </w:r>
      <w:r>
        <w:tab/>
        <w:t xml:space="preserve">     </w:t>
      </w:r>
      <w:r w:rsidRPr="00717E58">
        <w:t xml:space="preserve">  u iznosu od          </w:t>
      </w:r>
      <w:r>
        <w:t>349.882,56</w:t>
      </w:r>
      <w:r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  <w:r>
        <w:t xml:space="preserve">6. </w:t>
      </w:r>
      <w:r w:rsidRPr="00717E58">
        <w:t xml:space="preserve">HRVATSKE AUTOCESTE, Zagreb, </w:t>
      </w:r>
    </w:p>
    <w:p w:rsidRDefault="00717E58" w:rsidP="00717E58" w:rsidR="00717E58">
      <w:pPr>
        <w:jc w:val="both"/>
      </w:pPr>
      <w:r w:rsidRPr="00717E58">
        <w:t xml:space="preserve">Širolina 4, OIB: 57500462912      </w:t>
      </w:r>
      <w:r>
        <w:tab/>
      </w:r>
      <w:r>
        <w:tab/>
      </w:r>
      <w:r>
        <w:tab/>
        <w:t xml:space="preserve">       </w:t>
      </w:r>
      <w:r w:rsidRPr="00717E58">
        <w:t xml:space="preserve"> u iznosu od          1.572,55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  <w:r>
        <w:t xml:space="preserve">7. </w:t>
      </w:r>
      <w:r w:rsidRPr="00717E58">
        <w:t xml:space="preserve">CROATIA OSIGURANJE d.d., Zagreb, </w:t>
      </w:r>
    </w:p>
    <w:p w:rsidRDefault="00717E58" w:rsidP="00717E58" w:rsidR="00717E58" w:rsidRPr="00717E58">
      <w:pPr>
        <w:jc w:val="both"/>
      </w:pPr>
      <w:r w:rsidRPr="00717E58">
        <w:t xml:space="preserve">Miramarska 22, OIB: 26187994862                 </w:t>
      </w:r>
      <w:r>
        <w:tab/>
      </w:r>
      <w:r w:rsidRPr="00717E58">
        <w:t xml:space="preserve">        u iznosu od          </w:t>
      </w:r>
      <w:r>
        <w:t>94.216,03</w:t>
      </w:r>
      <w:r w:rsidRPr="00717E58">
        <w:t xml:space="preserve"> Kn</w:t>
      </w:r>
    </w:p>
    <w:p w:rsidRDefault="00717E58" w:rsidP="00717E58" w:rsidR="00717E58">
      <w:pPr>
        <w:jc w:val="both"/>
      </w:pPr>
    </w:p>
    <w:p w:rsidRDefault="00717E58" w:rsidP="00717E58" w:rsidR="00717E58" w:rsidRPr="00717E58">
      <w:pPr>
        <w:jc w:val="both"/>
      </w:pPr>
      <w:r>
        <w:t xml:space="preserve">8. </w:t>
      </w:r>
      <w:r w:rsidRPr="00717E58">
        <w:t>REPUBLIKA HRVATSKA</w:t>
      </w:r>
    </w:p>
    <w:p w:rsidRDefault="00717E58" w:rsidP="00717E58" w:rsidR="00717E58" w:rsidRPr="00717E58">
      <w:pPr>
        <w:jc w:val="both"/>
      </w:pPr>
      <w:r w:rsidRPr="00717E58">
        <w:t>Ministarstvo financija, Porezna uprava,</w:t>
      </w:r>
    </w:p>
    <w:p w:rsidRDefault="00717E58" w:rsidP="00717E58" w:rsidR="00717E58">
      <w:pPr>
        <w:jc w:val="both"/>
      </w:pPr>
      <w:r w:rsidRPr="00717E58">
        <w:t xml:space="preserve">Područni ured Slavonija i Baranja, </w:t>
      </w:r>
    </w:p>
    <w:p w:rsidRDefault="00717E58" w:rsidP="00717E58" w:rsidR="00717E58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u iznosu od     1.923.882,88</w:t>
      </w:r>
      <w:r w:rsidRPr="00717E58">
        <w:t xml:space="preserve"> Kn</w:t>
      </w:r>
    </w:p>
    <w:p w:rsidRDefault="00717E58" w:rsidP="00717E58" w:rsidR="00717E58">
      <w:pPr>
        <w:jc w:val="both"/>
      </w:pPr>
      <w:r w:rsidRPr="00717E58">
        <w:t xml:space="preserve">  </w:t>
      </w:r>
      <w:r>
        <w:tab/>
      </w:r>
      <w:r>
        <w:tab/>
      </w:r>
      <w:r>
        <w:tab/>
      </w:r>
      <w:r>
        <w:tab/>
      </w:r>
    </w:p>
    <w:p w:rsidRDefault="00717E58" w:rsidP="00717E58" w:rsidR="00717E58">
      <w:pPr>
        <w:jc w:val="both"/>
      </w:pPr>
      <w:r>
        <w:t xml:space="preserve">9. </w:t>
      </w:r>
      <w:r w:rsidRPr="00717E58">
        <w:t xml:space="preserve">HRVATSKE CESTE d.o.o., Zagreb, </w:t>
      </w:r>
    </w:p>
    <w:p w:rsidRDefault="00717E58" w:rsidP="00717E58" w:rsidR="00717E58" w:rsidRPr="00717E58">
      <w:pPr>
        <w:jc w:val="both"/>
      </w:pPr>
      <w:r w:rsidRPr="00717E58">
        <w:t xml:space="preserve">Vončinina 3, OIB 55545787885      </w:t>
      </w:r>
      <w:r>
        <w:tab/>
      </w:r>
      <w:r>
        <w:tab/>
      </w:r>
      <w:r>
        <w:tab/>
        <w:t xml:space="preserve">       </w:t>
      </w:r>
      <w:r w:rsidRPr="00717E58">
        <w:t xml:space="preserve">  u iznosu od          </w:t>
      </w:r>
      <w:r>
        <w:t>21.833,81</w:t>
      </w:r>
      <w:r w:rsidRPr="00717E58">
        <w:t xml:space="preserve"> Kn</w:t>
      </w:r>
    </w:p>
    <w:p w:rsidRDefault="00717E58" w:rsidP="00717E58" w:rsidR="00717E58">
      <w:pPr>
        <w:jc w:val="both"/>
      </w:pP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  <w:r>
        <w:t xml:space="preserve">10. </w:t>
      </w:r>
      <w:r w:rsidRPr="00717E58">
        <w:t xml:space="preserve">FINANCIJSKA AGENCIJA, Zagreb, </w:t>
      </w:r>
    </w:p>
    <w:p w:rsidRDefault="00717E58" w:rsidP="00717E58" w:rsidR="00717E58" w:rsidRPr="00717E58">
      <w:pPr>
        <w:jc w:val="both"/>
      </w:pPr>
      <w:r w:rsidRPr="00717E58">
        <w:t xml:space="preserve">Ulica grada Vukovara 70, OIB: 85821130368       </w:t>
      </w:r>
      <w:r>
        <w:t xml:space="preserve">            </w:t>
      </w:r>
      <w:r w:rsidRPr="00717E58">
        <w:t xml:space="preserve"> u iznosu od          </w:t>
      </w:r>
      <w:r>
        <w:t>2.471,21</w:t>
      </w:r>
      <w:r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 xml:space="preserve">11. </w:t>
      </w:r>
      <w:r w:rsidRPr="00717E58">
        <w:t xml:space="preserve">ERSTE CARD CLUB d.o.o., Zagreb, </w:t>
      </w:r>
    </w:p>
    <w:p w:rsidRDefault="00717E58" w:rsidP="00717E58" w:rsidR="00717E58" w:rsidRPr="00717E58">
      <w:pPr>
        <w:jc w:val="both"/>
      </w:pPr>
      <w:r w:rsidRPr="00717E58">
        <w:t xml:space="preserve">Praška 5, OIB 85941596411        </w:t>
      </w:r>
      <w:r>
        <w:tab/>
      </w:r>
      <w:r>
        <w:tab/>
      </w:r>
      <w:r>
        <w:tab/>
        <w:t xml:space="preserve">         </w:t>
      </w:r>
      <w:r w:rsidRPr="00717E58">
        <w:t xml:space="preserve">u iznosu od        </w:t>
      </w:r>
      <w:r>
        <w:t>110.462,85</w:t>
      </w:r>
      <w:r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 xml:space="preserve">12. </w:t>
      </w:r>
      <w:r w:rsidRPr="00717E58">
        <w:t xml:space="preserve">HRVATSKO DRUŠTVO SKLADATELJA, </w:t>
      </w:r>
    </w:p>
    <w:p w:rsidRDefault="00717E58" w:rsidP="00717E58" w:rsidR="00717E58" w:rsidRPr="00717E58">
      <w:pPr>
        <w:jc w:val="both"/>
      </w:pPr>
      <w:r w:rsidRPr="00717E58">
        <w:t xml:space="preserve">Zagreb, Berislavićeva 9, OIB: 56668956985        </w:t>
      </w:r>
      <w:r>
        <w:tab/>
        <w:t xml:space="preserve">         </w:t>
      </w:r>
      <w:r w:rsidRPr="00717E58">
        <w:t xml:space="preserve">u iznosu od          </w:t>
      </w:r>
      <w:r w:rsidR="00FB1C7C">
        <w:t>1.081,06</w:t>
      </w:r>
      <w:r w:rsidRPr="00717E58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 xml:space="preserve">13. </w:t>
      </w:r>
      <w:r w:rsidRPr="00717E58">
        <w:t xml:space="preserve">GRAD SLAVONSKI BROD, </w:t>
      </w:r>
    </w:p>
    <w:p w:rsidRDefault="00717E58" w:rsidP="00FB1C7C" w:rsidR="00FB1C7C" w:rsidRPr="00FB1C7C">
      <w:pPr>
        <w:jc w:val="both"/>
      </w:pPr>
      <w:r w:rsidRPr="00717E58">
        <w:t>Slavonski Brod, Vukovarska 1, OIB: 58007872049</w:t>
      </w:r>
      <w:r w:rsidR="00FB1C7C" w:rsidRPr="00FB1C7C">
        <w:t xml:space="preserve">        </w:t>
      </w:r>
      <w:r w:rsidR="00FB1C7C">
        <w:t xml:space="preserve">   </w:t>
      </w:r>
      <w:r w:rsidR="00FB1C7C" w:rsidRPr="00FB1C7C">
        <w:t xml:space="preserve">u iznosu od          </w:t>
      </w:r>
      <w:r w:rsidR="00FB1C7C">
        <w:t>25.655,15</w:t>
      </w:r>
      <w:r w:rsidR="00FB1C7C" w:rsidRPr="00FB1C7C">
        <w:t xml:space="preserve"> Kn</w:t>
      </w:r>
    </w:p>
    <w:p w:rsidRDefault="00717E58" w:rsidP="00717E58" w:rsidR="00717E58" w:rsidRPr="00717E58">
      <w:pPr>
        <w:jc w:val="both"/>
      </w:pPr>
    </w:p>
    <w:p w:rsidRDefault="00717E58" w:rsidP="00717E58" w:rsidR="00717E58">
      <w:pPr>
        <w:jc w:val="both"/>
      </w:pPr>
    </w:p>
    <w:p w:rsidRDefault="00717E58" w:rsidP="00717E58" w:rsidR="00717E58">
      <w:pPr>
        <w:jc w:val="both"/>
      </w:pPr>
      <w:r>
        <w:t xml:space="preserve">14. </w:t>
      </w:r>
      <w:r w:rsidRPr="00717E58">
        <w:t xml:space="preserve">HEP-OPSKRBA d.o.o., Zagreb, </w:t>
      </w:r>
    </w:p>
    <w:p w:rsidRDefault="00717E58" w:rsidP="00FB1C7C" w:rsidR="00FB1C7C" w:rsidRPr="00FB1C7C">
      <w:pPr>
        <w:jc w:val="both"/>
      </w:pPr>
      <w:r w:rsidRPr="00717E58">
        <w:t>Ulica grada Vukovara 37, OIB: 63073332379</w:t>
      </w:r>
      <w:r w:rsidR="00FB1C7C" w:rsidRPr="00FB1C7C">
        <w:t xml:space="preserve">        </w:t>
      </w:r>
      <w:r w:rsidR="00FB1C7C">
        <w:t xml:space="preserve">            </w:t>
      </w:r>
      <w:r w:rsidR="00FB1C7C" w:rsidRPr="00FB1C7C">
        <w:t xml:space="preserve">u iznosu od          </w:t>
      </w:r>
      <w:r w:rsidR="00FB1C7C">
        <w:t>10.281,43</w:t>
      </w:r>
      <w:r w:rsidR="00FB1C7C" w:rsidRPr="00FB1C7C">
        <w:t xml:space="preserve"> Kn</w:t>
      </w:r>
    </w:p>
    <w:p w:rsidRDefault="00AB18C1" w:rsidP="00A368D4" w:rsidR="00EF36E3">
      <w:pPr>
        <w:jc w:val="both"/>
      </w:pPr>
      <w:r>
        <w:t xml:space="preserve">                                      </w:t>
      </w:r>
    </w:p>
    <w:p w:rsidRDefault="00FF1D4E" w:rsidP="00A368D4" w:rsidR="00FF1D4E">
      <w:pPr>
        <w:jc w:val="both"/>
      </w:pPr>
    </w:p>
    <w:p w:rsidRDefault="00595CB9" w:rsidP="00A368D4" w:rsidR="009422FF">
      <w:pPr>
        <w:jc w:val="both"/>
        <w:rPr>
          <w:b/>
        </w:rPr>
      </w:pPr>
      <w:r>
        <w:rPr>
          <w:b/>
        </w:rPr>
        <w:t>UKUPNO: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EF36E3">
        <w:rPr>
          <w:b/>
        </w:rPr>
        <w:t xml:space="preserve"> </w:t>
      </w:r>
      <w:r w:rsidR="0067239B">
        <w:rPr>
          <w:b/>
        </w:rPr>
        <w:t xml:space="preserve"> </w:t>
      </w:r>
      <w:r w:rsidR="00FB1C7C">
        <w:rPr>
          <w:b/>
        </w:rPr>
        <w:t xml:space="preserve">        </w:t>
      </w:r>
      <w:r w:rsidR="0057107F">
        <w:rPr>
          <w:b/>
        </w:rPr>
        <w:t xml:space="preserve"> </w:t>
      </w:r>
      <w:r>
        <w:rPr>
          <w:b/>
        </w:rPr>
        <w:t xml:space="preserve">u iznosu od </w:t>
      </w:r>
      <w:r w:rsidR="0032488A">
        <w:rPr>
          <w:b/>
        </w:rPr>
        <w:t xml:space="preserve"> </w:t>
      </w:r>
      <w:r w:rsidR="00B04E6A">
        <w:rPr>
          <w:b/>
        </w:rPr>
        <w:t xml:space="preserve">  </w:t>
      </w:r>
      <w:r w:rsidR="0009249A">
        <w:rPr>
          <w:b/>
        </w:rPr>
        <w:t xml:space="preserve"> </w:t>
      </w:r>
      <w:r w:rsidR="00FB1C7C">
        <w:rPr>
          <w:b/>
        </w:rPr>
        <w:t>14.293.634,15</w:t>
      </w:r>
      <w:r w:rsidR="0057107F" w:rsidRPr="0057107F">
        <w:rPr>
          <w:b/>
        </w:rPr>
        <w:t xml:space="preserve"> Kn</w:t>
      </w:r>
    </w:p>
    <w:p w:rsidRDefault="009422FF" w:rsidP="00A368D4" w:rsidR="009422FF">
      <w:pPr>
        <w:jc w:val="both"/>
        <w:rPr>
          <w:b/>
        </w:rPr>
      </w:pPr>
    </w:p>
    <w:p w:rsidRDefault="00CF4B5F" w:rsidP="00A368D4" w:rsidR="00CF4B5F">
      <w:pPr>
        <w:jc w:val="both"/>
        <w:rPr>
          <w:b/>
        </w:rPr>
      </w:pPr>
    </w:p>
    <w:p w:rsidRDefault="00686DCE" w:rsidP="0077309D" w:rsidR="00961C13">
      <w:pPr>
        <w:jc w:val="both"/>
        <w:rPr>
          <w:b/>
        </w:rPr>
      </w:pPr>
      <w:r w:rsidRPr="00376ACA">
        <w:rPr>
          <w:b/>
        </w:rPr>
        <w:t xml:space="preserve"> </w:t>
      </w:r>
      <w:r w:rsidR="0077309D">
        <w:rPr>
          <w:b/>
        </w:rPr>
        <w:t xml:space="preserve">                  </w:t>
      </w:r>
      <w:r w:rsidR="00CF4B5F">
        <w:rPr>
          <w:b/>
        </w:rPr>
        <w:t xml:space="preserve">                                                   </w:t>
      </w:r>
      <w:r w:rsidR="0077309D">
        <w:rPr>
          <w:b/>
        </w:rPr>
        <w:t xml:space="preserve">                              </w:t>
      </w:r>
    </w:p>
    <w:p w:rsidRDefault="00961C13" w:rsidP="00A368D4" w:rsidR="00961C13">
      <w:pPr>
        <w:jc w:val="both"/>
      </w:pPr>
      <w:r>
        <w:rPr>
          <w:b/>
        </w:rPr>
        <w:tab/>
      </w:r>
      <w:r>
        <w:rPr>
          <w:b/>
        </w:rPr>
        <w:tab/>
        <w:t>II.</w:t>
      </w:r>
      <w:r w:rsidR="00E54518">
        <w:rPr>
          <w:b/>
        </w:rPr>
        <w:t xml:space="preserve"> a)</w:t>
      </w:r>
      <w:r>
        <w:rPr>
          <w:b/>
        </w:rPr>
        <w:t xml:space="preserve"> </w:t>
      </w:r>
      <w:r w:rsidR="00B07D34">
        <w:rPr>
          <w:b/>
        </w:rPr>
        <w:t>Osporene su</w:t>
      </w:r>
      <w:r>
        <w:t xml:space="preserve"> tražbine stečajnih vjerovnika </w:t>
      </w:r>
      <w:r w:rsidR="00E54518">
        <w:t>prvog višeg isplatnog reda u</w:t>
      </w:r>
      <w:r>
        <w:t xml:space="preserve"> iznosima kako slijedi</w:t>
      </w:r>
      <w:r w:rsidR="00E54518">
        <w:t>:</w:t>
      </w:r>
    </w:p>
    <w:p w:rsidRDefault="00961C13" w:rsidP="00A368D4" w:rsidR="00961C13">
      <w:pPr>
        <w:jc w:val="both"/>
      </w:pPr>
    </w:p>
    <w:p w:rsidRDefault="00FB1C7C" w:rsidP="00FB1C7C" w:rsidR="00FB1C7C" w:rsidRPr="00717E58">
      <w:pPr>
        <w:jc w:val="both"/>
      </w:pPr>
      <w:r>
        <w:t xml:space="preserve">1. </w:t>
      </w:r>
      <w:r w:rsidRPr="00717E58">
        <w:t>REPUBLIKA HRVATSKA</w:t>
      </w:r>
    </w:p>
    <w:p w:rsidRDefault="00FB1C7C" w:rsidP="00FB1C7C" w:rsidR="00FB1C7C" w:rsidRPr="00717E58">
      <w:pPr>
        <w:jc w:val="both"/>
      </w:pPr>
      <w:r w:rsidRPr="00717E58">
        <w:t>Ministarstvo financija, Porezna uprava,</w:t>
      </w:r>
    </w:p>
    <w:p w:rsidRDefault="00FB1C7C" w:rsidP="00FB1C7C" w:rsidR="00FB1C7C">
      <w:pPr>
        <w:jc w:val="both"/>
      </w:pPr>
      <w:r w:rsidRPr="00717E58">
        <w:t xml:space="preserve">Područni ured Slavonija i Baranja, </w:t>
      </w:r>
    </w:p>
    <w:p w:rsidRDefault="00FB1C7C" w:rsidP="00FB1C7C" w:rsidR="00FB1C7C" w:rsidRPr="00717E58">
      <w:pPr>
        <w:jc w:val="both"/>
      </w:pPr>
      <w:r w:rsidRPr="00717E58">
        <w:t xml:space="preserve">OIB 18683136487                       </w:t>
      </w:r>
      <w:r>
        <w:tab/>
      </w:r>
      <w:r>
        <w:tab/>
        <w:t xml:space="preserve">               </w:t>
      </w:r>
      <w:r w:rsidRPr="00717E58">
        <w:t xml:space="preserve"> </w:t>
      </w:r>
      <w:r>
        <w:t xml:space="preserve">         u iznosu od     14.609,25</w:t>
      </w:r>
      <w:r w:rsidRPr="00717E58">
        <w:t xml:space="preserve"> Kn</w:t>
      </w:r>
    </w:p>
    <w:p w:rsidRDefault="00FB1C7C" w:rsidP="00A368D4" w:rsidR="00F93908">
      <w:pPr>
        <w:jc w:val="both"/>
      </w:pPr>
      <w:r>
        <w:t xml:space="preserve"> </w:t>
      </w:r>
    </w:p>
    <w:p w:rsidRDefault="00CD56B6" w:rsidP="00A368D4" w:rsidR="00CD56B6">
      <w:pPr>
        <w:jc w:val="both"/>
      </w:pPr>
    </w:p>
    <w:p w:rsidRDefault="00961C13" w:rsidP="00A368D4" w:rsidR="009D0415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</w:t>
      </w:r>
      <w:r w:rsidR="00954CD1">
        <w:rPr>
          <w:b/>
        </w:rPr>
        <w:t xml:space="preserve">                              </w:t>
      </w:r>
      <w:r w:rsidR="00E16FBA">
        <w:rPr>
          <w:b/>
        </w:rPr>
        <w:t xml:space="preserve"> </w:t>
      </w:r>
      <w:r w:rsidR="0067239B">
        <w:rPr>
          <w:b/>
        </w:rPr>
        <w:t xml:space="preserve">     </w:t>
      </w:r>
      <w:r w:rsidR="00E16FBA">
        <w:rPr>
          <w:b/>
        </w:rPr>
        <w:t xml:space="preserve">u iznosu od        </w:t>
      </w:r>
      <w:r w:rsidR="00FB1C7C" w:rsidRPr="00FB1C7C">
        <w:rPr>
          <w:b/>
        </w:rPr>
        <w:t xml:space="preserve">14.609,25 </w:t>
      </w:r>
      <w:r w:rsidR="0057107F" w:rsidRPr="0057107F">
        <w:rPr>
          <w:b/>
        </w:rPr>
        <w:t>Kn</w:t>
      </w:r>
    </w:p>
    <w:p w:rsidRDefault="00FB1C7C" w:rsidP="00A368D4" w:rsidR="00FB1C7C">
      <w:pPr>
        <w:jc w:val="both"/>
        <w:rPr>
          <w:b/>
        </w:rPr>
      </w:pPr>
    </w:p>
    <w:p w:rsidRDefault="00CD56B6" w:rsidP="00A368D4" w:rsidR="00CD56B6">
      <w:pPr>
        <w:jc w:val="both"/>
        <w:rPr>
          <w:b/>
        </w:rPr>
      </w:pPr>
    </w:p>
    <w:p w:rsidRDefault="00FB1C7C" w:rsidP="00A368D4" w:rsidR="00FB1C7C">
      <w:pPr>
        <w:jc w:val="both"/>
        <w:rPr>
          <w:b/>
        </w:rPr>
      </w:pPr>
    </w:p>
    <w:p w:rsidRDefault="00E54518" w:rsidP="00FB1C7C" w:rsidR="00E54518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>b) Osporene su</w:t>
      </w:r>
      <w:r>
        <w:t xml:space="preserve"> tražbine stečajnih vjerovnika drugog višeg isplatnog reda u iznosima kako slijedi:</w:t>
      </w:r>
    </w:p>
    <w:p w:rsidRDefault="00E54518" w:rsidP="00FB1C7C" w:rsidR="00E54518">
      <w:pPr>
        <w:jc w:val="both"/>
      </w:pPr>
    </w:p>
    <w:p w:rsidRDefault="00FB1C7C" w:rsidP="00FB1C7C" w:rsidR="00FB1C7C">
      <w:pPr>
        <w:jc w:val="both"/>
      </w:pPr>
      <w:r>
        <w:t xml:space="preserve">1. </w:t>
      </w:r>
      <w:r w:rsidRPr="0006366B">
        <w:t xml:space="preserve">HRVATSKE ŠUME d.o.o., Zagreb, </w:t>
      </w:r>
    </w:p>
    <w:p w:rsidRDefault="00FB1C7C" w:rsidP="00FB1C7C" w:rsidR="00FB1C7C">
      <w:pPr>
        <w:jc w:val="both"/>
      </w:pPr>
      <w:r w:rsidRPr="0006366B">
        <w:t xml:space="preserve">Ljudevita Farkaša Vukotinovića 2, </w:t>
      </w:r>
    </w:p>
    <w:p w:rsidRDefault="00FB1C7C" w:rsidP="00FB1C7C" w:rsidR="00FB1C7C">
      <w:pPr>
        <w:jc w:val="both"/>
      </w:pPr>
      <w:r w:rsidRPr="0006366B">
        <w:t>OIB: 69693144506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u iznosu od          </w:t>
      </w:r>
      <w:r w:rsidR="00A41421">
        <w:t>1.562,50</w:t>
      </w:r>
      <w:r w:rsidRPr="0057107F">
        <w:t xml:space="preserve"> Kn</w:t>
      </w:r>
    </w:p>
    <w:p w:rsidRDefault="00FB1C7C" w:rsidP="00FB1C7C" w:rsidR="00FB1C7C">
      <w:pPr>
        <w:jc w:val="both"/>
      </w:pPr>
    </w:p>
    <w:p w:rsidRDefault="00FB1C7C" w:rsidP="00FB1C7C" w:rsidR="00FB1C7C">
      <w:pPr>
        <w:jc w:val="both"/>
      </w:pPr>
      <w:r>
        <w:t xml:space="preserve">2. </w:t>
      </w:r>
      <w:r w:rsidRPr="00FB1C7C">
        <w:t xml:space="preserve">INTERPETROL Zagreb, Avenija </w:t>
      </w:r>
    </w:p>
    <w:p w:rsidRDefault="00FB1C7C" w:rsidP="00FB1C7C" w:rsidR="00FB1C7C">
      <w:pPr>
        <w:jc w:val="both"/>
      </w:pPr>
      <w:r w:rsidRPr="00FB1C7C">
        <w:t xml:space="preserve">Dubrovnik 10, OIB:  04581074688                  </w:t>
      </w:r>
      <w:r>
        <w:t xml:space="preserve">               </w:t>
      </w:r>
      <w:r w:rsidRPr="00FB1C7C">
        <w:t xml:space="preserve">    u iznosu od     </w:t>
      </w:r>
      <w:r>
        <w:t>1.565.076,92</w:t>
      </w:r>
      <w:r w:rsidRPr="00FB1C7C">
        <w:t xml:space="preserve"> Kn</w:t>
      </w:r>
    </w:p>
    <w:p w:rsidRDefault="00FB1C7C" w:rsidP="00FB1C7C" w:rsidR="00FB1C7C">
      <w:pPr>
        <w:jc w:val="both"/>
      </w:pPr>
    </w:p>
    <w:p w:rsidRDefault="00CD56B6" w:rsidP="00FB1C7C" w:rsidR="00CD56B6">
      <w:pPr>
        <w:jc w:val="both"/>
      </w:pPr>
    </w:p>
    <w:p w:rsidRDefault="00FB1C7C" w:rsidP="00FB1C7C" w:rsidR="00FB1C7C">
      <w:pPr>
        <w:jc w:val="both"/>
        <w:rPr>
          <w:b/>
        </w:rPr>
      </w:pPr>
      <w:r w:rsidRPr="00961C13">
        <w:rPr>
          <w:b/>
        </w:rPr>
        <w:t>UKUPNO</w:t>
      </w:r>
      <w:r>
        <w:rPr>
          <w:b/>
        </w:rPr>
        <w:t xml:space="preserve">:                                                                      u iznosu od        </w:t>
      </w:r>
      <w:r w:rsidR="00996E7F">
        <w:rPr>
          <w:b/>
        </w:rPr>
        <w:t>1.566</w:t>
      </w:r>
      <w:r>
        <w:rPr>
          <w:b/>
        </w:rPr>
        <w:t>.</w:t>
      </w:r>
      <w:r w:rsidR="00996E7F">
        <w:rPr>
          <w:b/>
        </w:rPr>
        <w:t>639,42</w:t>
      </w:r>
      <w:r>
        <w:rPr>
          <w:b/>
        </w:rPr>
        <w:t xml:space="preserve"> </w:t>
      </w:r>
      <w:r w:rsidRPr="0057107F">
        <w:rPr>
          <w:b/>
        </w:rPr>
        <w:t>Kn</w:t>
      </w:r>
    </w:p>
    <w:p w:rsidRDefault="00FB1C7C" w:rsidP="00A368D4" w:rsidR="00FB1C7C">
      <w:pPr>
        <w:jc w:val="both"/>
        <w:rPr>
          <w:b/>
        </w:rPr>
      </w:pPr>
    </w:p>
    <w:p w:rsidRDefault="0077309D" w:rsidP="0077309D" w:rsidR="009D0415">
      <w:pPr>
        <w:ind w:firstLine="720" w:left="2880"/>
        <w:jc w:val="both"/>
        <w:rPr>
          <w:b/>
        </w:rPr>
      </w:pPr>
      <w:r>
        <w:rPr>
          <w:b/>
        </w:rPr>
        <w:t xml:space="preserve">                                         </w:t>
      </w:r>
    </w:p>
    <w:p w:rsidRDefault="00C80AB6" w:rsidR="00C80AB6">
      <w:pPr>
        <w:rPr>
          <w:b/>
        </w:rPr>
      </w:pPr>
    </w:p>
    <w:p w:rsidRDefault="00C80AB6" w:rsidP="00E54518" w:rsidR="00C80AB6">
      <w:pPr>
        <w:jc w:val="both"/>
      </w:pPr>
      <w:r>
        <w:rPr>
          <w:b/>
        </w:rPr>
        <w:tab/>
      </w:r>
      <w:r>
        <w:rPr>
          <w:b/>
        </w:rPr>
        <w:tab/>
      </w:r>
      <w:r w:rsidRPr="0057107F">
        <w:rPr>
          <w:b/>
        </w:rPr>
        <w:t>III.</w:t>
      </w:r>
      <w:r w:rsidR="00E54518">
        <w:rPr>
          <w:b/>
        </w:rPr>
        <w:t xml:space="preserve"> </w:t>
      </w:r>
      <w:r w:rsidR="0069341B">
        <w:t>Za osporenu tražbinu</w:t>
      </w:r>
      <w:r>
        <w:t xml:space="preserve"> prvo</w:t>
      </w:r>
      <w:r w:rsidR="009262EC">
        <w:t xml:space="preserve">g višeg isplatnog reda u iznosu </w:t>
      </w:r>
      <w:r w:rsidR="009238B1">
        <w:t xml:space="preserve">od </w:t>
      </w:r>
      <w:r w:rsidR="00E54518" w:rsidRPr="00E54518">
        <w:t xml:space="preserve">14.609,25 </w:t>
      </w:r>
      <w:r w:rsidR="009238B1">
        <w:t>Kn</w:t>
      </w:r>
      <w:r w:rsidR="009262EC">
        <w:t xml:space="preserve"> stečajni vjerovnik </w:t>
      </w:r>
      <w:r w:rsidR="00E54518">
        <w:t xml:space="preserve">REPUBLIKA HRVATSKA, </w:t>
      </w:r>
      <w:r w:rsidR="00E54518" w:rsidRPr="00E54518">
        <w:t>Ministarstvo financija, Porezna uprava,</w:t>
      </w:r>
      <w:r w:rsidR="00E54518">
        <w:t xml:space="preserve"> </w:t>
      </w:r>
      <w:r w:rsidR="00E54518" w:rsidRPr="00E54518">
        <w:t>Pod</w:t>
      </w:r>
      <w:r w:rsidR="00E54518">
        <w:t xml:space="preserve">ručni ured Slavonija i Baranja, </w:t>
      </w:r>
      <w:r w:rsidR="00E54518" w:rsidRPr="00E54518">
        <w:t xml:space="preserve">OIB 18683136487                       </w:t>
      </w:r>
      <w:r w:rsidR="009262EC">
        <w:t xml:space="preserve"> upućuje</w:t>
      </w:r>
      <w:r w:rsidR="00A944CC">
        <w:t xml:space="preserve"> se</w:t>
      </w:r>
      <w:r w:rsidR="009262EC">
        <w:t xml:space="preserve"> na parnicu</w:t>
      </w:r>
      <w:r>
        <w:t xml:space="preserve"> radi u</w:t>
      </w:r>
      <w:r w:rsidR="0069341B">
        <w:t>tvrđivanja osporene</w:t>
      </w:r>
      <w:r w:rsidR="009262EC">
        <w:t xml:space="preserve"> tražbine</w:t>
      </w:r>
      <w:r>
        <w:t>.</w:t>
      </w:r>
    </w:p>
    <w:p w:rsidRDefault="00441221" w:rsidP="004F1773" w:rsidR="009730B2">
      <w:pPr>
        <w:jc w:val="both"/>
      </w:pPr>
      <w:r>
        <w:lastRenderedPageBreak/>
        <w:tab/>
      </w:r>
      <w:r>
        <w:tab/>
      </w:r>
    </w:p>
    <w:p w:rsidRDefault="00CC75ED" w:rsidP="004F1773" w:rsidR="00CC75ED">
      <w:pPr>
        <w:jc w:val="both"/>
      </w:pPr>
    </w:p>
    <w:p w:rsidRDefault="0069341B" w:rsidP="00423106" w:rsidR="00C80AB6">
      <w:pPr>
        <w:jc w:val="both"/>
      </w:pPr>
      <w:r>
        <w:t xml:space="preserve">                        </w:t>
      </w:r>
      <w:r w:rsidR="00C80AB6" w:rsidRPr="00A94F79">
        <w:rPr>
          <w:b/>
        </w:rPr>
        <w:t>IV</w:t>
      </w:r>
      <w:r w:rsidR="009730B2">
        <w:t xml:space="preserve">. </w:t>
      </w:r>
      <w:r w:rsidR="00FE503F">
        <w:t xml:space="preserve"> Za osporenu tražbinu drugog višeg isplatnog reda u iznosu od </w:t>
      </w:r>
      <w:r w:rsidR="008B5FEB">
        <w:t>1.562,50</w:t>
      </w:r>
      <w:r w:rsidR="00FE503F">
        <w:t xml:space="preserve"> Kn</w:t>
      </w:r>
      <w:r w:rsidR="00E025A0">
        <w:t xml:space="preserve"> stečajni vjerovnik </w:t>
      </w:r>
      <w:r w:rsidR="00E025A0" w:rsidRPr="00E025A0">
        <w:t>HRVATSKE ŠUME d.o.o., Zagreb, Ljudevita Farkaša Vukotinovića 2, OIB: 69693144506</w:t>
      </w:r>
      <w:r w:rsidR="00423106">
        <w:t xml:space="preserve">, te za osporenu tražbinu drugog višeg isplatnog reda u iznosu od 1.565.076,92 Kn stečajni vjerovnik </w:t>
      </w:r>
      <w:r w:rsidR="00423106" w:rsidRPr="00423106">
        <w:t xml:space="preserve">INTERPETROL </w:t>
      </w:r>
      <w:r w:rsidR="00A41421">
        <w:t xml:space="preserve">d.o.o. </w:t>
      </w:r>
      <w:r w:rsidR="00423106" w:rsidRPr="00423106">
        <w:t xml:space="preserve">Zagreb, Avenija </w:t>
      </w:r>
      <w:r w:rsidR="00423106">
        <w:t xml:space="preserve">Dubrovnik 10, OIB: </w:t>
      </w:r>
      <w:r w:rsidR="00423106" w:rsidRPr="00423106">
        <w:t>04581074688</w:t>
      </w:r>
      <w:r w:rsidR="00E025A0" w:rsidRPr="00E025A0">
        <w:t xml:space="preserve"> upućuj</w:t>
      </w:r>
      <w:r w:rsidR="008B5FEB">
        <w:t>u</w:t>
      </w:r>
      <w:r w:rsidR="00E025A0" w:rsidRPr="00E025A0">
        <w:t xml:space="preserve"> se na parnicu radi utvrđivanja osporene tražbine</w:t>
      </w:r>
      <w:r w:rsidR="00E025A0">
        <w:t>.</w:t>
      </w:r>
    </w:p>
    <w:p w:rsidRDefault="00CD56B6" w:rsidP="00423106" w:rsidR="00CD56B6">
      <w:pPr>
        <w:jc w:val="both"/>
      </w:pPr>
    </w:p>
    <w:p w:rsidRDefault="00423106" w:rsidP="004F1773" w:rsidR="00CC75ED">
      <w:pPr>
        <w:jc w:val="both"/>
      </w:pPr>
      <w:r>
        <w:t xml:space="preserve"> </w:t>
      </w:r>
    </w:p>
    <w:p w:rsidRDefault="00C80AB6" w:rsidP="004F1773" w:rsidR="00A41421">
      <w:pPr>
        <w:jc w:val="both"/>
      </w:pPr>
      <w:r>
        <w:tab/>
      </w:r>
      <w:r>
        <w:tab/>
      </w:r>
      <w:r w:rsidRPr="00A94F79">
        <w:rPr>
          <w:b/>
        </w:rPr>
        <w:t>V.</w:t>
      </w:r>
      <w:r>
        <w:t xml:space="preserve"> Ako </w:t>
      </w:r>
      <w:r w:rsidR="00A41421">
        <w:t xml:space="preserve">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A41421" w:rsidP="004F1773" w:rsidR="00A41421">
      <w:pPr>
        <w:jc w:val="both"/>
      </w:pPr>
      <w:r>
        <w:t xml:space="preserve"> </w:t>
      </w:r>
      <w:r>
        <w:tab/>
        <w:t xml:space="preserve"> </w:t>
      </w:r>
      <w:r>
        <w:tab/>
        <w:t xml:space="preserve">Ako je u vrijeme otvaranja stečajnog postupka već pokrenut parnični postupak o tražbini pred državnim i arbitražnim sudom, postupak radi utvrđivanja tražbine nastavit će se preuzimanjem te parnice.  </w:t>
      </w:r>
    </w:p>
    <w:p w:rsidRDefault="00961C13" w:rsidP="00FA6A11" w:rsidR="00686DCE" w:rsidRPr="00595CB9">
      <w:pPr>
        <w:jc w:val="both"/>
      </w:pPr>
      <w:r>
        <w:t xml:space="preserve">   </w:t>
      </w:r>
    </w:p>
    <w:p w:rsidRDefault="006261B8" w:rsidP="004F1773" w:rsidR="006261B8">
      <w:pPr>
        <w:jc w:val="both"/>
      </w:pP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CD56B6" w:rsidP="004F1773" w:rsidR="00CD56B6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B07D34">
        <w:t>130</w:t>
      </w:r>
      <w:r w:rsidRPr="00FA6A11">
        <w:t>/201</w:t>
      </w:r>
      <w:r w:rsidR="00B07D34">
        <w:t>6</w:t>
      </w:r>
      <w:r w:rsidRPr="00FA6A11">
        <w:t>-</w:t>
      </w:r>
      <w:r w:rsidR="00B07D34">
        <w:t>5</w:t>
      </w:r>
      <w:r w:rsidRPr="00FA6A11">
        <w:t xml:space="preserve"> od </w:t>
      </w:r>
      <w:r w:rsidR="00B07D34">
        <w:t>09. svibnja</w:t>
      </w:r>
      <w:r w:rsidRPr="00FA6A11">
        <w:t xml:space="preserve"> 201</w:t>
      </w:r>
      <w:r w:rsidR="00B07D34">
        <w:t>6</w:t>
      </w:r>
      <w:r w:rsidRPr="00FA6A11">
        <w:t xml:space="preserve">. godine otvoren je stečajni postupak nad stečajnim dužnikom </w:t>
      </w:r>
      <w:r w:rsidR="00B07D34" w:rsidRPr="00B07D34">
        <w:t>T-C oktan d.o.o. za trgovinu i usluge "u stečaju", skraćena tvrtka: T-C oktan d.o.o. "u stečaju", Slavonski Brod, Osječka 180, OIB 79590857519</w:t>
      </w:r>
      <w:r w:rsidRPr="00FA6A11">
        <w:t>.</w:t>
      </w:r>
    </w:p>
    <w:p w:rsidRDefault="006261B8" w:rsidP="0057107F" w:rsidR="00A41421">
      <w:pPr>
        <w:jc w:val="both"/>
      </w:pPr>
      <w:r>
        <w:tab/>
      </w:r>
      <w:r>
        <w:tab/>
      </w:r>
      <w:r w:rsidR="001D5104">
        <w:t xml:space="preserve">Na ispitnom ročištu </w:t>
      </w:r>
      <w:r>
        <w:t>održanom dana</w:t>
      </w:r>
      <w:r w:rsidR="00515EE8">
        <w:t xml:space="preserve"> </w:t>
      </w:r>
      <w:r w:rsidR="00B07D34">
        <w:t>05. rujna</w:t>
      </w:r>
      <w:r w:rsidR="00515EE8">
        <w:t xml:space="preserve"> 201</w:t>
      </w:r>
      <w:r w:rsidR="001C6D7E">
        <w:t>6</w:t>
      </w:r>
      <w:r w:rsidR="00515EE8">
        <w:t>.</w:t>
      </w:r>
      <w:r w:rsidR="001D5104">
        <w:t xml:space="preserve"> godine ispitane su sve</w:t>
      </w:r>
      <w:r w:rsidR="00FF3A6E">
        <w:t xml:space="preserve"> prijavljene</w:t>
      </w:r>
      <w:r w:rsidR="001D5104">
        <w:t xml:space="preserve"> tražbine</w:t>
      </w:r>
      <w:r w:rsidR="00C77087">
        <w:t xml:space="preserve"> stečajnih vjerovnika</w:t>
      </w:r>
      <w:r w:rsidR="00FF3A6E">
        <w:t xml:space="preserve"> prema svojim iznosima i </w:t>
      </w:r>
      <w:r w:rsidR="00231D19">
        <w:t>isplatnim redovima</w:t>
      </w:r>
      <w:r w:rsidR="00FF3A6E">
        <w:t xml:space="preserve"> te je sukladno</w:t>
      </w:r>
      <w:r w:rsidR="00A41421">
        <w:t xml:space="preserve"> odredbi čl. 264.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tablic</w:t>
      </w:r>
      <w:r w:rsidR="00FF3A6E">
        <w:t>u</w:t>
      </w:r>
      <w:r w:rsidR="00A41421" w:rsidRPr="00A41421">
        <w:t xml:space="preserve"> ispitanih tražbina</w:t>
      </w:r>
      <w:r w:rsidR="00FF3A6E">
        <w:t>.</w:t>
      </w:r>
      <w:r w:rsidR="00A41421" w:rsidRPr="00A41421">
        <w:t xml:space="preserve"> </w:t>
      </w:r>
      <w:r w:rsidR="00DE358B" w:rsidRPr="00A41421">
        <w:t xml:space="preserve">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Odluke pod točkom I. a) i I. b) izreke rješenja temelje se na odredbi čl. 263. SZ-a jer je prijavljene tražbine stečajnih vjerovnika priznao stečajni upravitelj, a nisu osporili stečajni vjerovnici</w:t>
      </w:r>
      <w:r w:rsidR="00231D19">
        <w:t>,</w:t>
      </w:r>
      <w:r>
        <w:t xml:space="preserve"> pa je nastupila zakonska presumpcija da se tražbine smatraju utvrđenim. </w:t>
      </w:r>
    </w:p>
    <w:p w:rsidRDefault="00590791" w:rsidP="0057107F" w:rsidR="00590791">
      <w:pPr>
        <w:jc w:val="both"/>
      </w:pPr>
      <w:r>
        <w:t xml:space="preserve"> </w:t>
      </w:r>
      <w:r>
        <w:tab/>
        <w:t xml:space="preserve"> </w:t>
      </w:r>
      <w:r>
        <w:tab/>
        <w:t>Tražbine stečajnih vjerovnika navedene u točkama II. a) i</w:t>
      </w:r>
      <w:r w:rsidR="00C77087">
        <w:t xml:space="preserve"> II.</w:t>
      </w:r>
      <w:r>
        <w:t xml:space="preserve"> b)</w:t>
      </w:r>
      <w:r w:rsidRPr="00590791">
        <w:t xml:space="preserve"> </w:t>
      </w:r>
      <w:r>
        <w:t>izreke rješenja</w:t>
      </w:r>
      <w:r w:rsidR="00231D19">
        <w:t xml:space="preserve"> osporio je</w:t>
      </w:r>
      <w:r>
        <w:t xml:space="preserve"> stečajni upravitelj, a izjavljeno osporavanje nije otklonjeno </w:t>
      </w:r>
      <w:r w:rsidR="00C77087">
        <w:t xml:space="preserve">pa se odluka temelji na </w:t>
      </w:r>
      <w:r>
        <w:t>odredbama čl. 260. i čl. 26</w:t>
      </w:r>
      <w:r w:rsidR="00C77087">
        <w:t>6</w:t>
      </w:r>
      <w:r>
        <w:t xml:space="preserve">. SZ-a. </w:t>
      </w:r>
    </w:p>
    <w:p w:rsidRDefault="009422FF" w:rsidP="00CF4B5F" w:rsidR="00590791">
      <w:pPr>
        <w:jc w:val="both"/>
      </w:pPr>
      <w:r>
        <w:t xml:space="preserve">                        </w:t>
      </w:r>
      <w:r w:rsidR="00C50B5D">
        <w:t>Stečajni v</w:t>
      </w:r>
      <w:r w:rsidR="00FC36EF">
        <w:t>jerovn</w:t>
      </w:r>
      <w:r w:rsidR="005B0BF4">
        <w:t>i</w:t>
      </w:r>
      <w:r w:rsidR="00590791">
        <w:t>k</w:t>
      </w:r>
      <w:r w:rsidR="00FC36EF">
        <w:t xml:space="preserve"> prvog </w:t>
      </w:r>
      <w:r w:rsidR="00F34F87">
        <w:t xml:space="preserve">višeg </w:t>
      </w:r>
      <w:r w:rsidR="00FC36EF">
        <w:t>isp</w:t>
      </w:r>
      <w:r w:rsidR="005B0BF4">
        <w:t xml:space="preserve">latnog reda </w:t>
      </w:r>
      <w:r w:rsidR="00590791">
        <w:t xml:space="preserve">Republika Hrvatska, </w:t>
      </w:r>
      <w:r w:rsidR="00590791" w:rsidRPr="00590791">
        <w:t>Ministarstvo financija, Porezna uprava, Područni ured Slavonija i Baranja, OIB 18683136487</w:t>
      </w:r>
      <w:r w:rsidR="007D6839">
        <w:t xml:space="preserve"> za osporenu tražbinu u iznosu od </w:t>
      </w:r>
      <w:r w:rsidR="007D6839" w:rsidRPr="007D6839">
        <w:t>14.609,25 Kn</w:t>
      </w:r>
      <w:r w:rsidR="00590791">
        <w:t xml:space="preserve"> upućen je na parnicu protiv stečajnog dužnika radi utvrđivanja osporene tražbine sukladno odredbi čl. 266. st. 1</w:t>
      </w:r>
      <w:r w:rsidR="00C50B5D">
        <w:t>.</w:t>
      </w:r>
      <w:r w:rsidR="00590791">
        <w:t xml:space="preserve"> SZ-a jer je stečajni upravitelj ospor</w:t>
      </w:r>
      <w:r w:rsidR="00231D19">
        <w:t>io tražbinu</w:t>
      </w:r>
      <w:r w:rsidR="007D6839">
        <w:t xml:space="preserve"> s obzirom da ju je priznao kroz bruto plaće radnika u prvom višem isplatnom redu. </w:t>
      </w:r>
    </w:p>
    <w:p w:rsidRDefault="00231D19" w:rsidP="005369A3" w:rsidR="00CD56B6">
      <w:pPr>
        <w:jc w:val="both"/>
      </w:pPr>
      <w:r>
        <w:t xml:space="preserve"> </w:t>
      </w:r>
      <w:r>
        <w:tab/>
        <w:t xml:space="preserve"> </w:t>
      </w:r>
      <w:r>
        <w:tab/>
      </w:r>
      <w:r w:rsidR="00C50B5D">
        <w:t>Stečajni v</w:t>
      </w:r>
      <w:r>
        <w:t>jerovnici drugog višeg isplatnog reda Hrvatske šume</w:t>
      </w:r>
      <w:r w:rsidRPr="00231D19">
        <w:t xml:space="preserve"> d.o.o., Zagreb, Ljudevita Farkaša Vukotinovića 2, OIB: 69693144506</w:t>
      </w:r>
      <w:r>
        <w:t xml:space="preserve"> za osporenu tražbinu u iznosu od 1.562,50 Kn koja se ne temelji na ovršnoj ispravi već na zahtjevu za izravnu</w:t>
      </w:r>
    </w:p>
    <w:p w:rsidRDefault="00CD56B6" w:rsidP="005369A3" w:rsidR="00CD56B6">
      <w:pPr>
        <w:jc w:val="both"/>
      </w:pPr>
    </w:p>
    <w:p w:rsidRDefault="00CD56B6" w:rsidP="005369A3" w:rsidR="00CD56B6">
      <w:pPr>
        <w:jc w:val="both"/>
      </w:pPr>
    </w:p>
    <w:p w:rsidRDefault="00231D19" w:rsidP="005369A3" w:rsidR="00231D19">
      <w:pPr>
        <w:jc w:val="both"/>
      </w:pPr>
      <w:r>
        <w:t xml:space="preserve"> naplatu upućenog Financijskoj agenciji</w:t>
      </w:r>
      <w:r w:rsidRPr="00231D19">
        <w:t xml:space="preserve">, </w:t>
      </w:r>
      <w:r>
        <w:t>te Interpetrol</w:t>
      </w:r>
      <w:r w:rsidRPr="00231D19">
        <w:t xml:space="preserve"> d.o.o. Zagreb, Avenija Dubrovnik 10, OIB: 04581074688</w:t>
      </w:r>
      <w:r>
        <w:t xml:space="preserve"> za osporenu tražbinu u iznosu od </w:t>
      </w:r>
      <w:r w:rsidRPr="00231D19">
        <w:t xml:space="preserve">1.565.076,92 </w:t>
      </w:r>
      <w:r>
        <w:t>Kn koja se ne temelji na ovršnoj ispravi</w:t>
      </w:r>
      <w:r w:rsidR="007D6839">
        <w:t xml:space="preserve"> već na računima i obračunima kamata</w:t>
      </w:r>
      <w:r>
        <w:t xml:space="preserve">, upućeni su na parnicu </w:t>
      </w:r>
      <w:r w:rsidRPr="00231D19">
        <w:t>protiv stečajnog dužnika radi utvrđivanja osporene tražbine sukladno odredbi čl. 266. st. 1</w:t>
      </w:r>
      <w:r>
        <w:t>.</w:t>
      </w:r>
      <w:r w:rsidRPr="00231D19">
        <w:t xml:space="preserve"> SZ-a jer je stečajni upravitelj osporio tražbinu</w:t>
      </w:r>
      <w:r w:rsidR="008860B1">
        <w:t xml:space="preserve">, a osporavanje nije otklonjeno. </w:t>
      </w:r>
    </w:p>
    <w:p w:rsidRDefault="00231D19" w:rsidP="005369A3" w:rsidR="00FC36EF">
      <w:pPr>
        <w:jc w:val="both"/>
      </w:pPr>
      <w:r>
        <w:t xml:space="preserve"> </w:t>
      </w:r>
      <w:r>
        <w:tab/>
        <w:t xml:space="preserve"> </w:t>
      </w:r>
      <w:r>
        <w:tab/>
      </w:r>
      <w:r w:rsidR="00FC36EF">
        <w:t>Pod toč</w:t>
      </w:r>
      <w:r>
        <w:t>kom</w:t>
      </w:r>
      <w:r w:rsidR="00FC36EF">
        <w:t xml:space="preserve"> V</w:t>
      </w:r>
      <w:r w:rsidR="00E617B5">
        <w:t>.</w:t>
      </w:r>
      <w:r w:rsidR="00FC36EF">
        <w:t xml:space="preserve"> izreke rješenja odlučeno je na temelju odredb</w:t>
      </w:r>
      <w:r>
        <w:t>i</w:t>
      </w:r>
      <w:r w:rsidR="00FC36EF">
        <w:t xml:space="preserve"> čl</w:t>
      </w:r>
      <w:r>
        <w:t>.</w:t>
      </w:r>
      <w:r w:rsidR="00FC36EF">
        <w:t xml:space="preserve"> </w:t>
      </w:r>
      <w:r>
        <w:t>267. i čl. 269.</w:t>
      </w:r>
      <w:r w:rsidR="00FC36EF">
        <w:t xml:space="preserve"> </w:t>
      </w:r>
      <w:r w:rsidR="005B0BF4">
        <w:t>SZ-a.</w:t>
      </w:r>
    </w:p>
    <w:p w:rsidRDefault="001D5104" w:rsidP="00CF4B5F" w:rsidR="00CD56B6">
      <w:pPr>
        <w:jc w:val="both"/>
      </w:pP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1D5104" w:rsidP="00CF4B5F" w:rsidR="001D5104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FA6A11">
        <w:t>0</w:t>
      </w:r>
      <w:r w:rsidR="00CF2ACD">
        <w:t>7</w:t>
      </w:r>
      <w:r w:rsidR="00FA6A11">
        <w:t>. rujna</w:t>
      </w:r>
      <w:r w:rsidR="00A34AB3">
        <w:t xml:space="preserve"> 201</w:t>
      </w:r>
      <w:r w:rsidR="005B523C">
        <w:t>6</w:t>
      </w:r>
      <w:r>
        <w:t>. godine</w:t>
      </w:r>
      <w:r w:rsidR="00CF4B5F">
        <w:t>.</w:t>
      </w:r>
    </w:p>
    <w:p w:rsidRDefault="001D5104" w:rsidP="001D5104" w:rsidR="001D5104">
      <w:pPr>
        <w:jc w:val="both"/>
      </w:pPr>
    </w:p>
    <w:p w:rsidRDefault="00CD56B6" w:rsidP="001D5104" w:rsidR="00CD56B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C523A">
        <w:t xml:space="preserve"> </w:t>
      </w:r>
      <w:r w:rsidR="001D5104">
        <w:t>Stečajna sutkinja:</w:t>
      </w:r>
    </w:p>
    <w:p w:rsidRDefault="001D5104" w:rsidP="00FA6A11" w:rsidR="00AC523A">
      <w:pPr>
        <w:jc w:val="both"/>
      </w:pPr>
      <w:r>
        <w:tab/>
      </w: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56431C">
        <w:t xml:space="preserve"> </w:t>
      </w:r>
      <w:r>
        <w:t>Mirna Vujčić</w:t>
      </w:r>
    </w:p>
    <w:p w:rsidRDefault="00E65647" w:rsidP="005B523C" w:rsidR="00E65647">
      <w:pPr>
        <w:jc w:val="both"/>
      </w:pPr>
      <w:r>
        <w:t xml:space="preserve">                                                                                </w:t>
      </w:r>
    </w:p>
    <w:p w:rsidRDefault="001D5104" w:rsidP="001D5104" w:rsidR="001D5104">
      <w:pPr>
        <w:jc w:val="both"/>
      </w:pPr>
    </w:p>
    <w:p w:rsidRDefault="001D5104" w:rsidP="001D5104" w:rsidR="001D5104" w:rsidRPr="00427D29">
      <w:pPr>
        <w:jc w:val="both"/>
        <w:rPr>
          <w:sz w:val="20"/>
          <w:szCs w:val="20"/>
        </w:rPr>
      </w:pPr>
    </w:p>
    <w:p w:rsidRDefault="001D5104" w:rsidP="001D5104" w:rsidR="001D5104" w:rsidRPr="00427D29">
      <w:pPr>
        <w:jc w:val="both"/>
        <w:rPr>
          <w:b/>
          <w:sz w:val="20"/>
          <w:szCs w:val="20"/>
        </w:rPr>
      </w:pPr>
      <w:r w:rsidRPr="00427D29">
        <w:rPr>
          <w:b/>
          <w:sz w:val="20"/>
          <w:szCs w:val="20"/>
        </w:rPr>
        <w:t>POUKA O PRAVNOM LIJEKU: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Protiv ovog rješenja </w:t>
      </w:r>
      <w:r w:rsidR="003A484A">
        <w:rPr>
          <w:sz w:val="20"/>
          <w:szCs w:val="20"/>
        </w:rPr>
        <w:t xml:space="preserve"> pravo na </w:t>
      </w:r>
      <w:r w:rsidRPr="00427D29">
        <w:rPr>
          <w:sz w:val="20"/>
          <w:szCs w:val="20"/>
        </w:rPr>
        <w:t>žalbu</w:t>
      </w:r>
      <w:r w:rsidR="003A484A">
        <w:rPr>
          <w:sz w:val="20"/>
          <w:szCs w:val="20"/>
        </w:rPr>
        <w:t xml:space="preserve"> ima svaki vjerovnik </w:t>
      </w:r>
      <w:r w:rsidRPr="00427D29">
        <w:rPr>
          <w:sz w:val="20"/>
          <w:szCs w:val="20"/>
        </w:rPr>
        <w:t xml:space="preserve">u dijelu koji </w:t>
      </w:r>
    </w:p>
    <w:p w:rsidRDefault="001D5104" w:rsidP="001D5104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se tiče njegove prijavljene tražbine</w:t>
      </w:r>
      <w:r w:rsidR="003A484A">
        <w:rPr>
          <w:sz w:val="20"/>
          <w:szCs w:val="20"/>
        </w:rPr>
        <w:t>, odnosno tražbine koju je osporio</w:t>
      </w:r>
      <w:r w:rsidRPr="00427D29">
        <w:rPr>
          <w:sz w:val="20"/>
          <w:szCs w:val="20"/>
        </w:rPr>
        <w:t xml:space="preserve"> i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>stečajni upravitelj.</w:t>
      </w:r>
      <w:r w:rsidR="00CE440E">
        <w:rPr>
          <w:sz w:val="20"/>
          <w:szCs w:val="20"/>
        </w:rPr>
        <w:t xml:space="preserve"> </w:t>
      </w:r>
      <w:r w:rsidRPr="00427D29">
        <w:rPr>
          <w:sz w:val="20"/>
          <w:szCs w:val="20"/>
        </w:rPr>
        <w:t xml:space="preserve">Žalba se podnosi Viskom trgovačkom sudu Republike </w:t>
      </w:r>
    </w:p>
    <w:p w:rsidRDefault="001D5104" w:rsidP="00AB54B9" w:rsidR="00AB54B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Hrvatske putem ovoga suda </w:t>
      </w:r>
      <w:r w:rsidR="00AB54B9" w:rsidRPr="00AB54B9">
        <w:rPr>
          <w:sz w:val="20"/>
          <w:szCs w:val="20"/>
        </w:rPr>
        <w:t xml:space="preserve">u roku od osam dana od isteka osmog dana od </w:t>
      </w:r>
    </w:p>
    <w:p w:rsidRDefault="00AB54B9" w:rsidP="00AB54B9" w:rsidR="001D5104" w:rsidRPr="00427D29">
      <w:pPr>
        <w:rPr>
          <w:sz w:val="20"/>
          <w:szCs w:val="20"/>
        </w:rPr>
      </w:pPr>
      <w:r w:rsidRPr="00AB54B9">
        <w:rPr>
          <w:sz w:val="20"/>
          <w:szCs w:val="20"/>
        </w:rPr>
        <w:t>dana objave</w:t>
      </w:r>
      <w:r>
        <w:rPr>
          <w:sz w:val="20"/>
          <w:szCs w:val="20"/>
        </w:rPr>
        <w:t xml:space="preserve"> </w:t>
      </w:r>
      <w:r w:rsidRPr="00AB54B9">
        <w:rPr>
          <w:sz w:val="20"/>
          <w:szCs w:val="20"/>
        </w:rPr>
        <w:t>rješenja na mrežnoj stranici e-Oglasna ploča sudova</w:t>
      </w:r>
      <w:r w:rsidR="00F26EBD">
        <w:rPr>
          <w:sz w:val="20"/>
          <w:szCs w:val="20"/>
        </w:rPr>
        <w:t>, u tri primjerka.</w:t>
      </w:r>
    </w:p>
    <w:p w:rsidRDefault="001D5104" w:rsidP="001D5104" w:rsidR="001D5104" w:rsidRPr="00427D29">
      <w:pPr>
        <w:rPr>
          <w:sz w:val="20"/>
          <w:szCs w:val="20"/>
        </w:rPr>
      </w:pPr>
      <w:r w:rsidRPr="00427D29">
        <w:rPr>
          <w:sz w:val="20"/>
          <w:szCs w:val="20"/>
        </w:rPr>
        <w:t xml:space="preserve">  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3FF" w:rsidR="006933FF">
      <w:r>
        <w:separator/>
      </w:r>
    </w:p>
  </w:endnote>
  <w:endnote w:id="0" w:type="continuationSeparator">
    <w:p w:rsidRDefault="006933FF" w:rsidR="0069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3FF" w:rsidR="006933FF">
      <w:r>
        <w:separator/>
      </w:r>
    </w:p>
  </w:footnote>
  <w:footnote w:id="0" w:type="continuationSeparator">
    <w:p w:rsidRDefault="006933FF" w:rsidR="006933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7760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E65647" w:rsidP="00B07D34" w:rsidR="00E65647" w:rsidRPr="00760960">
    <w:pPr>
      <w:pStyle w:val="Zaglavlje"/>
      <w:jc w:val="right"/>
      <w:rPr>
        <w:b/>
      </w:rPr>
    </w:pPr>
    <w:r w:rsidRPr="00356088">
      <w:rPr>
        <w:b/>
      </w:rPr>
      <w:t xml:space="preserve">                                                                       </w:t>
    </w:r>
    <w:r>
      <w:rPr>
        <w:b/>
      </w:rPr>
      <w:t xml:space="preserve">                        </w:t>
    </w:r>
    <w:r w:rsidR="00B07D34" w:rsidRPr="00B07D34">
      <w:rPr>
        <w:b/>
      </w:rPr>
      <w:t>Broj: 7/St-130/2016-21</w:t>
    </w:r>
    <w:r>
      <w:rPr>
        <w:b/>
      </w:rPr>
      <w:t xml:space="preserve">       </w:t>
    </w:r>
    <w:r w:rsidRPr="00356088">
      <w:rPr>
        <w:b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316DC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1112F6"/>
    <w:rsid w:val="001219BB"/>
    <w:rsid w:val="001373D4"/>
    <w:rsid w:val="00155CEB"/>
    <w:rsid w:val="001715D0"/>
    <w:rsid w:val="0018553C"/>
    <w:rsid w:val="001C6D7E"/>
    <w:rsid w:val="001C79C9"/>
    <w:rsid w:val="001D5104"/>
    <w:rsid w:val="001E1EB6"/>
    <w:rsid w:val="001F529C"/>
    <w:rsid w:val="001F5308"/>
    <w:rsid w:val="00203A23"/>
    <w:rsid w:val="00231D19"/>
    <w:rsid w:val="00241FFB"/>
    <w:rsid w:val="00253557"/>
    <w:rsid w:val="002A1F76"/>
    <w:rsid w:val="002B0525"/>
    <w:rsid w:val="002B3E5E"/>
    <w:rsid w:val="002E0AD2"/>
    <w:rsid w:val="002E1104"/>
    <w:rsid w:val="002E79FB"/>
    <w:rsid w:val="002F42C3"/>
    <w:rsid w:val="00313D8F"/>
    <w:rsid w:val="00317E98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7E3E"/>
    <w:rsid w:val="005022FC"/>
    <w:rsid w:val="005042C8"/>
    <w:rsid w:val="00505926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7309D"/>
    <w:rsid w:val="00775F10"/>
    <w:rsid w:val="007B451E"/>
    <w:rsid w:val="007D6839"/>
    <w:rsid w:val="008065CE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7A1E"/>
    <w:rsid w:val="008B1664"/>
    <w:rsid w:val="008B5FEB"/>
    <w:rsid w:val="008B6C52"/>
    <w:rsid w:val="008C1F91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A03740"/>
    <w:rsid w:val="00A04D64"/>
    <w:rsid w:val="00A34AB3"/>
    <w:rsid w:val="00A368D4"/>
    <w:rsid w:val="00A41421"/>
    <w:rsid w:val="00A46155"/>
    <w:rsid w:val="00A505BA"/>
    <w:rsid w:val="00A7143C"/>
    <w:rsid w:val="00A944CC"/>
    <w:rsid w:val="00A94F79"/>
    <w:rsid w:val="00AB18C1"/>
    <w:rsid w:val="00AB54B9"/>
    <w:rsid w:val="00AC0A8C"/>
    <w:rsid w:val="00AC523A"/>
    <w:rsid w:val="00AE5D5E"/>
    <w:rsid w:val="00AF2245"/>
    <w:rsid w:val="00B04E6A"/>
    <w:rsid w:val="00B07D34"/>
    <w:rsid w:val="00B115FD"/>
    <w:rsid w:val="00B14292"/>
    <w:rsid w:val="00B34AC0"/>
    <w:rsid w:val="00B86E6E"/>
    <w:rsid w:val="00B92C83"/>
    <w:rsid w:val="00B97B92"/>
    <w:rsid w:val="00BA3561"/>
    <w:rsid w:val="00BB7793"/>
    <w:rsid w:val="00BD19CB"/>
    <w:rsid w:val="00C05676"/>
    <w:rsid w:val="00C0685D"/>
    <w:rsid w:val="00C0790C"/>
    <w:rsid w:val="00C23A65"/>
    <w:rsid w:val="00C44096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17760"/>
    <w:rsid w:val="00D229E7"/>
    <w:rsid w:val="00D35C59"/>
    <w:rsid w:val="00D44CF7"/>
    <w:rsid w:val="00D45417"/>
    <w:rsid w:val="00D52819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6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6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6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6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6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6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6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6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</izvorni_sadrzaj>
    <derivirana_varijabla naziv="DomainObject.Predmet.ProtustrankaFormated_1">  T-C oktan d.o.o. za trgovinu i usluge</derivirana_varijabla>
  </DomainObject.Predmet.ProtustrankaFormated>
  <DomainObject.Predmet.ProtustrankaFormatedOIB>
    <izvorni_sadrzaj>  T-C oktan d.o.o. za trgovinu i usluge, OIB 79590857519</izvorni_sadrzaj>
    <derivirana_varijabla naziv="DomainObject.Predmet.ProtustrankaFormatedOIB_1">  T-C oktan d.o.o. za trgovinu i usluge, OIB 79590857519</derivirana_varijabla>
  </DomainObject.Predmet.ProtustrankaFormatedOIB>
  <DomainObject.Predmet.ProtustrankaFormatedWithAdress>
    <izvorni_sadrzaj> T-C oktan d.o.o. za trgovinu i usluge, Osječka 180, 35000 Slavonski Brod</izvorni_sadrzaj>
    <derivirana_varijabla naziv="DomainObject.Predmet.ProtustrankaFormatedWithAdress_1"> T-C oktan d.o.o. za trgovinu i usluge, Osječka 180, 35000 Slavonski Brod</derivirana_varijabla>
  </DomainObject.Predmet.ProtustrankaFormatedWithAdress>
  <DomainObject.Predmet.ProtustrankaFormatedWithAdressOIB>
    <izvorni_sadrzaj> T-C oktan d.o.o. za trgovinu i usluge, OIB 79590857519, Osječka 180, 35000 Slavonski Brod</izvorni_sadrzaj>
    <derivirana_varijabla naziv="DomainObject.Predmet.ProtustrankaFormatedWithAdressOIB_1"> T-C oktan d.o.o. za trgovinu i usluge, OIB 79590857519, Osječka 180, 35000 Slavonski Brod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</item>
    </izvorni_sadrzaj>
    <derivirana_varijabla naziv="DomainObject.Predmet.ProtuStrankaListFormated_1">
      <item>T-C oktan d.o.o. za trgovinu i usluge</item>
    </derivirana_varijabla>
  </DomainObject.Predmet.ProtuStrankaListFormated>
  <DomainObject.Predmet.ProtuStrankaListFormatedOIB>
    <izvorni_sadrzaj>
      <item>T-C oktan d.o.o. za trgovinu i usluge, OIB 79590857519</item>
    </izvorni_sadrzaj>
    <derivirana_varijabla naziv="DomainObject.Predmet.ProtuStrankaListFormatedOIB_1">
      <item>T-C oktan d.o.o. za trgovinu i usluge, OIB 79590857519</item>
    </derivirana_varijabla>
  </DomainObject.Predmet.ProtuStrankaListFormatedOIB>
  <DomainObject.Predmet.ProtuStrankaListFormatedWithAdress>
    <izvorni_sadrzaj>
      <item>T-C oktan d.o.o. za trgovinu i usluge, Osječka 180, 35000 Slavonski Brod</item>
    </izvorni_sadrzaj>
    <derivirana_varijabla naziv="DomainObject.Predmet.ProtuStrankaListFormatedWithAdress_1">
      <item>T-C oktan d.o.o. za trgovinu i usluge, Osječka 180, 35000 Slavonski Brod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</item>
    </izvorni_sadrzaj>
    <derivirana_varijabla naziv="DomainObject.Predmet.ProtuStrankaListFormatedWithAdressOIB_1">
      <item>T-C oktan d.o.o. za trgovinu i usluge, OIB 79590857519, Osječka 180, 35000 Slavonski Brod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4220E-FE3B-4796-BD3C-0A2832988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1078</properties:Words>
  <properties:Characters>5995</properties:Characters>
  <properties:Lines>209</properties:Lines>
  <properties:Paragraphs>91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</vt:lpstr>
    </vt:vector>
  </properties:TitlesOfParts>
  <properties:LinksUpToDate>false</properties:LinksUpToDate>
  <properties:CharactersWithSpaces>8571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2016-09-06T12:43:00Z</dcterms:created>
  <dc:creator>zbiondic</dc:creator>
  <dc:description/>
  <cp:keywords/>
  <cp:lastModifiedBy>wsadmin</cp:lastModifiedBy>
  <cp:lastPrinted>2016-09-07T06:37:00Z</cp:lastPrinted>
  <dcterms:modified xmlns:xsi="http://www.w3.org/2001/XMLSchema-instance" xsi:type="dcterms:W3CDTF">2016-09-07T06:55:00Z</dcterms:modified>
  <cp:revision>5</cp:revision>
  <dc:subject/>
  <dc:title>REPUBLIKA HRVATSKA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