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fc96" w14:paraId="261fc96" w:rsidRDefault="00414027" w:rsidR="004140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B99" w:rsidP="00226B99" w:rsidR="00226B99" w:rsidRPr="0063308C">
      <w:pPr>
        <w:rPr>
          <w:b/>
        </w:rPr>
      </w:pPr>
      <w:r w:rsidRPr="0063308C">
        <w:rPr>
          <w:b/>
        </w:rPr>
        <w:t>REPUBLIKA HRVATSKA</w:t>
      </w:r>
    </w:p>
    <w:p w:rsidRDefault="00226B99" w:rsidP="00226B99" w:rsidR="00226B99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226B99" w:rsidP="00226B99" w:rsidR="00226B99" w:rsidRPr="0063308C">
      <w:r w:rsidRPr="0063308C">
        <w:rPr>
          <w:b/>
        </w:rPr>
        <w:t xml:space="preserve">Zagreb, </w:t>
      </w:r>
      <w:proofErr w:type="spellStart"/>
      <w:r w:rsidRPr="0063308C">
        <w:rPr>
          <w:b/>
        </w:rPr>
        <w:t>Amruševa</w:t>
      </w:r>
      <w:proofErr w:type="spellEnd"/>
      <w:r w:rsidRPr="0063308C">
        <w:rPr>
          <w:b/>
        </w:rPr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St-</w:t>
      </w:r>
      <w:r>
        <w:t>1</w:t>
      </w:r>
      <w:r w:rsidR="00933FDF">
        <w:t>092</w:t>
      </w:r>
      <w:r>
        <w:t>/201</w:t>
      </w:r>
      <w:r w:rsidR="00933FDF">
        <w:t>6</w:t>
      </w:r>
      <w:r w:rsidR="00414027">
        <w:t>-25</w:t>
      </w:r>
    </w:p>
    <w:p w:rsidRDefault="00226B99" w:rsidP="00226B99" w:rsidR="00226B99"/>
    <w:p w:rsidRDefault="00FC375B" w:rsidP="00FC375B" w:rsidR="00FC375B" w:rsidRPr="0063308C">
      <w:pPr>
        <w:jc w:val="center"/>
      </w:pPr>
      <w:r w:rsidRPr="00FC375B">
        <w:t>REPUBLIKA HRVATSKA</w:t>
      </w:r>
    </w:p>
    <w:p w:rsidRDefault="00226B99" w:rsidP="00226B99" w:rsidR="00226B99" w:rsidRPr="0063308C">
      <w:pPr>
        <w:jc w:val="center"/>
      </w:pPr>
      <w:r w:rsidRPr="0063308C">
        <w:t>R J E Š E NJ E</w:t>
      </w:r>
    </w:p>
    <w:p w:rsidRDefault="00226B99" w:rsidP="00226B99" w:rsidR="00226B99" w:rsidRPr="0063308C">
      <w:pPr>
        <w:jc w:val="both"/>
      </w:pPr>
    </w:p>
    <w:p w:rsidRDefault="00226B99" w:rsidP="00226B99" w:rsidR="00226B99">
      <w:pPr>
        <w:autoSpaceDE w:val="false"/>
        <w:autoSpaceDN w:val="false"/>
        <w:adjustRightInd w:val="false"/>
        <w:jc w:val="both"/>
      </w:pPr>
      <w:r w:rsidRPr="009408D7">
        <w:t xml:space="preserve">Trgovački sud u Zagrebu, po sucu Nikoli Ribariću, u postupku </w:t>
      </w:r>
      <w:proofErr w:type="spellStart"/>
      <w:r w:rsidRPr="009408D7">
        <w:t>predstečajne</w:t>
      </w:r>
      <w:proofErr w:type="spellEnd"/>
      <w:r w:rsidRPr="009408D7">
        <w:t xml:space="preserve"> nagodbe u povodu prijedloga dužnika </w:t>
      </w:r>
      <w:r w:rsidR="00A702E6">
        <w:t>OTOTOP d.o.o., Zagreb, Karlovačka ce</w:t>
      </w:r>
      <w:r w:rsidR="0087286F">
        <w:t>sta 4/a, OIB 04776436020, dana 4</w:t>
      </w:r>
      <w:r w:rsidRPr="009408D7">
        <w:t>.</w:t>
      </w:r>
      <w:r w:rsidR="0087286F">
        <w:t xml:space="preserve"> veljače</w:t>
      </w:r>
      <w:r w:rsidRPr="009408D7">
        <w:t xml:space="preserve"> 201</w:t>
      </w:r>
      <w:r w:rsidR="0087286F">
        <w:t>6</w:t>
      </w:r>
      <w:r w:rsidRPr="009408D7">
        <w:t xml:space="preserve">. godine, 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</w:t>
      </w:r>
      <w:proofErr w:type="spellStart"/>
      <w:r w:rsidR="00471994" w:rsidRPr="001E5B92">
        <w:t>predstečajne</w:t>
      </w:r>
      <w:proofErr w:type="spellEnd"/>
      <w:r w:rsidR="00471994" w:rsidRPr="001E5B92">
        <w:t xml:space="preserve"> </w:t>
      </w:r>
      <w:r w:rsidR="00A73AF6" w:rsidRPr="001E5B92">
        <w:t>nagodbe u postupk</w:t>
      </w:r>
      <w:r w:rsidR="00EB1183">
        <w:t>u</w:t>
      </w:r>
      <w:r w:rsidR="00A73AF6" w:rsidRPr="001E5B92">
        <w:t xml:space="preserve">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A702E6" w:rsidP="00A73AF6" w:rsidR="00471994" w:rsidRPr="001E5B92">
      <w:r>
        <w:t>OTOTOP d.o.o., Zagreb, Karlovačka cesta 4/a, OIB 04776436020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87286F" w:rsidP="00471994" w:rsidR="00471994" w:rsidRPr="001E5B92">
      <w:pPr>
        <w:rPr>
          <w:b/>
        </w:rPr>
      </w:pPr>
      <w:r>
        <w:rPr>
          <w:b/>
        </w:rPr>
        <w:t>19</w:t>
      </w:r>
      <w:r w:rsidR="00471994" w:rsidRPr="001E5B92">
        <w:rPr>
          <w:b/>
        </w:rPr>
        <w:t>.</w:t>
      </w:r>
      <w:r>
        <w:rPr>
          <w:b/>
        </w:rPr>
        <w:t xml:space="preserve"> veljače</w:t>
      </w:r>
      <w:r w:rsidR="001E5B92" w:rsidRPr="001E5B92">
        <w:rPr>
          <w:b/>
        </w:rPr>
        <w:t xml:space="preserve"> 201</w:t>
      </w:r>
      <w:r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10,</w:t>
      </w:r>
      <w:r>
        <w:rPr>
          <w:b/>
        </w:rPr>
        <w:t>3</w:t>
      </w:r>
      <w:r w:rsidR="00226B99">
        <w:rPr>
          <w:b/>
        </w:rPr>
        <w:t>0</w:t>
      </w:r>
      <w:r w:rsidR="00471994" w:rsidRPr="001E5B92">
        <w:rPr>
          <w:b/>
        </w:rPr>
        <w:t xml:space="preserve"> sati u zgradi Trgovačkog suda Zagreb, Petrinjska  8, </w:t>
      </w:r>
      <w:r w:rsidR="00A702E6">
        <w:rPr>
          <w:b/>
        </w:rPr>
        <w:t>soba 82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965001" w:rsidP="00965001" w:rsidR="00965001">
      <w:pPr>
        <w:jc w:val="both"/>
      </w:pPr>
      <w:r w:rsidRPr="001E5B92">
        <w:t>na koje se pozivaju du</w:t>
      </w:r>
      <w:r w:rsidR="00E91103">
        <w:t>žnik i svi vjerovnici.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 xml:space="preserve">Uvid u tekst </w:t>
      </w:r>
      <w:proofErr w:type="spellStart"/>
      <w:r>
        <w:t>predstečajne</w:t>
      </w:r>
      <w:proofErr w:type="spellEnd"/>
      <w:r>
        <w:t xml:space="preserve"> nagodbe može se izvršiti u izvanparničnoj pisarnici Trgovačkog suda u Zagrebu, Zagreb, </w:t>
      </w:r>
      <w:proofErr w:type="spellStart"/>
      <w:r>
        <w:t>Amruševa</w:t>
      </w:r>
      <w:proofErr w:type="spellEnd"/>
      <w:r>
        <w:t xml:space="preserve"> 2, osam dana prije održavanja ročišta.</w:t>
      </w:r>
    </w:p>
    <w:p w:rsidRDefault="006D0FC9" w:rsidP="006D0FC9" w:rsidR="006D0FC9"/>
    <w:p w:rsidRDefault="006D0FC9" w:rsidP="00965001" w:rsidR="006D0FC9">
      <w:pPr>
        <w:jc w:val="both"/>
      </w:pPr>
    </w:p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87286F">
        <w:t>4</w:t>
      </w:r>
      <w:r w:rsidR="00471994" w:rsidRPr="001E5B92">
        <w:t>.</w:t>
      </w:r>
      <w:r w:rsidR="0087286F">
        <w:t xml:space="preserve"> veljače</w:t>
      </w:r>
      <w:r w:rsidR="00471994" w:rsidRPr="001E5B92">
        <w:t xml:space="preserve"> 201</w:t>
      </w:r>
      <w:r w:rsidR="0087286F">
        <w:t>6</w:t>
      </w:r>
      <w:r w:rsidR="00471994" w:rsidRPr="001E5B92">
        <w:t>.</w:t>
      </w:r>
    </w:p>
    <w:p w:rsidRDefault="00471994" w:rsidP="00471994" w:rsidR="00471994" w:rsidRPr="001E5B92"/>
    <w:p w:rsidRDefault="00414027" w:rsidP="00E91121" w:rsidR="004140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14027" w:rsidP="00E91121" w:rsidR="004140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14027" w:rsidP="00E91121" w:rsidR="004140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14027" w:rsidP="00E91121" w:rsidR="0041402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14027" w:rsidP="00E91121" w:rsidR="0041402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14027" w:rsidP="00597BE1" w:rsidR="0041402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2449A" w:rsidP="00DD7206" w:rsidR="0002449A" w:rsidRPr="001E5B92">
      <w:pPr>
        <w:ind w:firstLine="708" w:left="4956"/>
      </w:pPr>
    </w:p>
    <w:p w:rsidRDefault="00471994" w:rsidP="00471994" w:rsidR="00471994" w:rsidRPr="001E5B92"/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 ZFPPN-a).</w:t>
      </w:r>
    </w:p>
    <w:p w:rsidRDefault="001E5B92" w:rsidP="001E5B92" w:rsidR="001E5B92" w:rsidRPr="001E5B92"/>
    <w:p w:rsidRDefault="0002449A" w:rsidP="001E5B92" w:rsidR="0002449A"/>
    <w:p w:rsidRDefault="00414027" w:rsidP="001E5B92" w:rsidR="00414027"/>
    <w:p w:rsidRDefault="00414027" w:rsidP="001E5B92" w:rsidR="00414027"/>
    <w:p w:rsidRDefault="00414027" w:rsidP="001E5B92" w:rsidR="00414027"/>
    <w:p w:rsidRDefault="001E5B92" w:rsidP="001E5B92" w:rsidR="001E5B92" w:rsidRPr="001E5B92">
      <w:r w:rsidRPr="001E5B92">
        <w:t>DNA:</w:t>
      </w:r>
    </w:p>
    <w:p w:rsidRDefault="001E5B92" w:rsidP="001E5B92" w:rsidR="001E5B92" w:rsidRPr="001E5B92">
      <w:r w:rsidRPr="001E5B92">
        <w:t>-objava na web-u FINA-e kao oglas uz Dopis</w:t>
      </w:r>
    </w:p>
    <w:p w:rsidRDefault="001E5B92" w:rsidP="001E5B92" w:rsidR="001E5B92" w:rsidRPr="001E5B92">
      <w:r w:rsidRPr="001E5B92">
        <w:t xml:space="preserve">e-oglasna ploča </w:t>
      </w:r>
      <w:r w:rsidR="00A702E6">
        <w:t>15</w:t>
      </w:r>
      <w:r w:rsidRPr="001E5B92">
        <w:t xml:space="preserve">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A702E6">
      <w:r w:rsidRPr="001E5B92">
        <w:t xml:space="preserve">2. dužniku </w:t>
      </w:r>
      <w:r w:rsidR="008C28EA">
        <w:t>po punomoć</w:t>
      </w:r>
    </w:p>
    <w:p w:rsidRDefault="001E5B92" w:rsidP="001E5B92" w:rsidR="001E5B92">
      <w:r w:rsidRPr="001E5B92">
        <w:t>4. ŽDO GUO na znanje</w:t>
      </w:r>
      <w:r w:rsidR="00CB529F">
        <w:t xml:space="preserve"> uz presliku odluke VTS-a</w:t>
      </w:r>
    </w:p>
    <w:p w:rsidRDefault="00A702E6" w:rsidP="001E5B92" w:rsidR="00A702E6">
      <w:r>
        <w:t>spis</w:t>
      </w:r>
    </w:p>
    <w:p w:rsidRDefault="001E5B92" w:rsidP="001E5B92" w:rsidR="001E5B92" w:rsidRPr="001E5B92"/>
    <w:p w:rsidRDefault="001E5B92" w:rsidP="001E5B92" w:rsidR="00471994" w:rsidRPr="001E5B92">
      <w:pPr>
        <w:tabs>
          <w:tab w:pos="1095" w:val="left"/>
        </w:tabs>
      </w:pPr>
      <w:r w:rsidRPr="001E5B92">
        <w:tab/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1E5B92"/>
    <w:rsid w:val="00226B99"/>
    <w:rsid w:val="002A35AF"/>
    <w:rsid w:val="002A61CA"/>
    <w:rsid w:val="002B3E24"/>
    <w:rsid w:val="003D3D20"/>
    <w:rsid w:val="00414027"/>
    <w:rsid w:val="00471994"/>
    <w:rsid w:val="005456F7"/>
    <w:rsid w:val="005F5D4A"/>
    <w:rsid w:val="00664C85"/>
    <w:rsid w:val="0067259B"/>
    <w:rsid w:val="006D0FC9"/>
    <w:rsid w:val="00797E94"/>
    <w:rsid w:val="00810047"/>
    <w:rsid w:val="0087286F"/>
    <w:rsid w:val="008B0648"/>
    <w:rsid w:val="008B2E48"/>
    <w:rsid w:val="008C28EA"/>
    <w:rsid w:val="008F0810"/>
    <w:rsid w:val="00933FDF"/>
    <w:rsid w:val="00965001"/>
    <w:rsid w:val="00A34244"/>
    <w:rsid w:val="00A702E6"/>
    <w:rsid w:val="00A73AF6"/>
    <w:rsid w:val="00B64242"/>
    <w:rsid w:val="00C45812"/>
    <w:rsid w:val="00CB529F"/>
    <w:rsid w:val="00DA5C01"/>
    <w:rsid w:val="00DD7206"/>
    <w:rsid w:val="00E30FE1"/>
    <w:rsid w:val="00E46643"/>
    <w:rsid w:val="00E7455B"/>
    <w:rsid w:val="00E91103"/>
    <w:rsid w:val="00EB1183"/>
    <w:rsid w:val="00ED388F"/>
    <w:rsid w:val="00F45CE5"/>
    <w:rsid w:val="00FC375B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402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3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1402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402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3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St-1092/2016-25</izvorni_sadrzaj>
    <derivirana_varijabla naziv="DomainObject.Oznaka_1">St-1092/2016-25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St-1092/2016</izvorni_sadrzaj>
    <derivirana_varijabla naziv="DomainObject.Predmet.OznakaBroj_1">St-1092/2016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OTOTOP d.o.o. zastupanog po punomoćniku ABEL &amp; GRENAC odvjetničko društvo d.o.o.</izvorni_sadrzaj>
    <derivirana_varijabla naziv="DomainObject.Predmet.ProtustrankaFormated_1">  OTOTOP d.o.o. zastupanog po punomoćniku ABEL &amp; GRENAC odvjetničko društvo d.o.o.</derivirana_varijabla>
  </DomainObject.Predmet.ProtustrankaFormated>
  <DomainObject.Predmet.ProtustrankaFormatedOIB>
    <izvorni_sadrzaj>  OTOTOP d.o.o., OIB 04776436020 zastupanog po punomoćniku ABEL &amp; GRENAC odvjetničko društvo d.o.o.</izvorni_sadrzaj>
    <derivirana_varijabla naziv="DomainObject.Predmet.ProtustrankaFormatedOIB_1">  OTOTOP d.o.o., OIB 04776436020 zastupanog po punomoćniku ABEL &amp; GRENAC odvjetničko društvo d.o.o.</derivirana_varijabla>
  </DomainObject.Predmet.ProtustrankaFormatedOIB>
  <DomainObject.Predmet.ProtustrankaFormatedWithAdress>
    <izvorni_sadrzaj> OTOTOP d.o.o., Karlovačka cesta 4/A, 10000 Zagreb zastupanog po punomoćniku ABEL &amp; GRENAC odvjetničko društvo d.o.o.</izvorni_sadrzaj>
    <derivirana_varijabla naziv="DomainObject.Predmet.ProtustrankaFormatedWithAdress_1"> OTOTOP d.o.o., Karlovačka cesta 4/A, 10000 Zagreb zastupanog po punomoćniku ABEL &amp; GRENAC odvjetničko društvo d.o.o.</derivirana_varijabla>
  </DomainObject.Predmet.ProtustrankaFormatedWithAdress>
  <DomainObject.Predmet.ProtustrankaFormatedWithAdressOIB>
    <izvorni_sadrzaj> OTOTOP d.o.o., OIB 04776436020, Karlovačka cesta 4/A, 10000 Zagreb zastupanog po punomoćniku ABEL &amp; GRENAC odvjetničko društvo d.o.o.</izvorni_sadrzaj>
    <derivirana_varijabla naziv="DomainObject.Predmet.ProtustrankaFormatedWithAdressOIB_1"> OTOTOP d.o.o., OIB 04776436020, Karlovačka cesta 4/A, 10000 Zagreb zastupanog po punomoćniku ABEL &amp; GRENAC odvjetničko društvo d.o.o.</derivirana_varijabla>
  </DomainObject.Predmet.ProtustrankaFormatedWithAdressOIB>
  <DomainObject.Predmet.ProtustrankaWithAdress>
    <izvorni_sadrzaj>OTOTOP d.o.o. Karlovačka cesta 4/A, 10000 Zagreb</izvorni_sadrzaj>
    <derivirana_varijabla naziv="DomainObject.Predmet.ProtustrankaWithAdress_1">OTOTOP d.o.o. Karlovačka cesta 4/A, 10000 Zagreb</derivirana_varijabla>
  </DomainObject.Predmet.ProtustrankaWithAdress>
  <DomainObject.Predmet.ProtustrankaWithAdressOIB>
    <izvorni_sadrzaj>OTOTOP d.o.o., OIB 04776436020, Karlovačka cesta 4/A, 10000 Zagreb</izvorni_sadrzaj>
    <derivirana_varijabla naziv="DomainObject.Predmet.ProtustrankaWithAdressOIB_1">OTOTOP d.o.o., OIB 04776436020, Karlovačka cesta 4/A, 10000 Zagreb</derivirana_varijabla>
  </DomainObject.Predmet.ProtustrankaWithAdressOIB>
  <DomainObject.Predmet.ProtustrankaNazivFormated>
    <izvorni_sadrzaj>OTOTOP d.o.o.</izvorni_sadrzaj>
    <derivirana_varijabla naziv="DomainObject.Predmet.ProtustrankaNazivFormated_1">OTOTOP d.o.o.</derivirana_varijabla>
  </DomainObject.Predmet.ProtustrankaNazivFormated>
  <DomainObject.Predmet.ProtustrankaNazivFormatedOIB>
    <izvorni_sadrzaj>OTOTOP d.o.o., OIB 04776436020</izvorni_sadrzaj>
    <derivirana_varijabla naziv="DomainObject.Predmet.ProtustrankaNazivFormatedOIB_1">OTOTOP d.o.o., OIB 04776436020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OTOTOP d.o.o.</izvorni_sadrzaj>
    <derivirana_varijabla naziv="DomainObject.Predmet.StrankaFormated_1">  OTOTOP d.o.o.</derivirana_varijabla>
  </DomainObject.Predmet.StrankaFormated>
  <DomainObject.Predmet.StrankaFormatedOIB>
    <izvorni_sadrzaj>  OTOTOP d.o.o., OIB 04776436020</izvorni_sadrzaj>
    <derivirana_varijabla naziv="DomainObject.Predmet.StrankaFormatedOIB_1">  OTOTOP d.o.o., OIB 04776436020</derivirana_varijabla>
  </DomainObject.Predmet.StrankaFormatedOIB>
  <DomainObject.Predmet.StrankaFormatedWithAdress>
    <izvorni_sadrzaj> OTOTOP d.o.o., Karlovačka cesta 4/A, 10000 Zagreb</izvorni_sadrzaj>
    <derivirana_varijabla naziv="DomainObject.Predmet.StrankaFormatedWithAdress_1"> OTOTOP d.o.o., Karlovačka cesta 4/A, 10000 Zagreb</derivirana_varijabla>
  </DomainObject.Predmet.StrankaFormatedWithAdress>
  <DomainObject.Predmet.StrankaFormatedWithAdressOIB>
    <izvorni_sadrzaj> OTOTOP d.o.o., OIB 04776436020, Karlovačka cesta 4/A, 10000 Zagreb</izvorni_sadrzaj>
    <derivirana_varijabla naziv="DomainObject.Predmet.StrankaFormatedWithAdressOIB_1"> OTOTOP d.o.o., OIB 04776436020, Karlovačka cesta 4/A, 10000 Zagreb</derivirana_varijabla>
  </DomainObject.Predmet.StrankaFormatedWithAdressOIB>
  <DomainObject.Predmet.StrankaWithAdress>
    <izvorni_sadrzaj>OTOTOP d.o.o. Karlovačka cesta 4/A,10000 Zagreb</izvorni_sadrzaj>
    <derivirana_varijabla naziv="DomainObject.Predmet.StrankaWithAdress_1">OTOTOP d.o.o. Karlovačka cesta 4/A,10000 Zagreb</derivirana_varijabla>
  </DomainObject.Predmet.StrankaWithAdress>
  <DomainObject.Predmet.StrankaWithAdressOIB>
    <izvorni_sadrzaj>OTOTOP d.o.o., OIB 04776436020, Karlovačka cesta 4/A,10000 Zagreb</izvorni_sadrzaj>
    <derivirana_varijabla naziv="DomainObject.Predmet.StrankaWithAdressOIB_1">OTOTOP d.o.o., OIB 04776436020, Karlovačka cesta 4/A,10000 Zagreb</derivirana_varijabla>
  </DomainObject.Predmet.StrankaWithAdressOIB>
  <DomainObject.Predmet.StrankaNazivFormated>
    <izvorni_sadrzaj>OTOTOP d.o.o.</izvorni_sadrzaj>
    <derivirana_varijabla naziv="DomainObject.Predmet.StrankaNazivFormated_1">OTOTOP d.o.o.</derivirana_varijabla>
  </DomainObject.Predmet.StrankaNazivFormated>
  <DomainObject.Predmet.StrankaNazivFormatedOIB>
    <izvorni_sadrzaj>OTOTOP d.o.o., OIB 04776436020</izvorni_sadrzaj>
    <derivirana_varijabla naziv="DomainObject.Predmet.StrankaNazivFormatedOIB_1">OTOTOP d.o.o., OIB 04776436020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OTOTOP d.o.o.</item>
    </izvorni_sadrzaj>
    <derivirana_varijabla naziv="DomainObject.Predmet.StrankaListFormated_1">
      <item>OTOTOP d.o.o.</item>
    </derivirana_varijabla>
  </DomainObject.Predmet.StrankaListFormated>
  <DomainObject.Predmet.StrankaListFormatedOIB>
    <izvorni_sadrzaj>
      <item>OTOTOP d.o.o., OIB 04776436020</item>
    </izvorni_sadrzaj>
    <derivirana_varijabla naziv="DomainObject.Predmet.StrankaListFormatedOIB_1">
      <item>OTOTOP d.o.o., OIB 04776436020</item>
    </derivirana_varijabla>
  </DomainObject.Predmet.StrankaListFormatedOIB>
  <DomainObject.Predmet.StrankaListFormatedWithAdress>
    <izvorni_sadrzaj>
      <item>OTOTOP d.o.o., Karlovačka cesta 4/A, 10000 Zagreb</item>
    </izvorni_sadrzaj>
    <derivirana_varijabla naziv="DomainObject.Predmet.StrankaListFormatedWithAdress_1">
      <item>OTOTOP d.o.o., Karlovačka cesta 4/A, 10000 Zagreb</item>
    </derivirana_varijabla>
  </DomainObject.Predmet.StrankaListFormatedWithAdress>
  <DomainObject.Predmet.StrankaListFormatedWithAdressOIB>
    <izvorni_sadrzaj>
      <item>OTOTOP d.o.o., OIB 04776436020, Karlovačka cesta 4/A, 10000 Zagreb</item>
    </izvorni_sadrzaj>
    <derivirana_varijabla naziv="DomainObject.Predmet.StrankaListFormatedWithAdressOIB_1">
      <item>OTOTOP d.o.o., OIB 04776436020, Karlovačka cesta 4/A, 10000 Zagreb</item>
    </derivirana_varijabla>
  </DomainObject.Predmet.StrankaListFormatedWithAdressOIB>
  <DomainObject.Predmet.StrankaListNazivFormated>
    <izvorni_sadrzaj>
      <item>OTOTOP d.o.o.</item>
    </izvorni_sadrzaj>
    <derivirana_varijabla naziv="DomainObject.Predmet.StrankaListNazivFormated_1">
      <item>OTOTOP d.o.o.</item>
    </derivirana_varijabla>
  </DomainObject.Predmet.StrankaListNazivFormated>
  <DomainObject.Predmet.StrankaListNazivFormatedOIB>
    <izvorni_sadrzaj>
      <item>OTOTOP d.o.o., OIB 04776436020</item>
    </izvorni_sadrzaj>
    <derivirana_varijabla naziv="DomainObject.Predmet.StrankaListNazivFormatedOIB_1">
      <item>OTOTOP d.o.o., OIB 04776436020</item>
    </derivirana_varijabla>
  </DomainObject.Predmet.StrankaListNazivFormatedOIB>
  <DomainObject.Predmet.ProtuStrankaListFormated>
    <izvorni_sadrzaj>
      <item>OTOTOP d.o.o. zastupanog po punomoćniku ABEL &amp; GRENAC odvjetničko društvo d.o.o.</item>
    </izvorni_sadrzaj>
    <derivirana_varijabla naziv="DomainObject.Predmet.ProtuStrankaListFormated_1">
      <item>OTOTOP d.o.o. zastupanog po punomoćniku ABEL &amp; GRENAC odvjetničko društvo d.o.o.</item>
    </derivirana_varijabla>
  </DomainObject.Predmet.ProtuStrankaListFormated>
  <DomainObject.Predmet.ProtuStrankaListFormatedOIB>
    <izvorni_sadrzaj>
      <item>OTOTOP d.o.o., OIB 04776436020 zastupanog po punomoćniku ABEL &amp; GRENAC odvjetničko društvo d.o.o.</item>
    </izvorni_sadrzaj>
    <derivirana_varijabla naziv="DomainObject.Predmet.ProtuStrankaListFormatedOIB_1">
      <item>OTOTOP d.o.o., OIB 04776436020 zastupanog po punomoćniku ABEL &amp; GRENAC odvjetničko društvo d.o.o.</item>
    </derivirana_varijabla>
  </DomainObject.Predmet.ProtuStrankaListFormatedOIB>
  <DomainObject.Predmet.ProtuStrankaListFormatedWithAdress>
    <izvorni_sadrzaj>
      <item>OTOTOP d.o.o., Karlovačka cesta 4/A, 10000 Zagreb zastupanog po punomoćniku ABEL &amp; GRENAC odvjetničko društvo d.o.o.</item>
    </izvorni_sadrzaj>
    <derivirana_varijabla naziv="DomainObject.Predmet.ProtuStrankaListFormatedWithAdress_1">
      <item>OTOTOP d.o.o., Karlovačka cesta 4/A, 10000 Zagreb zastupanog po punomoćniku ABEL &amp; GRENAC odvjetničko društvo d.o.o.</item>
    </derivirana_varijabla>
  </DomainObject.Predmet.ProtuStrankaListFormatedWithAdress>
  <DomainObject.Predmet.ProtuStrankaListFormatedWithAdressOIB>
    <izvorni_sadrzaj>
      <item>OTOTOP d.o.o., OIB 04776436020, Karlovačka cesta 4/A, 10000 Zagreb zastupanog po punomoćniku ABEL &amp; GRENAC odvjetničko društvo d.o.o.</item>
    </izvorni_sadrzaj>
    <derivirana_varijabla naziv="DomainObject.Predmet.ProtuStrankaListFormatedWithAdressOIB_1">
      <item>OTOTOP d.o.o., OIB 04776436020, Karlovačka cesta 4/A, 10000 Zagreb zastupanog po punomoćniku ABEL &amp; GRENAC odvjetničko društvo d.o.o.</item>
    </derivirana_varijabla>
  </DomainObject.Predmet.ProtuStrankaListFormatedWithAdressOIB>
  <DomainObject.Predmet.ProtuStrankaListNazivFormated>
    <izvorni_sadrzaj>
      <item>OTOTOP d.o.o.</item>
    </izvorni_sadrzaj>
    <derivirana_varijabla naziv="DomainObject.Predmet.ProtuStrankaListNazivFormated_1">
      <item>OTOTOP d.o.o.</item>
    </derivirana_varijabla>
  </DomainObject.Predmet.ProtuStrankaListNazivFormated>
  <DomainObject.Predmet.ProtuStrankaListNazivFormatedOIB>
    <izvorni_sadrzaj>
      <item>OTOTOP d.o.o., OIB 04776436020</item>
    </izvorni_sadrzaj>
    <derivirana_varijabla naziv="DomainObject.Predmet.ProtuStrankaListNazivFormatedOIB_1">
      <item>OTOTOP d.o.o., OIB 04776436020</item>
    </derivirana_varijabla>
  </DomainObject.Predmet.ProtuStrankaListNazivFormatedOIB>
  <DomainObject.Predmet.OstaliListFormated>
    <izvorni_sadrzaj>
      <item>ABEL &amp; GRENAC odvjetničko društvo d.o.o. punomoćnik sudionika u postupku OTOTOP d.o.o.</item>
    </izvorni_sadrzaj>
    <derivirana_varijabla naziv="DomainObject.Predmet.OstaliListFormated_1">
      <item>ABEL &amp; GRENAC odvjetničko društvo d.o.o. punomoćnik sudionika u postupku OTOTOP d.o.o.</item>
    </derivirana_varijabla>
  </DomainObject.Predmet.OstaliListFormated>
  <DomainObject.Predmet.OstaliListFormatedOIB>
    <izvorni_sadrzaj>
      <item>ABEL &amp; GRENAC odvjetničko društvo d.o.o., OIB 87123014761 punomoćnik sudionika u postupku OTOTOP d.o.o.</item>
    </izvorni_sadrzaj>
    <derivirana_varijabla naziv="DomainObject.Predmet.OstaliListFormatedOIB_1">
      <item>ABEL &amp; GRENAC odvjetničko društvo d.o.o., OIB 87123014761 punomoćnik sudionika u postupku OTOTOP d.o.o.</item>
    </derivirana_varijabla>
  </DomainObject.Predmet.OstaliListFormatedOIB>
  <DomainObject.Predmet.OstaliListFormatedWithAdress>
    <izvorni_sadrzaj>
      <item>ABEL &amp; GRENAC odvjetničko društvo d.o.o., Kralja Držislava 4, 10000 Zagreb punomoćnik sudionika u postupku OTOTOP d.o.o.</item>
    </izvorni_sadrzaj>
    <derivirana_varijabla naziv="DomainObject.Predmet.OstaliListFormatedWithAdress_1">
      <item>ABEL &amp; GRENAC odvjetničko društvo d.o.o., Kralja Držislava 4, 10000 Zagreb punomoćnik sudionika u postupku OTOTOP d.o.o.</item>
    </derivirana_varijabla>
  </DomainObject.Predmet.OstaliListFormatedWithAdress>
  <DomainObject.Predmet.OstaliListFormatedWithAdressOIB>
    <izvorni_sadrzaj>
      <item>ABEL &amp; GRENAC odvjetničko društvo d.o.o., OIB 87123014761, Kralja Držislava 4, 10000 Zagreb punomoćnik sudionika u postupku OTOTOP d.o.o.</item>
    </izvorni_sadrzaj>
    <derivirana_varijabla naziv="DomainObject.Predmet.OstaliListFormatedWithAdressOIB_1">
      <item>ABEL &amp; GRENAC odvjetničko društvo d.o.o., OIB 87123014761, Kralja Držislava 4, 10000 Zagreb punomoćnik sudionika u postupku OTOTOP d.o.o.</item>
    </derivirana_varijabla>
  </DomainObject.Predmet.OstaliListFormatedWithAdressOIB>
  <DomainObject.Predmet.OstaliListNazivFormated>
    <izvorni_sadrzaj>
      <item>ABEL &amp; GRENAC odvjetničko društvo d.o.o.</item>
    </izvorni_sadrzaj>
    <derivirana_varijabla naziv="DomainObject.Predmet.OstaliListNazivFormated_1">
      <item>ABEL &amp; GRENAC odvjetničko društvo d.o.o.</item>
    </derivirana_varijabla>
  </DomainObject.Predmet.OstaliListNazivFormated>
  <DomainObject.Predmet.OstaliListNazivFormatedOIB>
    <izvorni_sadrzaj>
      <item>ABEL &amp; GRENAC odvjetničko društvo d.o.o., OIB 87123014761</item>
    </izvorni_sadrzaj>
    <derivirana_varijabla naziv="DomainObject.Predmet.OstaliListNazivFormatedOIB_1">
      <item>ABEL &amp; GRENAC odvjetničko društvo d.o.o., OIB 87123014761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St-1092/2016-25</izvorni_sadrzaj>
    <derivirana_varijabla naziv="DomainObject.PoslovniBrojDokumenta_1">St-1092/2016-25</derivirana_varijabla>
  </DomainObject.PoslovniBrojDokumenta>
  <DomainObject.Predmet.StrankaIDrugi>
    <izvorni_sadrzaj>OTOTOP d.o.o.</izvorni_sadrzaj>
    <derivirana_varijabla naziv="DomainObject.Predmet.StrankaIDrugi_1">OTOTOP d.o.o.</derivirana_varijabla>
  </DomainObject.Predmet.StrankaIDrugi>
  <DomainObject.Predmet.ProtustrankaIDrugi>
    <izvorni_sadrzaj>OTOTOP d.o.o.</izvorni_sadrzaj>
    <derivirana_varijabla naziv="DomainObject.Predmet.ProtustrankaIDrugi_1">OTOTOP d.o.o.</derivirana_varijabla>
  </DomainObject.Predmet.ProtustrankaIDrugi>
  <DomainObject.Predmet.StrankaIDrugiAdressOIB>
    <izvorni_sadrzaj>OTOTOP d.o.o., OIB 04776436020, Karlovačka cesta 4/A, 10000 Zagreb</izvorni_sadrzaj>
    <derivirana_varijabla naziv="DomainObject.Predmet.StrankaIDrugiAdressOIB_1">OTOTOP d.o.o., OIB 04776436020, Karlovačka cesta 4/A, 10000 Zagreb</derivirana_varijabla>
  </DomainObject.Predmet.StrankaIDrugiAdressOIB>
  <DomainObject.Predmet.ProtustrankaIDrugiAdressOIB>
    <izvorni_sadrzaj>OTOTOP d.o.o., OIB 04776436020, Karlovačka cesta 4/A, 10000 Zagreb</izvorni_sadrzaj>
    <derivirana_varijabla naziv="DomainObject.Predmet.ProtustrankaIDrugiAdressOIB_1">OTOTOP d.o.o., OIB 04776436020, Karlovačka cesta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OTOTOP d.o.o.</item>
      <item>OTOTOP d.o.o.</item>
      <item>ABEL &amp; GRENAC odvjetničko društvo d.o.o.</item>
    </izvorni_sadrzaj>
    <derivirana_varijabla naziv="DomainObject.Predmet.SudioniciListNaziv_1">
      <item>OTOTOP d.o.o.</item>
      <item>OTOTOP d.o.o.</item>
      <item>ABEL &amp; GRENAC odvjetničko društvo d.o.o.</item>
    </derivirana_varijabla>
  </DomainObject.Predmet.SudioniciListNaziv>
  <DomainObject.Predmet.SudioniciListAdressOIB>
    <izvorni_sadrzaj>
      <item>OTOTOP d.o.o., OIB 04776436020, Karlovačka cesta 4/A,10000 Zagreb</item>
      <item>OTOTOP d.o.o., OIB 04776436020, Karlovačka cesta 4/A,10000 Zagreb</item>
      <item>ABEL &amp; GRENAC odvjetničko društvo d.o.o., OIB 87123014761, Kralja Držislava 4,10000 Zagreb</item>
    </izvorni_sadrzaj>
    <derivirana_varijabla naziv="DomainObject.Predmet.SudioniciListAdressOIB_1">
      <item>OTOTOP d.o.o., OIB 04776436020, Karlovačka cesta 4/A,10000 Zagreb</item>
      <item>OTOTOP d.o.o., OIB 04776436020, Karlovačka cesta 4/A,10000 Zagreb</item>
      <item>ABEL &amp; GRENAC odvjetničko društvo d.o.o., OIB 87123014761,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04776436020</item>
      <item>, OIB 04776436020</item>
      <item>, OIB 87123014761</item>
    </izvorni_sadrzaj>
    <derivirana_varijabla naziv="DomainObject.Predmet.SudioniciListNazivOIB_1">
      <item>, OIB 04776436020</item>
      <item>, OIB 04776436020</item>
      <item>, OIB 87123014761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203</properties:Words>
  <properties:Characters>1040</properties:Characters>
  <properties:Lines>56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2016-02-04T13:11:00Z</dcterms:created>
  <dc:creator>nribaric</dc:creator>
  <cp:lastModifiedBy>Jadranka Zelić</cp:lastModifiedBy>
  <cp:lastPrinted>2016-02-05T08:08:00Z</cp:lastPrinted>
  <dcterms:modified xmlns:xsi="http://www.w3.org/2001/XMLSchema-instance" xsi:type="dcterms:W3CDTF">2016-02-05T08:09:00Z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St-1092/2016-25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