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a165" w14:paraId="bcca165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F8429D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F8429D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BA47DB" w:rsidP="004F3811" w:rsidR="00BA47DB">
      <w:pPr>
        <w:jc w:val="center"/>
        <w:rPr>
          <w:rFonts w:hAnsi="Times New Roman" w:ascii="Times New Roman"/>
          <w:b/>
        </w:rPr>
      </w:pPr>
      <w:r w:rsidRPr="00BA47DB">
        <w:rPr>
          <w:rFonts w:hAnsi="Times New Roman" w:ascii="Times New Roman"/>
          <w:b/>
        </w:rPr>
        <w:t xml:space="preserve">INNOVATIVE INVESTMENT MANAGEMENT d.o.o. Pula, </w:t>
      </w:r>
    </w:p>
    <w:p w:rsidRDefault="00BA47DB" w:rsidP="004F3811" w:rsidR="00BA47DB">
      <w:pPr>
        <w:jc w:val="center"/>
        <w:rPr>
          <w:rFonts w:hAnsi="Times New Roman" w:ascii="Times New Roman"/>
          <w:b/>
        </w:rPr>
      </w:pPr>
      <w:r w:rsidRPr="00BA47DB">
        <w:rPr>
          <w:rFonts w:hAnsi="Times New Roman" w:ascii="Times New Roman"/>
          <w:b/>
        </w:rPr>
        <w:t>Amfiteatarska 2, OIB: 46930348120</w:t>
      </w:r>
      <w:r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BA47DB">
        <w:rPr>
          <w:rFonts w:hAnsi="Times New Roman" w:ascii="Times New Roman"/>
        </w:rPr>
        <w:t>13,00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21A9B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221A9B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221A9B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221A9B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221A9B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221A9B">
        <w:rPr>
          <w:rFonts w:hAnsi="Times New Roman" w:ascii="Times New Roman"/>
        </w:rPr>
        <w:t>14</w:t>
      </w:r>
      <w:r>
        <w:rPr>
          <w:rFonts w:hAnsi="Times New Roman" w:ascii="Times New Roman"/>
        </w:rPr>
        <w:t>. s</w:t>
      </w:r>
      <w:r w:rsidR="00221A9B">
        <w:rPr>
          <w:rFonts w:hAnsi="Times New Roman" w:ascii="Times New Roman"/>
        </w:rPr>
        <w:t>vibnja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446B4A">
        <w:rPr>
          <w:rFonts w:hAnsi="Times New Roman" w:ascii="Times New Roman"/>
        </w:rPr>
        <w:t>23</w:t>
      </w:r>
      <w:r>
        <w:rPr>
          <w:rFonts w:hAnsi="Times New Roman" w:ascii="Times New Roman"/>
        </w:rPr>
        <w:t xml:space="preserve">. </w:t>
      </w:r>
      <w:r w:rsidR="005F6E9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E44A2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446B4A">
        <w:rPr>
          <w:rFonts w:hAnsi="Times New Roman" w:ascii="Times New Roman"/>
        </w:rPr>
        <w:t>18.</w:t>
      </w:r>
      <w:r>
        <w:rPr>
          <w:rFonts w:hAnsi="Times New Roman" w:ascii="Times New Roman"/>
        </w:rPr>
        <w:t xml:space="preserve"> </w:t>
      </w:r>
      <w:r w:rsidR="005F6E94">
        <w:rPr>
          <w:rFonts w:hAnsi="Times New Roman" w:ascii="Times New Roman"/>
        </w:rPr>
        <w:t>travnja</w:t>
      </w:r>
      <w:r w:rsidR="00E44A2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E44A2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E44A2F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446B4A">
        <w:rPr>
          <w:rFonts w:hAnsi="Times New Roman" w:ascii="Times New Roman"/>
        </w:rPr>
        <w:t>64.189,36</w:t>
      </w:r>
      <w:r w:rsidR="005F6E9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kn. </w:t>
      </w:r>
    </w:p>
    <w:p w:rsidRDefault="00E44A2F" w:rsidP="001A18A5" w:rsidR="00E44A2F">
      <w:pPr>
        <w:ind w:right="-288"/>
        <w:jc w:val="both"/>
        <w:rPr>
          <w:rFonts w:hAnsi="Times New Roman" w:ascii="Times New Roman"/>
        </w:rPr>
      </w:pPr>
    </w:p>
    <w:p w:rsidRDefault="00E44A2F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A18A5">
        <w:rPr>
          <w:rFonts w:hAnsi="Times New Roman" w:ascii="Times New Roman"/>
        </w:rPr>
        <w:t xml:space="preserve">Iz radnja koje je poduzeo sud nije utvrđeno da dužnik ima imovine.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10633A" w:rsidP="004F3811" w:rsidR="0010633A">
      <w:pPr>
        <w:ind w:right="-288"/>
        <w:jc w:val="both"/>
        <w:rPr>
          <w:rFonts w:hAnsi="Times New Roman" w:ascii="Times New Roman"/>
        </w:rPr>
      </w:pPr>
    </w:p>
    <w:p w:rsidRDefault="004F3811" w:rsidP="0010633A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10633A" w:rsidP="004F3811" w:rsidR="0010633A">
      <w:pPr>
        <w:jc w:val="center"/>
        <w:rPr>
          <w:rFonts w:hAnsi="Times New Roman" w:ascii="Times New Roman"/>
        </w:rPr>
      </w:pPr>
    </w:p>
    <w:p w:rsidRDefault="0010633A" w:rsidP="004F3811" w:rsidR="0010633A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446B4A">
        <w:rPr>
          <w:rFonts w:hAnsi="Times New Roman" w:ascii="Times New Roman"/>
        </w:rPr>
        <w:t>13,10</w:t>
      </w:r>
      <w:r w:rsidR="000D10D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8072B5" w:rsid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63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47DB" w:rsidP="00BA47DB" w:rsidR="00BA47DB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 xml:space="preserve">. </w:t>
    </w:r>
    <w:r w:rsidRPr="00762F0D">
      <w:rPr>
        <w:sz w:val="22"/>
        <w:szCs w:val="22"/>
      </w:rPr>
      <w:t>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 St-131/2018-11</w:t>
    </w:r>
  </w:p>
  <w:p w:rsidRDefault="00C953D9" w:rsidP="00C40A2F" w:rsidR="00C953D9" w:rsidRPr="00762F0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F8429D">
      <w:rPr>
        <w:sz w:val="22"/>
        <w:szCs w:val="22"/>
      </w:rPr>
      <w:t xml:space="preserve">. </w:t>
    </w:r>
    <w:r w:rsidRPr="00762F0D">
      <w:rPr>
        <w:sz w:val="22"/>
        <w:szCs w:val="22"/>
      </w:rPr>
      <w:t>broj</w:t>
    </w:r>
    <w:r w:rsidR="00F8429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F8429D">
      <w:rPr>
        <w:sz w:val="22"/>
        <w:szCs w:val="22"/>
      </w:rPr>
      <w:t>4 St-</w:t>
    </w:r>
    <w:r w:rsidR="00BA47DB">
      <w:rPr>
        <w:sz w:val="22"/>
        <w:szCs w:val="22"/>
      </w:rPr>
      <w:t>131/2018-11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2659D"/>
    <w:rsid w:val="00045B86"/>
    <w:rsid w:val="00070A05"/>
    <w:rsid w:val="0007639B"/>
    <w:rsid w:val="000A00E1"/>
    <w:rsid w:val="000A7400"/>
    <w:rsid w:val="000D10DB"/>
    <w:rsid w:val="000E6670"/>
    <w:rsid w:val="0010633A"/>
    <w:rsid w:val="00117DBA"/>
    <w:rsid w:val="00126C34"/>
    <w:rsid w:val="00146FFC"/>
    <w:rsid w:val="00147FBC"/>
    <w:rsid w:val="0016483A"/>
    <w:rsid w:val="00175DF2"/>
    <w:rsid w:val="00185666"/>
    <w:rsid w:val="001A18A5"/>
    <w:rsid w:val="001A2D7B"/>
    <w:rsid w:val="001B5B91"/>
    <w:rsid w:val="002107A0"/>
    <w:rsid w:val="0021775B"/>
    <w:rsid w:val="00221A9B"/>
    <w:rsid w:val="0024037F"/>
    <w:rsid w:val="0024367D"/>
    <w:rsid w:val="00280812"/>
    <w:rsid w:val="00293650"/>
    <w:rsid w:val="00297EDB"/>
    <w:rsid w:val="002A1DBD"/>
    <w:rsid w:val="002B5CF4"/>
    <w:rsid w:val="003079B6"/>
    <w:rsid w:val="00311363"/>
    <w:rsid w:val="003313E8"/>
    <w:rsid w:val="00382C76"/>
    <w:rsid w:val="00395085"/>
    <w:rsid w:val="003E49B3"/>
    <w:rsid w:val="00446B4A"/>
    <w:rsid w:val="004634B6"/>
    <w:rsid w:val="0046778E"/>
    <w:rsid w:val="00471E38"/>
    <w:rsid w:val="00474AE0"/>
    <w:rsid w:val="004D73AE"/>
    <w:rsid w:val="004F3811"/>
    <w:rsid w:val="00576B3E"/>
    <w:rsid w:val="005A3F55"/>
    <w:rsid w:val="005F6E94"/>
    <w:rsid w:val="00603281"/>
    <w:rsid w:val="00626B34"/>
    <w:rsid w:val="00637A2F"/>
    <w:rsid w:val="00675ED3"/>
    <w:rsid w:val="00683B28"/>
    <w:rsid w:val="00685D0D"/>
    <w:rsid w:val="006A31D7"/>
    <w:rsid w:val="006A334F"/>
    <w:rsid w:val="006B1DFE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B4B9F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945BF"/>
    <w:rsid w:val="009C512A"/>
    <w:rsid w:val="009E1311"/>
    <w:rsid w:val="009F687B"/>
    <w:rsid w:val="00A46210"/>
    <w:rsid w:val="00A61E53"/>
    <w:rsid w:val="00A73FBB"/>
    <w:rsid w:val="00A830AE"/>
    <w:rsid w:val="00AB109A"/>
    <w:rsid w:val="00AB50C1"/>
    <w:rsid w:val="00AC33A7"/>
    <w:rsid w:val="00AE7D77"/>
    <w:rsid w:val="00B12902"/>
    <w:rsid w:val="00B200C4"/>
    <w:rsid w:val="00B2216F"/>
    <w:rsid w:val="00B46C27"/>
    <w:rsid w:val="00B771D6"/>
    <w:rsid w:val="00BA47DB"/>
    <w:rsid w:val="00BE3960"/>
    <w:rsid w:val="00C14820"/>
    <w:rsid w:val="00C22467"/>
    <w:rsid w:val="00C40A2F"/>
    <w:rsid w:val="00C50565"/>
    <w:rsid w:val="00C66696"/>
    <w:rsid w:val="00C67C0F"/>
    <w:rsid w:val="00C917D3"/>
    <w:rsid w:val="00C91BCA"/>
    <w:rsid w:val="00C953D9"/>
    <w:rsid w:val="00CD254E"/>
    <w:rsid w:val="00CD2568"/>
    <w:rsid w:val="00CF7611"/>
    <w:rsid w:val="00D41766"/>
    <w:rsid w:val="00DF0331"/>
    <w:rsid w:val="00E3781E"/>
    <w:rsid w:val="00E44A2F"/>
    <w:rsid w:val="00E51C1E"/>
    <w:rsid w:val="00E642E9"/>
    <w:rsid w:val="00EA12B4"/>
    <w:rsid w:val="00F54B6C"/>
    <w:rsid w:val="00F7305D"/>
    <w:rsid w:val="00F8429D"/>
    <w:rsid w:val="00F868BF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3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31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3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3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3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31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3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3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lipnja 2018.</izvorni_sadrzaj>
    <derivirana_varijabla naziv="DomainObject.StvarniPocetakDatum_1">4. lipnja 2018.</derivirana_varijabla>
  </DomainObject.StvarniPocetakDatum>
  <DomainObject.StvarniZavrsetakDatum>
    <izvorni_sadrzaj>4. lipnja 2018.</izvorni_sadrzaj>
    <derivirana_varijabla naziv="DomainObject.StvarniZavrsetakDatum_1">4. lipnja 2018.</derivirana_varijabla>
  </DomainObject.StvarniZavrsetakDatum>
  <DomainObject.PlaniraniZavrsetakDatum>
    <izvorni_sadrzaj>4. lipnja 2018.</izvorni_sadrzaj>
    <derivirana_varijabla naziv="DomainObject.PlaniraniZavrsetakDatum_1">4. lipnja 2018.</derivirana_varijabla>
  </DomainObject.PlaniraniZavrsetakDatum>
  <DomainObject.PlaniraniPocetakDatum>
    <izvorni_sadrzaj>4. lipnja 2018.</izvorni_sadrzaj>
    <derivirana_varijabla naziv="DomainObject.PlaniraniPocetakDatum_1">4. lipnja 2018.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lipnja 2018.</izvorni_sadrzaj>
    <derivirana_varijabla naziv="DomainObject.Zapisnik.DatumKreiranja_1">5.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St-131/2018-11</izvorni_sadrzaj>
    <derivirana_varijabla naziv="DomainObject.Zapisnik.Oznaka_1">St-131/2018-11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St-131/2018</izvorni_sadrzaj>
    <derivirana_varijabla naziv="DomainObject.Predmet.OznakaBroj_1">St-131/2018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INNOVATIVE INVESTMENT MANAGEMENT d.o.o. PULA zastupanog po punomoćniku Vito Rizzo</izvorni_sadrzaj>
    <derivirana_varijabla naziv="DomainObject.Predmet.ProtustrankaFormated_1">  INNOVATIVE INVESTMENT MANAGEMENT d.o.o. PULA zastupanog po punomoćniku Vito Rizzo</derivirana_varijabla>
  </DomainObject.Predmet.ProtustrankaFormated>
  <DomainObject.Predmet.ProtustrankaFormatedOIB>
    <izvorni_sadrzaj>  INNOVATIVE INVESTMENT MANAGEMENT d.o.o. PULA, OIB 46930348120 zastupanog po punomoćniku Vito Rizzo</izvorni_sadrzaj>
    <derivirana_varijabla naziv="DomainObject.Predmet.ProtustrankaFormatedOIB_1">  INNOVATIVE INVESTMENT MANAGEMENT d.o.o. PULA, OIB 46930348120 zastupanog po punomoćniku Vito Rizzo</derivirana_varijabla>
  </DomainObject.Predmet.ProtustrankaFormatedOIB>
  <DomainObject.Predmet.ProtustrankaFormatedWithAdress>
    <izvorni_sadrzaj> INNOVATIVE INVESTMENT MANAGEMENT d.o.o. PULA, Amfiteatarska 2, 52100 Pula zastupanog po punomoćniku Vito Rizzo</izvorni_sadrzaj>
    <derivirana_varijabla naziv="DomainObject.Predmet.ProtustrankaFormatedWithAdress_1"> INNOVATIVE INVESTMENT MANAGEMENT d.o.o. PULA, Amfiteatarska 2, 52100 Pula zastupanog po punomoćniku Vito Rizzo</derivirana_varijabla>
  </DomainObject.Predmet.ProtustrankaFormatedWithAdress>
  <DomainObject.Predmet.ProtustrankaFormatedWithAdressOIB>
    <izvorni_sadrzaj> INNOVATIVE INVESTMENT MANAGEMENT d.o.o. PULA, OIB 46930348120, Amfiteatarska 2, 52100 Pula zastupanog po punomoćniku Vito Rizzo</izvorni_sadrzaj>
    <derivirana_varijabla naziv="DomainObject.Predmet.ProtustrankaFormatedWithAdressOIB_1"> INNOVATIVE INVESTMENT MANAGEMENT d.o.o. PULA, OIB 46930348120, Amfiteatarska 2, 52100 Pula zastupanog po punomoćniku Vito Rizzo</derivirana_varijabla>
  </DomainObject.Predmet.ProtustrankaFormatedWithAdressOIB>
  <DomainObject.Predmet.ProtustrankaWithAdress>
    <izvorni_sadrzaj>INNOVATIVE INVESTMENT MANAGEMENT d.o.o. PULA Amfiteatarska 2, 52100 Pula</izvorni_sadrzaj>
    <derivirana_varijabla naziv="DomainObject.Predmet.ProtustrankaWithAdress_1">INNOVATIVE INVESTMENT MANAGEMENT d.o.o. PULA Amfiteatarska 2, 52100 Pula</derivirana_varijabla>
  </DomainObject.Predmet.ProtustrankaWithAdress>
  <DomainObject.Predmet.ProtustrankaWithAdressOIB>
    <izvorni_sadrzaj>INNOVATIVE INVESTMENT MANAGEMENT d.o.o. PULA, OIB 46930348120, Amfiteatarska 2, 52100 Pula</izvorni_sadrzaj>
    <derivirana_varijabla naziv="DomainObject.Predmet.ProtustrankaWithAdressOIB_1">INNOVATIVE INVESTMENT MANAGEMENT d.o.o. PULA, OIB 46930348120, Amfiteatarska 2, 52100 Pula</derivirana_varijabla>
  </DomainObject.Predmet.ProtustrankaWithAdressOIB>
  <DomainObject.Predmet.ProtustrankaNazivFormated>
    <izvorni_sadrzaj>INNOVATIVE INVESTMENT MANAGEMENT d.o.o. PULA</izvorni_sadrzaj>
    <derivirana_varijabla naziv="DomainObject.Predmet.ProtustrankaNazivFormated_1">INNOVATIVE INVESTMENT MANAGEMENT d.o.o. PULA</derivirana_varijabla>
  </DomainObject.Predmet.ProtustrankaNazivFormated>
  <DomainObject.Predmet.ProtustrankaNazivFormatedOIB>
    <izvorni_sadrzaj>INNOVATIVE INVESTMENT MANAGEMENT d.o.o. PULA, OIB 46930348120</izvorni_sadrzaj>
    <derivirana_varijabla naziv="DomainObject.Predmet.ProtustrankaNazivFormatedOIB_1">INNOVATIVE INVESTMENT MANAGEMENT d.o.o. PULA, OIB 46930348120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64189.36</izvorni_sadrzaj>
    <derivirana_varijabla naziv="DomainObject.Predmet.TrenutnaVrijednost_1">64189.36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INNOVATIVE INVESTMENT MANAGEMENT d.o.o. PULA zastupanog po punomoćniku Vito Rizzo</item>
    </izvorni_sadrzaj>
    <derivirana_varijabla naziv="DomainObject.Predmet.ProtuStrankaListFormated_1">
      <item>INNOVATIVE INVESTMENT MANAGEMENT d.o.o. PULA zastupanog po punomoćniku Vito Rizzo</item>
    </derivirana_varijabla>
  </DomainObject.Predmet.ProtuStrankaListFormated>
  <DomainObject.Predmet.ProtuStrankaListFormatedOIB>
    <izvorni_sadrzaj>
      <item>INNOVATIVE INVESTMENT MANAGEMENT d.o.o. PULA, OIB 46930348120 zastupanog po punomoćniku Vito Rizzo</item>
    </izvorni_sadrzaj>
    <derivirana_varijabla naziv="DomainObject.Predmet.ProtuStrankaListFormatedOIB_1">
      <item>INNOVATIVE INVESTMENT MANAGEMENT d.o.o. PULA, OIB 46930348120 zastupanog po punomoćniku Vito Rizzo</item>
    </derivirana_varijabla>
  </DomainObject.Predmet.ProtuStrankaListFormatedOIB>
  <DomainObject.Predmet.ProtuStrankaListFormatedWithAdress>
    <izvorni_sadrzaj>
      <item>INNOVATIVE INVESTMENT MANAGEMENT d.o.o. PULA, Amfiteatarska 2, 52100 Pula zastupanog po punomoćniku Vito Rizzo</item>
    </izvorni_sadrzaj>
    <derivirana_varijabla naziv="DomainObject.Predmet.ProtuStrankaListFormatedWithAdress_1">
      <item>INNOVATIVE INVESTMENT MANAGEMENT d.o.o. PULA, Amfiteatarska 2, 52100 Pula zastupanog po punomoćniku Vito Rizzo</item>
    </derivirana_varijabla>
  </DomainObject.Predmet.ProtuStrankaListFormatedWithAdress>
  <DomainObject.Predmet.ProtuStrankaListFormatedWithAdressOIB>
    <izvorni_sadrzaj>
      <item>INNOVATIVE INVESTMENT MANAGEMENT d.o.o. PULA, OIB 46930348120, Amfiteatarska 2, 52100 Pula zastupanog po punomoćniku Vito Rizzo</item>
    </izvorni_sadrzaj>
    <derivirana_varijabla naziv="DomainObject.Predmet.ProtuStrankaListFormatedWithAdressOIB_1">
      <item>INNOVATIVE INVESTMENT MANAGEMENT d.o.o. PULA, OIB 46930348120, Amfiteatarska 2, 52100 Pula zastupanog po punomoćniku Vito Rizzo</item>
    </derivirana_varijabla>
  </DomainObject.Predmet.ProtuStrankaListFormatedWithAdressOIB>
  <DomainObject.Predmet.ProtuStrankaListNazivFormated>
    <izvorni_sadrzaj>
      <item>INNOVATIVE INVESTMENT MANAGEMENT d.o.o. PULA</item>
    </izvorni_sadrzaj>
    <derivirana_varijabla naziv="DomainObject.Predmet.ProtuStrankaListNazivFormated_1">
      <item>INNOVATIVE INVESTMENT MANAGEMENT d.o.o. PULA</item>
    </derivirana_varijabla>
  </DomainObject.Predmet.ProtuStrankaListNazivFormated>
  <DomainObject.Predmet.ProtuStrankaListNazivFormatedOIB>
    <izvorni_sadrzaj>
      <item>INNOVATIVE INVESTMENT MANAGEMENT d.o.o. PULA, OIB 46930348120</item>
    </izvorni_sadrzaj>
    <derivirana_varijabla naziv="DomainObject.Predmet.ProtuStrankaListNazivFormatedOIB_1">
      <item>INNOVATIVE INVESTMENT MANAGEMENT d.o.o. PULA, OIB 46930348120</item>
    </derivirana_varijabla>
  </DomainObject.Predmet.ProtuStrankaListNazivFormatedOIB>
  <DomainObject.Predmet.OstaliListFormated>
    <izvorni_sadrzaj>
      <item>Vito Rizzo punomoćnik sudionika u postupku INNOVATIVE INVESTMENT MANAGEMENT d.o.o. PULA</item>
    </izvorni_sadrzaj>
    <derivirana_varijabla naziv="DomainObject.Predmet.OstaliListFormated_1">
      <item>Vito Rizzo punomoćnik sudionika u postupku INNOVATIVE INVESTMENT MANAGEMENT d.o.o. PULA</item>
    </derivirana_varijabla>
  </DomainObject.Predmet.OstaliListFormated>
  <DomainObject.Predmet.OstaliListFormatedOIB>
    <izvorni_sadrzaj>
      <item>Vito Rizzo, OIB 72218336046 punomoćnik sudionika u postupku INNOVATIVE INVESTMENT MANAGEMENT d.o.o. PULA</item>
    </izvorni_sadrzaj>
    <derivirana_varijabla naziv="DomainObject.Predmet.OstaliListFormatedOIB_1">
      <item>Vito Rizzo, OIB 72218336046 punomoćnik sudionika u postupku INNOVATIVE INVESTMENT MANAGEMENT d.o.o. PULA</item>
    </derivirana_varijabla>
  </DomainObject.Predmet.OstaliListFormatedOIB>
  <DomainObject.Predmet.OstaliListFormatedWithAdress>
    <izvorni_sadrzaj>
      <item>Vito Rizzo, Benčićeva Ulica 36, 52100 Pula punomoćnik sudionika u postupku INNOVATIVE INVESTMENT MANAGEMENT d.o.o. PULA</item>
    </izvorni_sadrzaj>
    <derivirana_varijabla naziv="DomainObject.Predmet.OstaliListFormatedWithAdress_1">
      <item>Vito Rizzo, Benčićeva Ulica 36, 52100 Pula punomoćnik sudionika u postupku INNOVATIVE INVESTMENT MANAGEMENT d.o.o. PULA</item>
    </derivirana_varijabla>
  </DomainObject.Predmet.OstaliListFormatedWithAdress>
  <DomainObject.Predmet.OstaliListFormatedWithAdressOIB>
    <izvorni_sadrzaj>
      <item>Vito Rizzo, OIB 72218336046, Benčićeva Ulica 36, 52100 Pula punomoćnik sudionika u postupku INNOVATIVE INVESTMENT MANAGEMENT d.o.o. PULA</item>
    </izvorni_sadrzaj>
    <derivirana_varijabla naziv="DomainObject.Predmet.OstaliListFormatedWithAdressOIB_1">
      <item>Vito Rizzo, OIB 72218336046, Benčićeva Ulica 36, 52100 Pula punomoćnik sudionika u postupku INNOVATIVE INVESTMENT MANAGEMENT d.o.o. PULA</item>
    </derivirana_varijabla>
  </DomainObject.Predmet.OstaliListFormatedWithAdressOIB>
  <DomainObject.Predmet.OstaliListNazivFormated>
    <izvorni_sadrzaj>
      <item>Vito Rizzo</item>
    </izvorni_sadrzaj>
    <derivirana_varijabla naziv="DomainObject.Predmet.OstaliListNazivFormated_1">
      <item>Vito Rizzo</item>
    </derivirana_varijabla>
  </DomainObject.Predmet.OstaliListNazivFormated>
  <DomainObject.Predmet.OstaliListNazivFormatedOIB>
    <izvorni_sadrzaj>
      <item>Vito Rizzo, OIB 72218336046</item>
    </izvorni_sadrzaj>
    <derivirana_varijabla naziv="DomainObject.Predmet.OstaliListNazivFormatedOIB_1">
      <item>Vito Rizzo, OIB 72218336046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St-131/2018-11</izvorni_sadrzaj>
    <derivirana_varijabla naziv="DomainObject.PoslovniBrojDokumenta_1">St-131/2018-11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INNOVATIVE INVESTMENT MANAGEMENT d.o.o. PULA</izvorni_sadrzaj>
    <derivirana_varijabla naziv="DomainObject.Predmet.ProtustrankaIDrugi_1">INNOVATIVE INVESTMENT MANAGEMENT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INNOVATIVE INVESTMENT MANAGEMENT d.o.o. PULA, OIB 46930348120, Amfiteatarska 2, 52100 Pula</izvorni_sadrzaj>
    <derivirana_varijabla naziv="DomainObject.Predmet.ProtustrankaIDrugiAdressOIB_1">INNOVATIVE INVESTMENT MANAGEMENT d.o.o. PULA, OIB 46930348120,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INNOVATIVE INVESTMENT MANAGEMENT d.o.o. PULA</item>
      <item>Vito Rizzo</item>
    </izvorni_sadrzaj>
    <derivirana_varijabla naziv="DomainObject.Predmet.SudioniciListNaziv_1">
      <item>FINANCIJSKA AGENCIJA, RC RIJEKA, PODRUŽNICA PULA, PULA</item>
      <item>INNOVATIVE INVESTMENT MANAGEMENT d.o.o. PULA</item>
      <item>Vito Rizzo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INNOVATIVE INVESTMENT MANAGEMENT d.o.o. PULA, OIB 46930348120, Amfiteatarska 2,52100 Pula</item>
      <item>Vito Rizzo, OIB 72218336046, Benčićeva Ulica 36,52100 Pula</item>
    </izvorni_sadrzaj>
    <derivirana_varijabla naziv="DomainObject.Predmet.SudioniciListAdressOIB_1">
      <item>FINANCIJSKA AGENCIJA, RC RIJEKA, PODRUŽNICA PULA, PULA, OIB 85821130368, Ulica grada Vukovara 70,10000 Zagreb</item>
      <item>INNOVATIVE INVESTMENT MANAGEMENT d.o.o. PULA, OIB 46930348120, Amfiteatarska 2,52100 Pula</item>
      <item>Vito Rizzo, OIB 72218336046, Benčićeva Ulica 36,52100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46930348120</item>
      <item>, OIB 72218336046</item>
    </izvorni_sadrzaj>
    <derivirana_varijabla naziv="DomainObject.Predmet.SudioniciListNazivOIB_1">
      <item>, OIB 85821130368</item>
      <item>, OIB 46930348120</item>
      <item>, OIB 72218336046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183312-0BB9-43BC-862D-94496115B2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1437</properties:Characters>
  <properties:Lines>50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1763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2018-06-04T07:28:00Z</dcterms:created>
  <dc:creator>epincin</dc:creator>
  <cp:lastModifiedBy>Sanja Prodan</cp:lastModifiedBy>
  <cp:lastPrinted>2015-12-17T09:17:00Z</cp:lastPrinted>
  <dcterms:modified xmlns:xsi="http://www.w3.org/2001/XMLSchema-instance" xsi:type="dcterms:W3CDTF">2018-06-05T06:39:00Z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St-131/2018-11 / Zapisnik - Ročište radi rasprave o uvjetima za otvaranje steč. post. (St-131-2018-11-innovative investment management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