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7dcb" w14:paraId="0557dc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F4279">
        <w:t>741</w:t>
      </w:r>
      <w:r w:rsidR="00946625">
        <w:t>/16-</w:t>
      </w:r>
      <w:r w:rsidR="009F4279">
        <w:t>15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F4279">
        <w:t xml:space="preserve">ZDRILIĆ d.o.o., Poličnik, Komanuša bb, Poličnik, </w:t>
      </w:r>
      <w:r w:rsidR="009F4279" w:rsidRPr="00CD10FC">
        <w:t xml:space="preserve">OIB: </w:t>
      </w:r>
      <w:r w:rsidR="009F4279">
        <w:t>67802124374</w:t>
      </w:r>
      <w:r w:rsidRPr="00EF7C9A">
        <w:t xml:space="preserve">, dana </w:t>
      </w:r>
      <w:r w:rsidR="00DF3ED8">
        <w:t>07</w:t>
      </w:r>
      <w:r w:rsidR="00D23281">
        <w:t>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9F4279">
        <w:t>Draško Lambaša</w:t>
      </w:r>
      <w:r w:rsidR="00026E87" w:rsidRPr="005675A5">
        <w:t xml:space="preserve"> iz </w:t>
      </w:r>
      <w:r w:rsidR="009F4279">
        <w:t>Šibenika, Drniških žrtava 10, OIB: 48593997552</w:t>
      </w:r>
      <w:r w:rsidR="00DF3ED8">
        <w:t>,</w:t>
      </w:r>
      <w:r w:rsidR="00D23281" w:rsidRPr="00BD0221">
        <w:t xml:space="preserve">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9F4279">
        <w:t xml:space="preserve">ZDRILIĆ d.o.o., Poličnik, Komanuša bb, Poličnik, </w:t>
      </w:r>
      <w:r w:rsidR="009F4279" w:rsidRPr="00CD10FC">
        <w:t xml:space="preserve">OIB: </w:t>
      </w:r>
      <w:r w:rsidR="009F4279">
        <w:t>67802124374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</w:t>
      </w:r>
      <w:r w:rsidR="00D23281">
        <w:t xml:space="preserve"> da li</w:t>
      </w:r>
      <w:r>
        <w:t xml:space="preserve"> stečajni dužnik </w:t>
      </w:r>
      <w:r w:rsidR="00D23281">
        <w:t xml:space="preserve">ima </w:t>
      </w:r>
      <w:r>
        <w:t>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9F4279">
        <w:t>ZDRILIĆ d.o.o., Poličnik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DF3ED8">
        <w:t>la Financijska agencija zahtjevom za provedbu skraćenoga stečajnog postupka koji je rješenjem ovog suda, a nakon objavljenog oglasa, broj St-</w:t>
      </w:r>
      <w:r w:rsidR="009F4279">
        <w:t>741</w:t>
      </w:r>
      <w:r w:rsidR="00DF3ED8">
        <w:t>/16-</w:t>
      </w:r>
      <w:r w:rsidR="009F4279">
        <w:t>8</w:t>
      </w:r>
      <w:r w:rsidR="00DF3ED8">
        <w:t xml:space="preserve"> od </w:t>
      </w:r>
      <w:r w:rsidR="009F4279">
        <w:t>06</w:t>
      </w:r>
      <w:r w:rsidR="00DF3ED8">
        <w:t xml:space="preserve">. travnja 2016. obustavljen jer </w:t>
      </w:r>
      <w:r w:rsidR="00AA566E">
        <w:t>je vjerovnik podnio</w:t>
      </w:r>
      <w:r w:rsidR="00DF3ED8">
        <w:t xml:space="preserve"> prijedlog za pokretanje stečajnog postupka nad ovim stečajnim dužnikom. Stoga je sud rješenjem broj St-</w:t>
      </w:r>
      <w:r w:rsidR="009F4279">
        <w:t>741</w:t>
      </w:r>
      <w:r w:rsidR="00DF3ED8">
        <w:t>/16-</w:t>
      </w:r>
      <w:r w:rsidR="009F4279">
        <w:t>10</w:t>
      </w:r>
      <w:r w:rsidR="00DF3ED8">
        <w:t xml:space="preserve"> od </w:t>
      </w:r>
      <w:r w:rsidR="009F4279">
        <w:t>18</w:t>
      </w:r>
      <w:r w:rsidR="00DF3ED8">
        <w:t>. svibnja 2016. pokrenuo prethodni postupak.</w:t>
      </w:r>
      <w:r w:rsidR="008F3AD6" w:rsidRPr="00EF7C9A">
        <w:t xml:space="preserve"> </w:t>
      </w:r>
      <w:r w:rsidR="003C4494">
        <w:t xml:space="preserve"> </w:t>
      </w:r>
      <w:r w:rsidR="00DF3ED8">
        <w:t xml:space="preserve"> </w:t>
      </w:r>
      <w:r w:rsidR="00D23281">
        <w:t xml:space="preserve"> </w:t>
      </w:r>
      <w:r w:rsidR="009F4279">
        <w:t xml:space="preserve"> </w:t>
      </w:r>
    </w:p>
    <w:p w:rsidRDefault="008F3AD6" w:rsidP="00DF3ED8" w:rsidR="0038536A" w:rsidRPr="003039D7">
      <w:pPr>
        <w:ind w:firstLine="708"/>
        <w:jc w:val="both"/>
      </w:pPr>
      <w:r w:rsidRPr="00EF7C9A">
        <w:t>Na ročišt</w:t>
      </w:r>
      <w:r w:rsidR="00DF3ED8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D23281">
        <w:t xml:space="preserve"> </w:t>
      </w:r>
      <w:r w:rsidR="00DF3ED8">
        <w:t xml:space="preserve">nije pristupio slijedom čega je valjalo imenovati </w:t>
      </w:r>
      <w:r w:rsidR="0038536A" w:rsidRPr="003039D7">
        <w:t>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DF3ED8">
        <w:t>07</w:t>
      </w:r>
      <w:r w:rsidR="00D23281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FB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F4279">
          <w:t>741</w:t>
        </w:r>
        <w:r w:rsidR="00034AAA">
          <w:t>/16-</w:t>
        </w:r>
        <w:r w:rsidR="009F4279">
          <w:t>15</w:t>
        </w:r>
      </w:p>
      <w:p w:rsidRDefault="00E12FEA" w:rsidP="009C0FF2" w:rsidR="00E12FEA" w:rsidRPr="00EF7C9A">
        <w:pPr>
          <w:jc w:val="right"/>
        </w:pPr>
      </w:p>
      <w:p w:rsidRDefault="00324FB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24FB9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4279"/>
    <w:rsid w:val="009F62F2"/>
    <w:rsid w:val="00A520DC"/>
    <w:rsid w:val="00A5292A"/>
    <w:rsid w:val="00AA566E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23281"/>
    <w:rsid w:val="00DF0026"/>
    <w:rsid w:val="00DF3ED8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ZDRILIĆ d.o.o. za proizvodnju, trgovinu i uslugu</izvorni_sadrzaj>
    <derivirana_varijabla naziv="DomainObject.Predmet.ProtustrankaFormated_1">  ZDRILIĆ d.o.o. za proizvodnju, trgovinu i uslugu</derivirana_varijabla>
  </DomainObject.Predmet.ProtustrankaFormated>
  <DomainObject.Predmet.ProtustrankaFormatedOIB>
    <izvorni_sadrzaj>  ZDRILIĆ d.o.o. za proizvodnju, trgovinu i uslugu, OIB 67802124374</izvorni_sadrzaj>
    <derivirana_varijabla naziv="DomainObject.Predmet.ProtustrankaFormatedOIB_1">  ZDRILIĆ d.o.o. za proizvodnju, trgovinu i uslugu, OIB 67802124374</derivirana_varijabla>
  </DomainObject.Predmet.ProtustrankaFormatedOIB>
  <DomainObject.Predmet.ProtustrankaFormatedWithAdress>
    <izvorni_sadrzaj> ZDRILIĆ d.o.o. za proizvodnju, trgovinu i uslugu, Komanuša bb, 23241 Poličnik</izvorni_sadrzaj>
    <derivirana_varijabla naziv="DomainObject.Predmet.ProtustrankaFormatedWithAdress_1"> ZDRILIĆ d.o.o. za proizvodnju, trgovinu i uslugu, Komanuša bb, 23241 Poličnik</derivirana_varijabla>
  </DomainObject.Predmet.ProtustrankaFormatedWithAdress>
  <DomainObject.Predmet.ProtustrankaFormatedWithAdressOIB>
    <izvorni_sadrzaj> ZDRILIĆ d.o.o. za proizvodnju, trgovinu i uslugu, OIB 67802124374, Komanuša bb, 23241 Poličnik</izvorni_sadrzaj>
    <derivirana_varijabla naziv="DomainObject.Predmet.ProtustrankaFormatedWithAdressOIB_1"> ZDRILIĆ d.o.o. za proizvodnju, trgovinu i uslugu, OIB 67802124374, Komanuša bb, 23241 Poličnik</derivirana_varijabla>
  </DomainObject.Predmet.ProtustrankaFormatedWithAdressOIB>
  <DomainObject.Predmet.ProtustrankaWithAdress>
    <izvorni_sadrzaj>ZDRILIĆ d.o.o. za proizvodnju, trgovinu i uslugu Komanuša bb, 23241 Poličnik</izvorni_sadrzaj>
    <derivirana_varijabla naziv="DomainObject.Predmet.ProtustrankaWithAdress_1">ZDRILIĆ d.o.o. za proizvodnju, trgovinu i uslugu Komanuša bb, 23241 Poličnik</derivirana_varijabla>
  </DomainObject.Predmet.ProtustrankaWithAdress>
  <DomainObject.Predmet.ProtustrankaWithAdressOIB>
    <izvorni_sadrzaj>ZDRILIĆ d.o.o. za proizvodnju, trgovinu i uslugu, OIB 67802124374, Komanuša bb, 23241 Poličnik</izvorni_sadrzaj>
    <derivirana_varijabla naziv="DomainObject.Predmet.ProtustrankaWithAdressOIB_1">ZDRILIĆ d.o.o. za proizvodnju, trgovinu i uslugu, OIB 67802124374, Komanuša bb, 23241 Poličnik</derivirana_varijabla>
  </DomainObject.Predmet.ProtustrankaWithAdressOIB>
  <DomainObject.Predmet.ProtustrankaNazivFormated>
    <izvorni_sadrzaj>ZDRILIĆ d.o.o. za proizvodnju, trgovinu i uslugu</izvorni_sadrzaj>
    <derivirana_varijabla naziv="DomainObject.Predmet.ProtustrankaNazivFormated_1">ZDRILIĆ d.o.o. za proizvodnju, trgovinu i uslugu</derivirana_varijabla>
  </DomainObject.Predmet.ProtustrankaNazivFormated>
  <DomainObject.Predmet.ProtustrankaNazivFormatedOIB>
    <izvorni_sadrzaj>ZDRILIĆ d.o.o. za proizvodnju, trgovinu i uslugu, OIB 67802124374</izvorni_sadrzaj>
    <derivirana_varijabla naziv="DomainObject.Predmet.ProtustrankaNazivFormatedOIB_1">ZDRILIĆ d.o.o. za proizvodnju, trgovinu i uslugu, OIB 67802124374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ZDRILIĆ d.o.o. za proizvodnju, trgovinu i uslugu</item>
    </izvorni_sadrzaj>
    <derivirana_varijabla naziv="DomainObject.Predmet.ProtuStrankaListFormated_1">
      <item>ZDRILIĆ d.o.o. za proizvodnju, trgovinu i uslugu</item>
    </derivirana_varijabla>
  </DomainObject.Predmet.ProtuStrankaListFormated>
  <DomainObject.Predmet.ProtuStrankaListFormatedOIB>
    <izvorni_sadrzaj>
      <item>ZDRILIĆ d.o.o. za proizvodnju, trgovinu i uslugu, OIB 67802124374</item>
    </izvorni_sadrzaj>
    <derivirana_varijabla naziv="DomainObject.Predmet.ProtuStrankaListFormatedOIB_1">
      <item>ZDRILIĆ d.o.o. za proizvodnju, trgovinu i uslugu, OIB 67802124374</item>
    </derivirana_varijabla>
  </DomainObject.Predmet.ProtuStrankaListFormatedOIB>
  <DomainObject.Predmet.ProtuStrankaListFormatedWithAdress>
    <izvorni_sadrzaj>
      <item>ZDRILIĆ d.o.o. za proizvodnju, trgovinu i uslugu, Komanuša bb, 23241 Poličnik</item>
    </izvorni_sadrzaj>
    <derivirana_varijabla naziv="DomainObject.Predmet.ProtuStrankaListFormatedWithAdress_1">
      <item>ZDRILIĆ d.o.o. za proizvodnju, trgovinu i uslugu, Komanuša bb, 23241 Poličnik</item>
    </derivirana_varijabla>
  </DomainObject.Predmet.ProtuStrankaListFormatedWithAdress>
  <DomainObject.Predmet.ProtuStrankaListFormatedWithAdressOIB>
    <izvorni_sadrzaj>
      <item>ZDRILIĆ d.o.o. za proizvodnju, trgovinu i uslugu, OIB 67802124374, Komanuša bb, 23241 Poličnik</item>
    </izvorni_sadrzaj>
    <derivirana_varijabla naziv="DomainObject.Predmet.ProtuStrankaListFormatedWithAdressOIB_1">
      <item>ZDRILIĆ d.o.o. za proizvodnju, trgovinu i uslugu, OIB 67802124374, Komanuša bb, 23241 Poličnik</item>
    </derivirana_varijabla>
  </DomainObject.Predmet.ProtuStrankaListFormatedWithAdressOIB>
  <DomainObject.Predmet.ProtuStrankaListNazivFormated>
    <izvorni_sadrzaj>
      <item>ZDRILIĆ d.o.o. za proizvodnju, trgovinu i uslugu</item>
    </izvorni_sadrzaj>
    <derivirana_varijabla naziv="DomainObject.Predmet.ProtuStrankaListNazivFormated_1">
      <item>ZDRILIĆ d.o.o. za proizvodnju, trgovinu i uslugu</item>
    </derivirana_varijabla>
  </DomainObject.Predmet.ProtuStrankaListNazivFormated>
  <DomainObject.Predmet.ProtuStrankaListNazivFormatedOIB>
    <izvorni_sadrzaj>
      <item>ZDRILIĆ d.o.o. za proizvodnju, trgovinu i uslugu, OIB 67802124374</item>
    </izvorni_sadrzaj>
    <derivirana_varijabla naziv="DomainObject.Predmet.ProtuStrankaListNazivFormatedOIB_1">
      <item>ZDRILIĆ d.o.o. za proizvodnju, trgovinu i uslugu, OIB 67802124374</item>
    </derivirana_varijabla>
  </DomainObject.Predmet.ProtuStrankaListNazivFormatedOIB>
  <DomainObject.Predmet.OstaliListFormated>
    <izvorni_sadrzaj>
      <item>Marijan Zdrilić</item>
    </izvorni_sadrzaj>
    <derivirana_varijabla naziv="DomainObject.Predmet.OstaliListFormated_1">
      <item>Marijan Zdrilić</item>
    </derivirana_varijabla>
  </DomainObject.Predmet.OstaliListFormated>
  <DomainObject.Predmet.OstaliListFormatedOIB>
    <izvorni_sadrzaj>
      <item>Marijan Zdrilić, OIB 39822631941</item>
    </izvorni_sadrzaj>
    <derivirana_varijabla naziv="DomainObject.Predmet.OstaliListFormatedOIB_1">
      <item>Marijan Zdrilić, OIB 39822631941</item>
    </derivirana_varijabla>
  </DomainObject.Predmet.OstaliListFormatedOIB>
  <DomainObject.Predmet.OstaliListFormatedWithAdress>
    <izvorni_sadrzaj>
      <item>Marijan Zdrilić, Ulica Generala Janka Bobetka 22, 23241 Poličnik</item>
    </izvorni_sadrzaj>
    <derivirana_varijabla naziv="DomainObject.Predmet.OstaliListFormatedWithAdress_1">
      <item>Marijan Zdrilić, Ulica Generala Janka Bobetka 22, 23241 Poličnik</item>
    </derivirana_varijabla>
  </DomainObject.Predmet.OstaliListFormatedWithAdress>
  <DomainObject.Predmet.OstaliListFormatedWithAdressOIB>
    <izvorni_sadrzaj>
      <item>Marijan Zdrilić, OIB 39822631941, Ulica Generala Janka Bobetka 22, 23241 Poličnik</item>
    </izvorni_sadrzaj>
    <derivirana_varijabla naziv="DomainObject.Predmet.OstaliListFormatedWithAdressOIB_1">
      <item>Marijan Zdrilić, OIB 39822631941, Ulica Generala Janka Bobetka 22, 23241 Poličnik</item>
    </derivirana_varijabla>
  </DomainObject.Predmet.OstaliListFormatedWithAdressOIB>
  <DomainObject.Predmet.OstaliListNazivFormated>
    <izvorni_sadrzaj>
      <item>Marijan Zdrilić</item>
    </izvorni_sadrzaj>
    <derivirana_varijabla naziv="DomainObject.Predmet.OstaliListNazivFormated_1">
      <item>Marijan Zdrilić</item>
    </derivirana_varijabla>
  </DomainObject.Predmet.OstaliListNazivFormated>
  <DomainObject.Predmet.OstaliListNazivFormatedOIB>
    <izvorni_sadrzaj>
      <item>Marijan Zdrilić, OIB 39822631941</item>
    </izvorni_sadrzaj>
    <derivirana_varijabla naziv="DomainObject.Predmet.OstaliListNazivFormatedOIB_1">
      <item>Marijan Zdrilić, OIB 39822631941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ZDRILIĆ d.o.o. za proizvodnju, trgovinu i uslugu</izvorni_sadrzaj>
    <derivirana_varijabla naziv="DomainObject.Predmet.ProtustrankaIDrugi_1">ZDRILIĆ d.o.o. za proizvodnju, trgovinu i uslugu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ZDRILIĆ d.o.o. za proizvodnju, trgovinu i uslugu, OIB 67802124374, Komanuša bb, 23241 Poličnik</izvorni_sadrzaj>
    <derivirana_varijabla naziv="DomainObject.Predmet.ProtustrankaIDrugiAdressOIB_1">ZDRILIĆ d.o.o. za proizvodnju, trgovinu i uslugu, OIB 67802124374, Komanuša 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ZDRILIĆ d.o.o. za proizvodnju, trgovinu i uslugu</item>
      <item>FINA</item>
      <item>Marijan Zdrilić</item>
    </izvorni_sadrzaj>
    <derivirana_varijabla naziv="DomainObject.Predmet.SudioniciListNaziv_1">
      <item>ZDRILIĆ d.o.o. za proizvodnju, trgovinu i uslugu</item>
      <item>FINA</item>
      <item>Marijan Zdrilić</item>
    </derivirana_varijabla>
  </DomainObject.Predmet.SudioniciListNaziv>
  <DomainObject.Predmet.SudioniciListAdressOIB>
    <izvorni_sadrzaj>
      <item>ZDRILIĆ d.o.o. za proizvodnju, trgovinu i uslugu, OIB 67802124374, Komanuša bb,23241 Poličnik</item>
      <item>FINA, OIB 85821130368</item>
      <item>Marijan Zdrilić, OIB 39822631941, Ulica Generala Janka Bobetka 22,23241 Poličnik</item>
    </izvorni_sadrzaj>
    <derivirana_varijabla naziv="DomainObject.Predmet.SudioniciListAdressOIB_1">
      <item>ZDRILIĆ d.o.o. za proizvodnju, trgovinu i uslugu, OIB 67802124374, Komanuša bb,23241 Poličnik</item>
      <item>FINA, OIB 85821130368</item>
      <item>Marijan Zdrilić, OIB 39822631941, Ulica Generala Janka Bobetka 22,23241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67802124374</item>
      <item>, OIB 85821130368</item>
      <item>, OIB 39822631941</item>
    </izvorni_sadrzaj>
    <derivirana_varijabla naziv="DomainObject.Predmet.SudioniciListNazivOIB_1">
      <item>, OIB 67802124374</item>
      <item>, OIB 85821130368</item>
      <item>, OIB 39822631941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1909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2016-06-07T07:35:00Z</dcterms:created>
  <dc:creator>Ardena Bajlo</dc:creator>
  <cp:lastModifiedBy>wsadmin</cp:lastModifiedBy>
  <cp:lastPrinted>2016-06-07T07:32:00Z</cp:lastPrinted>
  <dcterms:modified xmlns:xsi="http://www.w3.org/2001/XMLSchema-instance" xsi:type="dcterms:W3CDTF">2016-06-08T08:29:00Z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