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bf5ce" w14:paraId="49bf5ce" w:rsidRDefault="00997BA9" w:rsidP="00997BA9" w:rsidR="00997BA9" w:rsidRPr="009A06D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9A06DC">
      <w:pPr>
        <w:jc w:val="center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 w:rsidRPr="009A06DC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9A06D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A06DC">
      <w:pPr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9A06DC">
        <w:rPr>
          <w:rFonts w:hAnsi="Times New Roman" w:ascii="Times New Roman"/>
          <w:szCs w:val="24"/>
          <w:lang w:val="hr-HR"/>
        </w:rPr>
        <w:t xml:space="preserve">ud u Zagrebu po </w:t>
      </w:r>
      <w:r w:rsidR="00BB1298" w:rsidRPr="009A06DC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9A06DC">
        <w:rPr>
          <w:rFonts w:hAnsi="Times New Roman" w:ascii="Times New Roman"/>
          <w:szCs w:val="24"/>
          <w:lang w:val="hr-HR"/>
        </w:rPr>
        <w:t xml:space="preserve"> u </w:t>
      </w:r>
      <w:r w:rsidR="00932D82" w:rsidRPr="009A06DC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B70FE">
        <w:rPr>
          <w:rFonts w:hAnsi="Times New Roman" w:ascii="Times New Roman"/>
          <w:szCs w:val="24"/>
          <w:lang w:val="hr-HR"/>
        </w:rPr>
        <w:t xml:space="preserve"> </w:t>
      </w:r>
      <w:r w:rsidR="005B70FE" w:rsidRPr="00E0759B">
        <w:rPr>
          <w:rFonts w:hAnsi="Times New Roman" w:ascii="Times New Roman"/>
        </w:rPr>
        <w:t>Y.W.GALIL ENGINEERING LTD – PODRUŽNICA ZAGREB, Sarajevska 60, OIB 29041955408</w:t>
      </w:r>
      <w:r w:rsidR="00CC6D27" w:rsidRPr="0048567B">
        <w:rPr>
          <w:rFonts w:hAnsi="Times New Roman" w:ascii="Times New Roman"/>
        </w:rPr>
        <w:t>,</w:t>
      </w:r>
      <w:r w:rsidR="009A06DC" w:rsidRPr="009A06DC">
        <w:rPr>
          <w:rFonts w:hAnsi="Times New Roman" w:ascii="Times New Roman"/>
        </w:rPr>
        <w:t xml:space="preserve"> dana 0</w:t>
      </w:r>
      <w:r w:rsidR="00CC6D27">
        <w:rPr>
          <w:rFonts w:hAnsi="Times New Roman" w:ascii="Times New Roman"/>
        </w:rPr>
        <w:t>7</w:t>
      </w:r>
      <w:r w:rsidR="009A06DC" w:rsidRPr="009A06DC">
        <w:rPr>
          <w:rFonts w:hAnsi="Times New Roman" w:ascii="Times New Roman"/>
        </w:rPr>
        <w:t>. srpnja 2016</w:t>
      </w:r>
      <w:r w:rsidR="00B22146" w:rsidRPr="009A06DC">
        <w:rPr>
          <w:rFonts w:hAnsi="Times New Roman" w:ascii="Times New Roman"/>
          <w:szCs w:val="24"/>
          <w:lang w:val="hr-HR"/>
        </w:rPr>
        <w:t>. godine</w:t>
      </w:r>
    </w:p>
    <w:p w:rsidRDefault="00CC475E" w:rsidP="00997BA9" w:rsidR="00CC475E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9A06DC">
      <w:pPr>
        <w:jc w:val="center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z a k l j u č i o</w:t>
      </w:r>
      <w:r w:rsidR="00997BA9" w:rsidRPr="009A06DC">
        <w:rPr>
          <w:rFonts w:hAnsi="Times New Roman" w:ascii="Times New Roman"/>
          <w:szCs w:val="24"/>
          <w:lang w:val="hr-HR"/>
        </w:rPr>
        <w:t xml:space="preserve">    j</w:t>
      </w:r>
      <w:r w:rsidR="00BB1298" w:rsidRPr="009A06DC">
        <w:rPr>
          <w:rFonts w:hAnsi="Times New Roman" w:ascii="Times New Roman"/>
          <w:szCs w:val="24"/>
          <w:lang w:val="hr-HR"/>
        </w:rPr>
        <w:t xml:space="preserve"> </w:t>
      </w:r>
      <w:r w:rsidR="00997BA9" w:rsidRPr="009A06DC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9A06DC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9A06DC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5B70FE" w:rsidR="004E5A23" w:rsidRPr="009A06DC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9A06DC">
        <w:rPr>
          <w:rFonts w:hAnsi="Times New Roman" w:ascii="Times New Roman"/>
          <w:szCs w:val="24"/>
          <w:lang w:val="hr-HR"/>
        </w:rPr>
        <w:t>po zakonu</w:t>
      </w:r>
      <w:r w:rsidR="005B70FE">
        <w:rPr>
          <w:rFonts w:hAnsi="Times New Roman" w:ascii="Times New Roman"/>
          <w:szCs w:val="24"/>
          <w:lang w:val="hr-HR"/>
        </w:rPr>
        <w:t xml:space="preserve"> Zlatko Jerkić, Zagreb, Travanjska 20, OIB </w:t>
      </w:r>
      <w:r w:rsidR="005B70FE" w:rsidRPr="005B70FE">
        <w:rPr>
          <w:rFonts w:hAnsi="Times New Roman" w:ascii="Times New Roman"/>
          <w:szCs w:val="24"/>
          <w:lang w:val="hr-HR"/>
        </w:rPr>
        <w:t>59587631339</w:t>
      </w:r>
      <w:r w:rsidR="00213183" w:rsidRPr="009A06DC">
        <w:rPr>
          <w:rFonts w:hAnsi="Times New Roman" w:ascii="Times New Roman"/>
          <w:szCs w:val="24"/>
          <w:lang w:val="hr-HR"/>
        </w:rPr>
        <w:t xml:space="preserve">, </w:t>
      </w:r>
      <w:r w:rsidRPr="009A06DC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9A06DC">
        <w:rPr>
          <w:rFonts w:hAnsi="Times New Roman" w:ascii="Times New Roman"/>
          <w:szCs w:val="24"/>
          <w:lang w:val="hr-HR"/>
        </w:rPr>
        <w:t xml:space="preserve">petnaest </w:t>
      </w:r>
      <w:r w:rsidRPr="009A06DC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9A06DC">
        <w:rPr>
          <w:rFonts w:hAnsi="Times New Roman" w:ascii="Times New Roman"/>
          <w:szCs w:val="24"/>
          <w:lang w:val="hr-HR"/>
        </w:rPr>
        <w:t>osmog</w:t>
      </w:r>
      <w:r w:rsidRPr="009A06DC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9A06DC">
        <w:rPr>
          <w:rFonts w:hAnsi="Times New Roman" w:ascii="Times New Roman"/>
          <w:szCs w:val="24"/>
          <w:lang w:val="hr-HR"/>
        </w:rPr>
        <w:t xml:space="preserve"> ovog suda, podnese</w:t>
      </w:r>
      <w:r w:rsidRPr="009A06DC">
        <w:rPr>
          <w:rFonts w:hAnsi="Times New Roman" w:ascii="Times New Roman"/>
          <w:szCs w:val="24"/>
          <w:lang w:val="hr-HR"/>
        </w:rPr>
        <w:t xml:space="preserve"> sudu</w:t>
      </w:r>
      <w:r w:rsidR="00BB1298" w:rsidRPr="009A06DC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9A06DC">
        <w:rPr>
          <w:rFonts w:hAnsi="Times New Roman" w:ascii="Times New Roman"/>
          <w:szCs w:val="24"/>
          <w:lang w:val="hr-HR"/>
        </w:rPr>
        <w:t xml:space="preserve"> m</w:t>
      </w:r>
      <w:r w:rsidR="00BB1298" w:rsidRPr="009A06DC">
        <w:rPr>
          <w:rFonts w:hAnsi="Times New Roman" w:ascii="Times New Roman"/>
          <w:szCs w:val="24"/>
          <w:lang w:val="hr-HR"/>
        </w:rPr>
        <w:t>režnoj stranici e-Oglasna ploča,</w:t>
      </w:r>
      <w:r w:rsidRPr="009A06DC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 w:rsidRPr="009A06DC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9A06DC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 w:rsidRPr="009A06DC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 w:rsidRPr="009A06DC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9A06DC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9A06DC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9A06DC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9A06DC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9A06DC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9A06DC">
      <w:pPr>
        <w:jc w:val="center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9A06DC">
      <w:pPr>
        <w:jc w:val="both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ab/>
        <w:t>Zahtjev za provedbu skraćenog stečajnog postupka podnijela je ovome sudu</w:t>
      </w:r>
      <w:r w:rsidR="00B27187" w:rsidRPr="009A06DC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 w:rsidRPr="009A06DC">
        <w:rPr>
          <w:rFonts w:hAnsi="Times New Roman" w:ascii="Times New Roman"/>
          <w:szCs w:val="24"/>
          <w:lang w:val="hr-HR"/>
        </w:rPr>
        <w:t>, na temelju</w:t>
      </w:r>
      <w:r w:rsidRPr="009A06DC">
        <w:rPr>
          <w:rFonts w:hAnsi="Times New Roman" w:ascii="Times New Roman"/>
          <w:szCs w:val="24"/>
          <w:lang w:val="hr-HR"/>
        </w:rPr>
        <w:t xml:space="preserve"> odredbe čl. 429. </w:t>
      </w:r>
      <w:r w:rsidR="00BB1298" w:rsidRPr="009A06DC">
        <w:rPr>
          <w:rFonts w:hAnsi="Times New Roman" w:ascii="Times New Roman"/>
          <w:lang w:val="hr-HR"/>
        </w:rPr>
        <w:t>Stečajnog zakona (»Narodne novine« broj 71/15; u daljnjem tekstu:</w:t>
      </w:r>
      <w:r w:rsidRPr="009A06DC">
        <w:rPr>
          <w:rFonts w:hAnsi="Times New Roman" w:ascii="Times New Roman"/>
          <w:lang w:val="hr-HR"/>
        </w:rPr>
        <w:t xml:space="preserve"> SZ</w:t>
      </w:r>
      <w:r w:rsidR="004E5A23" w:rsidRPr="009A06DC">
        <w:rPr>
          <w:rFonts w:hAnsi="Times New Roman" w:ascii="Times New Roman"/>
          <w:lang w:val="hr-HR"/>
        </w:rPr>
        <w:t>).</w:t>
      </w:r>
    </w:p>
    <w:p w:rsidRDefault="008968CC" w:rsidP="0042162E" w:rsidR="008968CC" w:rsidRPr="009A06D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9A06DC">
      <w:pPr>
        <w:jc w:val="both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ab/>
        <w:t xml:space="preserve">Nakon što je udovoljeno </w:t>
      </w:r>
      <w:r w:rsidR="00BB1298" w:rsidRPr="009A06DC">
        <w:rPr>
          <w:rFonts w:hAnsi="Times New Roman" w:ascii="Times New Roman"/>
          <w:lang w:val="hr-HR"/>
        </w:rPr>
        <w:t>uvjetima</w:t>
      </w:r>
      <w:r w:rsidRPr="009A06DC">
        <w:rPr>
          <w:rFonts w:hAnsi="Times New Roman" w:ascii="Times New Roman"/>
          <w:lang w:val="hr-HR"/>
        </w:rPr>
        <w:t xml:space="preserve"> iz</w:t>
      </w:r>
      <w:r w:rsidR="00BB1298" w:rsidRPr="009A06DC">
        <w:rPr>
          <w:rFonts w:hAnsi="Times New Roman" w:ascii="Times New Roman"/>
          <w:lang w:val="hr-HR"/>
        </w:rPr>
        <w:t xml:space="preserve"> odredbe čl. 428. i 429. SZ-a</w:t>
      </w:r>
      <w:r w:rsidRPr="009A06DC">
        <w:rPr>
          <w:rFonts w:hAnsi="Times New Roman" w:ascii="Times New Roman"/>
          <w:lang w:val="hr-HR"/>
        </w:rPr>
        <w:t>, ovaj je sud  rješenjem</w:t>
      </w:r>
      <w:r w:rsidR="00BB1298" w:rsidRPr="009A06DC">
        <w:rPr>
          <w:rFonts w:hAnsi="Times New Roman" w:ascii="Times New Roman"/>
          <w:lang w:val="hr-HR"/>
        </w:rPr>
        <w:t>,</w:t>
      </w:r>
      <w:r w:rsidR="004E5A23" w:rsidRPr="009A06DC">
        <w:rPr>
          <w:rFonts w:hAnsi="Times New Roman" w:ascii="Times New Roman"/>
          <w:lang w:val="hr-HR"/>
        </w:rPr>
        <w:t xml:space="preserve"> br</w:t>
      </w:r>
      <w:r w:rsidR="00B27187" w:rsidRPr="009A06DC">
        <w:rPr>
          <w:rFonts w:hAnsi="Times New Roman" w:ascii="Times New Roman"/>
          <w:lang w:val="hr-HR"/>
        </w:rPr>
        <w:t>oj St-</w:t>
      </w:r>
      <w:r w:rsidR="005B70FE">
        <w:rPr>
          <w:rFonts w:hAnsi="Times New Roman" w:ascii="Times New Roman"/>
          <w:lang w:val="hr-HR"/>
        </w:rPr>
        <w:t>2317</w:t>
      </w:r>
      <w:r w:rsidR="001D742C" w:rsidRPr="009A06DC">
        <w:rPr>
          <w:rFonts w:hAnsi="Times New Roman" w:ascii="Times New Roman"/>
          <w:lang w:val="hr-HR"/>
        </w:rPr>
        <w:t>/</w:t>
      </w:r>
      <w:r w:rsidR="00B27187" w:rsidRPr="009A06DC">
        <w:rPr>
          <w:rFonts w:hAnsi="Times New Roman" w:ascii="Times New Roman"/>
          <w:lang w:val="hr-HR"/>
        </w:rPr>
        <w:t xml:space="preserve">2015. od </w:t>
      </w:r>
      <w:r w:rsidR="00C8017F" w:rsidRPr="009A06DC">
        <w:rPr>
          <w:rFonts w:hAnsi="Times New Roman" w:ascii="Times New Roman"/>
          <w:lang w:val="hr-HR"/>
        </w:rPr>
        <w:t>0</w:t>
      </w:r>
      <w:r w:rsidR="003F6FD0">
        <w:rPr>
          <w:rFonts w:hAnsi="Times New Roman" w:ascii="Times New Roman"/>
          <w:lang w:val="hr-HR"/>
        </w:rPr>
        <w:t>7</w:t>
      </w:r>
      <w:r w:rsidR="009A06DC" w:rsidRPr="009A06DC">
        <w:rPr>
          <w:rFonts w:hAnsi="Times New Roman" w:ascii="Times New Roman"/>
          <w:lang w:val="hr-HR"/>
        </w:rPr>
        <w:t>.</w:t>
      </w:r>
      <w:r w:rsidR="00C8017F" w:rsidRPr="009A06DC">
        <w:rPr>
          <w:rFonts w:hAnsi="Times New Roman" w:ascii="Times New Roman"/>
          <w:lang w:val="hr-HR"/>
        </w:rPr>
        <w:t xml:space="preserve"> srpnja</w:t>
      </w:r>
      <w:r w:rsidR="00B27187" w:rsidRPr="009A06DC">
        <w:rPr>
          <w:rFonts w:hAnsi="Times New Roman" w:ascii="Times New Roman"/>
          <w:lang w:val="hr-HR"/>
        </w:rPr>
        <w:t xml:space="preserve"> 2016. godine</w:t>
      </w:r>
      <w:r w:rsidR="004E5A23" w:rsidRPr="009A06DC">
        <w:rPr>
          <w:rFonts w:hAnsi="Times New Roman" w:ascii="Times New Roman"/>
          <w:lang w:val="hr-HR"/>
        </w:rPr>
        <w:t xml:space="preserve"> pokrenu</w:t>
      </w:r>
      <w:r w:rsidRPr="009A06DC">
        <w:rPr>
          <w:rFonts w:hAnsi="Times New Roman" w:ascii="Times New Roman"/>
          <w:lang w:val="hr-HR"/>
        </w:rPr>
        <w:t>o</w:t>
      </w:r>
      <w:r w:rsidR="004E5A23" w:rsidRPr="009A06DC">
        <w:rPr>
          <w:rFonts w:hAnsi="Times New Roman" w:ascii="Times New Roman"/>
          <w:lang w:val="hr-HR"/>
        </w:rPr>
        <w:t xml:space="preserve"> skraćeni stečajni postupak </w:t>
      </w:r>
      <w:r w:rsidR="00CA2B0F" w:rsidRPr="009A06DC">
        <w:rPr>
          <w:rFonts w:hAnsi="Times New Roman" w:ascii="Times New Roman"/>
          <w:lang w:val="hr-HR"/>
        </w:rPr>
        <w:t>n</w:t>
      </w:r>
      <w:r w:rsidR="004E5A23" w:rsidRPr="009A06DC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 w:rsidRPr="009A06DC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 w:rsidRPr="009A06DC">
      <w:pPr>
        <w:jc w:val="both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ab/>
        <w:t xml:space="preserve">Sukladno odredbi čl. 17., čl. </w:t>
      </w:r>
      <w:r w:rsidR="004E5A23" w:rsidRPr="009A06DC">
        <w:rPr>
          <w:rFonts w:hAnsi="Times New Roman" w:ascii="Times New Roman"/>
          <w:lang w:val="hr-HR"/>
        </w:rPr>
        <w:t>117.</w:t>
      </w:r>
      <w:r w:rsidR="00586826" w:rsidRPr="009A06DC">
        <w:rPr>
          <w:rFonts w:hAnsi="Times New Roman" w:ascii="Times New Roman"/>
          <w:lang w:val="hr-HR"/>
        </w:rPr>
        <w:t xml:space="preserve"> st. 3.</w:t>
      </w:r>
      <w:r w:rsidRPr="009A06DC">
        <w:rPr>
          <w:rFonts w:hAnsi="Times New Roman" w:ascii="Times New Roman"/>
          <w:lang w:val="hr-HR"/>
        </w:rPr>
        <w:t>, te čl.</w:t>
      </w:r>
      <w:r w:rsidR="004E5A23" w:rsidRPr="009A06DC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 w:rsidRPr="009A06DC">
        <w:rPr>
          <w:rFonts w:hAnsi="Times New Roman" w:ascii="Times New Roman"/>
          <w:lang w:val="hr-HR"/>
        </w:rPr>
        <w:t>.</w:t>
      </w:r>
    </w:p>
    <w:p w:rsidRDefault="00586826" w:rsidP="0042162E" w:rsidR="00586826" w:rsidRPr="009A06DC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9A06DC">
      <w:pPr>
        <w:jc w:val="both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ab/>
        <w:t>Između ostalih</w:t>
      </w:r>
      <w:r w:rsidR="008968CC" w:rsidRPr="009A06DC">
        <w:rPr>
          <w:rFonts w:hAnsi="Times New Roman" w:ascii="Times New Roman"/>
          <w:lang w:val="hr-HR"/>
        </w:rPr>
        <w:t>,</w:t>
      </w:r>
      <w:r w:rsidRPr="009A06DC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 w:rsidRPr="009A06DC">
        <w:rPr>
          <w:rFonts w:hAnsi="Times New Roman" w:ascii="Times New Roman"/>
          <w:lang w:val="hr-HR"/>
        </w:rPr>
        <w:t>u skladu s odredbom</w:t>
      </w:r>
      <w:r w:rsidRPr="009A06DC">
        <w:rPr>
          <w:rFonts w:hAnsi="Times New Roman" w:ascii="Times New Roman"/>
          <w:lang w:val="hr-HR"/>
        </w:rPr>
        <w:t xml:space="preserve"> čl. 117. st. 1. SZ-a.</w:t>
      </w:r>
    </w:p>
    <w:p w:rsidRDefault="009A06DC" w:rsidP="009A06DC" w:rsidR="0042162E" w:rsidRPr="009A06DC">
      <w:pPr>
        <w:tabs>
          <w:tab w:pos="1305" w:val="left"/>
        </w:tabs>
        <w:jc w:val="both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ab/>
      </w:r>
    </w:p>
    <w:p w:rsidRDefault="00044175" w:rsidP="00586826" w:rsidR="00044175" w:rsidRPr="009A06D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9A06DC">
      <w:pPr>
        <w:jc w:val="center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>U Zagrebu</w:t>
      </w:r>
      <w:r w:rsidR="002522F0" w:rsidRPr="009A06DC">
        <w:rPr>
          <w:rFonts w:hAnsi="Times New Roman" w:ascii="Times New Roman"/>
          <w:lang w:val="hr-HR"/>
        </w:rPr>
        <w:t xml:space="preserve">, dana </w:t>
      </w:r>
      <w:r w:rsidR="00C8017F" w:rsidRPr="009A06DC">
        <w:rPr>
          <w:rFonts w:hAnsi="Times New Roman" w:ascii="Times New Roman"/>
          <w:lang w:val="hr-HR"/>
        </w:rPr>
        <w:t>0</w:t>
      </w:r>
      <w:r w:rsidR="003F6FD0">
        <w:rPr>
          <w:rFonts w:hAnsi="Times New Roman" w:ascii="Times New Roman"/>
          <w:lang w:val="hr-HR"/>
        </w:rPr>
        <w:t>7</w:t>
      </w:r>
      <w:r w:rsidR="00C8017F" w:rsidRPr="009A06DC">
        <w:rPr>
          <w:rFonts w:hAnsi="Times New Roman" w:ascii="Times New Roman"/>
          <w:lang w:val="hr-HR"/>
        </w:rPr>
        <w:t>. srpnja</w:t>
      </w:r>
      <w:r w:rsidR="00B27187" w:rsidRPr="009A06DC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 w:rsidRPr="009A06DC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 w:rsidRPr="009A06DC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 w:rsidRPr="009A06DC">
      <w:pPr>
        <w:ind w:firstLine="720" w:left="5040"/>
        <w:jc w:val="center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 xml:space="preserve">   Sudski savjetnik</w:t>
      </w:r>
      <w:r w:rsidR="00D44D4F" w:rsidRPr="009A06DC">
        <w:rPr>
          <w:rFonts w:hAnsi="Times New Roman" w:ascii="Times New Roman"/>
          <w:lang w:val="hr-HR"/>
        </w:rPr>
        <w:t>:</w:t>
      </w:r>
    </w:p>
    <w:p w:rsidRDefault="002522F0" w:rsidP="00BB1298" w:rsidR="00D44D4F" w:rsidRPr="009A06DC">
      <w:pPr>
        <w:ind w:firstLine="720" w:left="5760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>BOJAN PETRAŠ</w:t>
      </w:r>
      <w:r w:rsidR="00730A0B">
        <w:rPr>
          <w:rFonts w:hAnsi="Times New Roman" w:ascii="Times New Roman"/>
          <w:lang w:val="hr-HR"/>
        </w:rPr>
        <w:t>,v.r.</w:t>
      </w:r>
    </w:p>
    <w:p w:rsidRDefault="00BB1298" w:rsidP="0086691F" w:rsidR="00BB1298" w:rsidRPr="009A06DC">
      <w:pPr>
        <w:rPr>
          <w:rFonts w:hAnsi="Times New Roman" w:ascii="Times New Roman"/>
        </w:rPr>
      </w:pPr>
    </w:p>
    <w:p w:rsidRDefault="00BB1298" w:rsidP="0086691F" w:rsidR="00BB1298" w:rsidRPr="009A06DC">
      <w:pPr>
        <w:rPr>
          <w:rFonts w:hAnsi="Times New Roman" w:ascii="Times New Roman"/>
        </w:rPr>
      </w:pPr>
    </w:p>
    <w:p w:rsidRDefault="00BB1298" w:rsidP="0086691F" w:rsidR="00BB1298" w:rsidRPr="009A06DC">
      <w:pPr>
        <w:rPr>
          <w:rFonts w:hAnsi="Times New Roman" w:ascii="Times New Roman"/>
        </w:rPr>
      </w:pPr>
    </w:p>
    <w:p w:rsidRDefault="00BB1298" w:rsidP="0086691F" w:rsidR="00BB1298" w:rsidRPr="009A06DC">
      <w:pPr>
        <w:rPr>
          <w:rFonts w:hAnsi="Times New Roman" w:ascii="Times New Roman"/>
        </w:rPr>
      </w:pPr>
    </w:p>
    <w:p w:rsidRDefault="00BB1298" w:rsidP="0086691F" w:rsidR="00BB1298" w:rsidRPr="009A06DC">
      <w:pPr>
        <w:rPr>
          <w:rFonts w:hAnsi="Times New Roman" w:ascii="Times New Roman"/>
          <w:i/>
        </w:rPr>
      </w:pPr>
    </w:p>
    <w:p w:rsidRDefault="00586826" w:rsidP="0086691F" w:rsidR="00586826" w:rsidRPr="009A06DC">
      <w:pPr>
        <w:rPr>
          <w:rFonts w:hAnsi="Times New Roman" w:ascii="Times New Roman"/>
        </w:rPr>
      </w:pPr>
      <w:r w:rsidRPr="009A06DC">
        <w:rPr>
          <w:rFonts w:hAnsi="Times New Roman" w:ascii="Times New Roman"/>
        </w:rPr>
        <w:t>UPUTA O PRAVNOM  LIJEKU:</w:t>
      </w:r>
    </w:p>
    <w:p w:rsidRDefault="00586826" w:rsidP="002522F0" w:rsidR="00D44D4F" w:rsidRPr="009A06DC">
      <w:pPr>
        <w:rPr>
          <w:rFonts w:hAnsi="Times New Roman" w:ascii="Times New Roman"/>
        </w:rPr>
      </w:pPr>
      <w:r w:rsidRPr="009A06DC">
        <w:rPr>
          <w:rFonts w:hAnsi="Times New Roman" w:ascii="Times New Roman"/>
        </w:rPr>
        <w:t>Protiv ovog zaključka nije dopuštena žalba (čl. 19. st. 7. SZ-a)</w:t>
      </w:r>
    </w:p>
    <w:p w:rsidRDefault="00691B86" w:rsidR="00691B86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730A0B" w:rsidP="00492E13" w:rsidR="00730A0B" w:rsidRPr="00730A0B">
      <w:pPr>
        <w:jc w:val="center"/>
        <w:rPr>
          <w:rFonts w:hAnsi="Times New Roman" w:ascii="Times New Roman"/>
        </w:rPr>
      </w:pPr>
    </w:p>
    <w:p w:rsidRDefault="00730A0B" w:rsidP="002152A3" w:rsidR="00730A0B" w:rsidRPr="00730A0B">
      <w:pPr>
        <w:jc w:val="right"/>
        <w:rPr>
          <w:rFonts w:hAnsi="Times New Roman" w:ascii="Times New Roman"/>
        </w:rPr>
      </w:pPr>
      <w:r w:rsidRPr="00730A0B">
        <w:rPr>
          <w:rFonts w:hAnsi="Times New Roman" w:ascii="Times New Roman"/>
        </w:rPr>
        <w:t>za točnost otpravka</w:t>
      </w:r>
    </w:p>
    <w:p w:rsidRDefault="00730A0B" w:rsidP="002152A3" w:rsidR="00730A0B" w:rsidRPr="00730A0B">
      <w:pPr>
        <w:jc w:val="right"/>
        <w:rPr>
          <w:rFonts w:hAnsi="Times New Roman" w:ascii="Times New Roman"/>
        </w:rPr>
      </w:pPr>
      <w:r w:rsidRPr="00730A0B">
        <w:rPr>
          <w:rFonts w:hAnsi="Times New Roman" w:ascii="Times New Roman"/>
        </w:rPr>
        <w:t>ovlašteni službenik</w:t>
      </w:r>
    </w:p>
    <w:p w:rsidRDefault="00730A0B" w:rsidP="002152A3" w:rsidR="00730A0B" w:rsidRPr="00730A0B">
      <w:pPr>
        <w:jc w:val="right"/>
        <w:rPr>
          <w:rFonts w:hAnsi="Times New Roman" w:ascii="Times New Roman"/>
        </w:rPr>
      </w:pPr>
      <w:r w:rsidRPr="00730A0B">
        <w:rPr>
          <w:rFonts w:hAnsi="Times New Roman" w:ascii="Times New Roman"/>
        </w:rPr>
        <w:t>Višnja Svečak</w:t>
      </w:r>
    </w:p>
    <w:p w:rsidRDefault="00182088" w:rsidP="00D44D4F" w:rsidR="00182088" w:rsidRPr="009A06DC">
      <w:pPr>
        <w:jc w:val="center"/>
        <w:rPr>
          <w:sz w:val="32"/>
          <w:u w:val="single"/>
          <w:lang w:val="hr-HR"/>
        </w:rPr>
      </w:pPr>
    </w:p>
    <w:sectPr w:rsidSect="00840E3D" w:rsidR="00182088" w:rsidRPr="009A06D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57EB" w:rsidP="00DB4528" w:rsidR="000857EB">
      <w:r>
        <w:separator/>
      </w:r>
    </w:p>
  </w:endnote>
  <w:endnote w:id="0" w:type="continuationSeparator">
    <w:p w:rsidRDefault="000857EB" w:rsidP="00DB4528" w:rsidR="00085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57EB" w:rsidP="00DB4528" w:rsidR="000857EB">
      <w:r>
        <w:separator/>
      </w:r>
    </w:p>
  </w:footnote>
  <w:footnote w:id="0" w:type="continuationSeparator">
    <w:p w:rsidRDefault="000857EB" w:rsidP="00DB4528" w:rsidR="000857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30A0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5B70FE">
      <w:rPr>
        <w:rFonts w:hAnsi="Times New Roman" w:ascii="Times New Roman"/>
        <w:lang w:val="hr-HR"/>
      </w:rPr>
      <w:t>2317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5B70FE">
      <w:rPr>
        <w:rFonts w:hAnsi="Times New Roman" w:ascii="Times New Roman"/>
        <w:lang w:val="hr-HR"/>
      </w:rPr>
      <w:t>2317</w:t>
    </w:r>
    <w:r w:rsidR="009A06DC">
      <w:rPr>
        <w:rFonts w:hAnsi="Times New Roman" w:ascii="Times New Roman"/>
        <w:lang w:val="hr-HR"/>
      </w:rPr>
      <w:t>/</w:t>
    </w:r>
    <w:r w:rsidR="00B22146" w:rsidRPr="00B22146">
      <w:rPr>
        <w:rFonts w:hAnsi="Times New Roman" w:ascii="Times New Roman"/>
        <w:lang w:val="hr-HR"/>
      </w:rPr>
      <w:t>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857EB"/>
    <w:rsid w:val="000B609B"/>
    <w:rsid w:val="000C47B3"/>
    <w:rsid w:val="001053AE"/>
    <w:rsid w:val="00112B50"/>
    <w:rsid w:val="0014272A"/>
    <w:rsid w:val="00150EB3"/>
    <w:rsid w:val="00182088"/>
    <w:rsid w:val="001D742C"/>
    <w:rsid w:val="00213183"/>
    <w:rsid w:val="002522F0"/>
    <w:rsid w:val="002F11FF"/>
    <w:rsid w:val="0032026D"/>
    <w:rsid w:val="00342330"/>
    <w:rsid w:val="00355D2B"/>
    <w:rsid w:val="003873CD"/>
    <w:rsid w:val="003B4D97"/>
    <w:rsid w:val="003E00C6"/>
    <w:rsid w:val="003F6FD0"/>
    <w:rsid w:val="0042162E"/>
    <w:rsid w:val="004268A5"/>
    <w:rsid w:val="004504B1"/>
    <w:rsid w:val="004509F8"/>
    <w:rsid w:val="00465C91"/>
    <w:rsid w:val="004E5A23"/>
    <w:rsid w:val="00524593"/>
    <w:rsid w:val="00532B71"/>
    <w:rsid w:val="00586826"/>
    <w:rsid w:val="005940E9"/>
    <w:rsid w:val="005B70FE"/>
    <w:rsid w:val="00605D9A"/>
    <w:rsid w:val="00630E2D"/>
    <w:rsid w:val="006356C5"/>
    <w:rsid w:val="00664F45"/>
    <w:rsid w:val="00691B86"/>
    <w:rsid w:val="006D3C8D"/>
    <w:rsid w:val="00704654"/>
    <w:rsid w:val="00730A0B"/>
    <w:rsid w:val="00736961"/>
    <w:rsid w:val="00786CBA"/>
    <w:rsid w:val="007A29F9"/>
    <w:rsid w:val="007D7578"/>
    <w:rsid w:val="0083297C"/>
    <w:rsid w:val="00840E3D"/>
    <w:rsid w:val="00880BF2"/>
    <w:rsid w:val="008968CC"/>
    <w:rsid w:val="008A09FC"/>
    <w:rsid w:val="00923CB0"/>
    <w:rsid w:val="00932D82"/>
    <w:rsid w:val="00937BAC"/>
    <w:rsid w:val="00940A76"/>
    <w:rsid w:val="00962832"/>
    <w:rsid w:val="00997BA9"/>
    <w:rsid w:val="009A06DC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526F"/>
    <w:rsid w:val="00B27187"/>
    <w:rsid w:val="00B27B39"/>
    <w:rsid w:val="00B94B63"/>
    <w:rsid w:val="00BB1298"/>
    <w:rsid w:val="00BB2590"/>
    <w:rsid w:val="00C8017F"/>
    <w:rsid w:val="00CA2B0F"/>
    <w:rsid w:val="00CB7981"/>
    <w:rsid w:val="00CC475E"/>
    <w:rsid w:val="00CC6D27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0A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A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A0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A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A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0A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A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A0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A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A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2317</izvorni_sadrzaj>
    <derivirana_varijabla naziv="DomainObject.Predmet.Broj_1">2317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St-2317/2015</izvorni_sadrzaj>
    <derivirana_varijabla naziv="DomainObject.Predmet.OznakaBroj_1">St-2317/2015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Y.W.GALIL ENGINEERING LTD - PODRUŽNICA ZAGREB zastupanog po punomoćniku Zlatko Jerkić</izvorni_sadrzaj>
    <derivirana_varijabla naziv="DomainObject.Predmet.ProtustrankaFormated_1">  Y.W.GALIL ENGINEERING LTD - PODRUŽNICA ZAGREB zastupanog po punomoćniku Zlatko Jerkić</derivirana_varijabla>
  </DomainObject.Predmet.ProtustrankaFormated>
  <DomainObject.Predmet.ProtustrankaFormatedOIB>
    <izvorni_sadrzaj>  Y.W.GALIL ENGINEERING LTD - PODRUŽNICA ZAGREB, OIB 29041955408 zastupanog po punomoćniku Zlatko Jerkić</izvorni_sadrzaj>
    <derivirana_varijabla naziv="DomainObject.Predmet.ProtustrankaFormatedOIB_1">  Y.W.GALIL ENGINEERING LTD - PODRUŽNICA ZAGREB, OIB 29041955408 zastupanog po punomoćniku Zlatko Jerkić</derivirana_varijabla>
  </DomainObject.Predmet.ProtustrankaFormatedOIB>
  <DomainObject.Predmet.ProtustrankaFormatedWithAdress>
    <izvorni_sadrzaj> Y.W.GALIL ENGINEERING LTD - PODRUŽNICA ZAGREB, Sarajevska 60, 10000 Zagreb zastupanog po punomoćniku Zlatko Jerkić</izvorni_sadrzaj>
    <derivirana_varijabla naziv="DomainObject.Predmet.ProtustrankaFormatedWithAdress_1"> Y.W.GALIL ENGINEERING LTD - PODRUŽNICA ZAGREB, Sarajevska 60, 10000 Zagreb zastupanog po punomoćniku Zlatko Jerkić</derivirana_varijabla>
  </DomainObject.Predmet.ProtustrankaFormatedWithAdress>
  <DomainObject.Predmet.ProtustrankaFormatedWithAdressOIB>
    <izvorni_sadrzaj> Y.W.GALIL ENGINEERING LTD - PODRUŽNICA ZAGREB, OIB 29041955408, Sarajevska 60, 10000 Zagreb zastupanog po punomoćniku Zlatko Jerkić</izvorni_sadrzaj>
    <derivirana_varijabla naziv="DomainObject.Predmet.ProtustrankaFormatedWithAdressOIB_1"> Y.W.GALIL ENGINEERING LTD - PODRUŽNICA ZAGREB, OIB 29041955408, Sarajevska 60, 10000 Zagreb zastupanog po punomoćniku Zlatko Jerkić</derivirana_varijabla>
  </DomainObject.Predmet.ProtustrankaFormatedWithAdressOIB>
  <DomainObject.Predmet.ProtustrankaWithAdress>
    <izvorni_sadrzaj>Y.W.GALIL ENGINEERING LTD - PODRUŽNICA ZAGREB Sarajevska 60, 10000 Zagreb</izvorni_sadrzaj>
    <derivirana_varijabla naziv="DomainObject.Predmet.ProtustrankaWithAdress_1">Y.W.GALIL ENGINEERING LTD - PODRUŽNICA ZAGREB Sarajevska 60, 10000 Zagreb</derivirana_varijabla>
  </DomainObject.Predmet.ProtustrankaWithAdress>
  <DomainObject.Predmet.ProtustrankaWithAdressOIB>
    <izvorni_sadrzaj>Y.W.GALIL ENGINEERING LTD - PODRUŽNICA ZAGREB, OIB 29041955408, Sarajevska 60, 10000 Zagreb</izvorni_sadrzaj>
    <derivirana_varijabla naziv="DomainObject.Predmet.ProtustrankaWithAdressOIB_1">Y.W.GALIL ENGINEERING LTD - PODRUŽNICA ZAGREB, OIB 29041955408, Sarajevska 60, 10000 Zagreb</derivirana_varijabla>
  </DomainObject.Predmet.ProtustrankaWithAdressOIB>
  <DomainObject.Predmet.ProtustrankaNazivFormated>
    <izvorni_sadrzaj>Y.W.GALIL ENGINEERING LTD - PODRUŽNICA ZAGREB</izvorni_sadrzaj>
    <derivirana_varijabla naziv="DomainObject.Predmet.ProtustrankaNazivFormated_1">Y.W.GALIL ENGINEERING LTD - PODRUŽNICA ZAGREB</derivirana_varijabla>
  </DomainObject.Predmet.ProtustrankaNazivFormated>
  <DomainObject.Predmet.ProtustrankaNazivFormatedOIB>
    <izvorni_sadrzaj>Y.W.GALIL ENGINEERING LTD - PODRUŽNICA ZAGREB, OIB 29041955408</izvorni_sadrzaj>
    <derivirana_varijabla naziv="DomainObject.Predmet.ProtustrankaNazivFormatedOIB_1">Y.W.GALIL ENGINEERING LTD - PODRUŽNICA ZAGREB, OIB 29041955408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Y.W.GALIL ENGINEERING LTD - PODRUŽNICA ZAGREB zastupanog po punomoćniku Zlatko Jerkić</item>
    </izvorni_sadrzaj>
    <derivirana_varijabla naziv="DomainObject.Predmet.ProtuStrankaListFormated_1">
      <item>Y.W.GALIL ENGINEERING LTD - PODRUŽNICA ZAGREB zastupanog po punomoćniku Zlatko Jerkić</item>
    </derivirana_varijabla>
  </DomainObject.Predmet.ProtuStrankaListFormated>
  <DomainObject.Predmet.ProtuStrankaListFormatedOIB>
    <izvorni_sadrzaj>
      <item>Y.W.GALIL ENGINEERING LTD - PODRUŽNICA ZAGREB, OIB 29041955408 zastupanog po punomoćniku Zlatko Jerkić</item>
    </izvorni_sadrzaj>
    <derivirana_varijabla naziv="DomainObject.Predmet.ProtuStrankaListFormatedOIB_1">
      <item>Y.W.GALIL ENGINEERING LTD - PODRUŽNICA ZAGREB, OIB 29041955408 zastupanog po punomoćniku Zlatko Jerkić</item>
    </derivirana_varijabla>
  </DomainObject.Predmet.ProtuStrankaListFormatedOIB>
  <DomainObject.Predmet.ProtuStrankaListFormatedWithAdress>
    <izvorni_sadrzaj>
      <item>Y.W.GALIL ENGINEERING LTD - PODRUŽNICA ZAGREB, Sarajevska 60, 10000 Zagreb zastupanog po punomoćniku Zlatko Jerkić</item>
    </izvorni_sadrzaj>
    <derivirana_varijabla naziv="DomainObject.Predmet.ProtuStrankaListFormatedWithAdress_1">
      <item>Y.W.GALIL ENGINEERING LTD - PODRUŽNICA ZAGREB, Sarajevska 60, 10000 Zagreb zastupanog po punomoćniku Zlatko Jerkić</item>
    </derivirana_varijabla>
  </DomainObject.Predmet.ProtuStrankaListFormatedWithAdress>
  <DomainObject.Predmet.ProtuStrankaListFormatedWithAdressOIB>
    <izvorni_sadrzaj>
      <item>Y.W.GALIL ENGINEERING LTD - PODRUŽNICA ZAGREB, OIB 29041955408, Sarajevska 60, 10000 Zagreb zastupanog po punomoćniku Zlatko Jerkić</item>
    </izvorni_sadrzaj>
    <derivirana_varijabla naziv="DomainObject.Predmet.ProtuStrankaListFormatedWithAdressOIB_1">
      <item>Y.W.GALIL ENGINEERING LTD - PODRUŽNICA ZAGREB, OIB 29041955408, Sarajevska 60, 10000 Zagreb zastupanog po punomoćniku Zlatko Jerkić</item>
    </derivirana_varijabla>
  </DomainObject.Predmet.ProtuStrankaListFormatedWithAdressOIB>
  <DomainObject.Predmet.ProtuStrankaListNazivFormated>
    <izvorni_sadrzaj>
      <item>Y.W.GALIL ENGINEERING LTD - PODRUŽNICA ZAGREB</item>
    </izvorni_sadrzaj>
    <derivirana_varijabla naziv="DomainObject.Predmet.ProtuStrankaListNazivFormated_1">
      <item>Y.W.GALIL ENGINEERING LTD - PODRUŽNICA ZAGREB</item>
    </derivirana_varijabla>
  </DomainObject.Predmet.ProtuStrankaListNazivFormated>
  <DomainObject.Predmet.ProtuStrankaListNazivFormatedOIB>
    <izvorni_sadrzaj>
      <item>Y.W.GALIL ENGINEERING LTD - PODRUŽNICA ZAGREB, OIB 29041955408</item>
    </izvorni_sadrzaj>
    <derivirana_varijabla naziv="DomainObject.Predmet.ProtuStrankaListNazivFormatedOIB_1">
      <item>Y.W.GALIL ENGINEERING LTD - PODRUŽNICA ZAGREB, OIB 29041955408</item>
    </derivirana_varijabla>
  </DomainObject.Predmet.ProtuStrankaListNazivFormatedOIB>
  <DomainObject.Predmet.OstaliListFormated>
    <izvorni_sadrzaj>
      <item>HRVATSKI ZAVOD ZA MIROVINSKO OSIGURANJE</item>
      <item>Zlatko Jerkić punomoćnik sudionika u postupku Y.W.GALIL ENGINEERING LTD - PODRUŽNICA ZAGREB</item>
    </izvorni_sadrzaj>
    <derivirana_varijabla naziv="DomainObject.Predmet.OstaliListFormated_1">
      <item>HRVATSKI ZAVOD ZA MIROVINSKO OSIGURANJE</item>
      <item>Zlatko Jerkić punomoćnik sudionika u postupku Y.W.GALIL ENGINEERING LTD - PODRUŽNICA ZAGREB</item>
    </derivirana_varijabla>
  </DomainObject.Predmet.OstaliListFormated>
  <DomainObject.Predmet.OstaliListFormatedOIB>
    <izvorni_sadrzaj>
      <item>HRVATSKI ZAVOD ZA MIROVINSKO OSIGURANJE, OIB 84397956623</item>
      <item>Zlatko Jerkić, OIB 59587631339 punomoćnik sudionika u postupku Y.W.GALIL ENGINEERING LTD - PODRUŽNICA ZAGREB</item>
    </izvorni_sadrzaj>
    <derivirana_varijabla naziv="DomainObject.Predmet.OstaliListFormatedOIB_1">
      <item>HRVATSKI ZAVOD ZA MIROVINSKO OSIGURANJE, OIB 84397956623</item>
      <item>Zlatko Jerkić, OIB 59587631339 punomoćnik sudionika u postupku Y.W.GALIL ENGINEERING LTD - PODRUŽNICA ZAGREB</item>
    </derivirana_varijabla>
  </DomainObject.Predmet.OstaliListFormatedOIB>
  <DomainObject.Predmet.OstaliListFormatedWithAdress>
    <izvorni_sadrzaj>
      <item>HRVATSKI ZAVOD ZA MIROVINSKO OSIGURANJE, A. Mihanovića 3, 10000 Zagreb</item>
      <item>Zlatko Jerkić, Travanjska 20, 10000 Zagreb punomoćnik sudionika u postupku Y.W.GALIL ENGINEERING LTD - PODRUŽNICA ZAGREB</item>
    </izvorni_sadrzaj>
    <derivirana_varijabla naziv="DomainObject.Predmet.OstaliListFormatedWithAdress_1">
      <item>HRVATSKI ZAVOD ZA MIROVINSKO OSIGURANJE, A. Mihanovića 3, 10000 Zagreb</item>
      <item>Zlatko Jerkić, Travanjska 20, 10000 Zagreb punomoćnik sudionika u postupku Y.W.GALIL ENGINEERING LTD - PODRUŽNICA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Zlatko Jerkić, OIB 59587631339, Travanjska 20, 10000 Zagreb punomoćnik sudionika u postupku Y.W.GALIL ENGINEERING LTD - PODRUŽNICA ZAGREB</item>
    </izvorni_sadrzaj>
    <derivirana_varijabla naziv="DomainObject.Predmet.OstaliListFormatedWithAdressOIB_1">
      <item>HRVATSKI ZAVOD ZA MIROVINSKO OSIGURANJE, OIB 84397956623, A. Mihanovića 3, 10000 Zagreb</item>
      <item>Zlatko Jerkić, OIB 59587631339, Travanjska 20, 10000 Zagreb punomoćnik sudionika u postupku Y.W.GALIL ENGINEERING LTD - PODRUŽNICA ZAGREB</item>
    </derivirana_varijabla>
  </DomainObject.Predmet.OstaliListFormatedWithAdressOIB>
  <DomainObject.Predmet.OstaliListNazivFormated>
    <izvorni_sadrzaj>
      <item>HRVATSKI ZAVOD ZA MIROVINSKO OSIGURANJE</item>
      <item>Zlatko Jerkić</item>
    </izvorni_sadrzaj>
    <derivirana_varijabla naziv="DomainObject.Predmet.OstaliListNazivFormated_1">
      <item>HRVATSKI ZAVOD ZA MIROVINSKO OSIGURANJE</item>
      <item>Zlatko Jerkić</item>
    </derivirana_varijabla>
  </DomainObject.Predmet.OstaliListNazivFormated>
  <DomainObject.Predmet.OstaliListNazivFormatedOIB>
    <izvorni_sadrzaj>
      <item>HRVATSKI ZAVOD ZA MIROVINSKO OSIGURANJE, OIB 84397956623</item>
      <item>Zlatko Jerkić, OIB 59587631339</item>
    </izvorni_sadrzaj>
    <derivirana_varijabla naziv="DomainObject.Predmet.OstaliListNazivFormatedOIB_1">
      <item>HRVATSKI ZAVOD ZA MIROVINSKO OSIGURANJE, OIB 84397956623</item>
      <item>Zlatko Jerkić, OIB 59587631339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Y.W.GALIL ENGINEERING LTD - PODRUŽNICA ZAGREB</izvorni_sadrzaj>
    <derivirana_varijabla naziv="DomainObject.Predmet.ProtustrankaIDrugi_1">Y.W.GALIL ENGINEERING LTD - PODRUŽNICA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Y.W.GALIL ENGINEERING LTD - PODRUŽNICA ZAGREB, OIB 29041955408, Sarajevska 60, 10000 Zagreb</izvorni_sadrzaj>
    <derivirana_varijabla naziv="DomainObject.Predmet.ProtustrankaIDrugiAdressOIB_1">Y.W.GALIL ENGINEERING LTD - PODRUŽNICA ZAGREB, OIB 29041955408, Sarajevska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Y.W.GALIL ENGINEERING LTD - PODRUŽNICA ZAGREB</item>
      <item>HRVATSKI ZAVOD ZA MIROVINSKO OSIGURANJE</item>
      <item>Zlatko Jerkić</item>
    </izvorni_sadrzaj>
    <derivirana_varijabla naziv="DomainObject.Predmet.SudioniciListNaziv_1">
      <item>FINA Regionalni centar Zagreb</item>
      <item>Y.W.GALIL ENGINEERING LTD - PODRUŽNICA ZAGREB</item>
      <item>HRVATSKI ZAVOD ZA MIROVINSKO OSIGURANJE</item>
      <item>Zlatko Jerkić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Y.W.GALIL ENGINEERING LTD - PODRUŽNICA ZAGREB, OIB 29041955408, Sarajevska 60,10000 Zagreb</item>
      <item>HRVATSKI ZAVOD ZA MIROVINSKO OSIGURANJE, OIB 84397956623, A. Mihanovića 3,10000 Zagreb</item>
      <item>Zlatko Jerkić, OIB 59587631339, Travanjska 20,10000 Zagreb</item>
    </izvorni_sadrzaj>
    <derivirana_varijabla naziv="DomainObject.Predmet.SudioniciListAdressOIB_1">
      <item>FINA Regionalni centar Zagreb, OIB 85821130368, Trg svibanjskih žrtava 1995. 1,10000 Zagreb</item>
      <item>Y.W.GALIL ENGINEERING LTD - PODRUŽNICA ZAGREB, OIB 29041955408, Sarajevska 60,10000 Zagreb</item>
      <item>HRVATSKI ZAVOD ZA MIROVINSKO OSIGURANJE, OIB 84397956623, A. Mihanovića 3,10000 Zagreb</item>
      <item>Zlatko Jerkić, OIB 59587631339, Travanjska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29041955408</item>
      <item>, OIB 84397956623</item>
      <item>, OIB 59587631339</item>
    </izvorni_sadrzaj>
    <derivirana_varijabla naziv="DomainObject.Predmet.SudioniciListNazivOIB_1">
      <item>, OIB 85821130368</item>
      <item>, OIB 29041955408</item>
      <item>, OIB 84397956623</item>
      <item>, OIB 59587631339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458</properties:Words>
  <properties:Characters>2444</properties:Characters>
  <properties:Lines>84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2016-07-07T08:48:00Z</dcterms:created>
  <dc:creator>Sudsko vijeæe</dc:creator>
  <cp:lastModifiedBy>Višnja Svečak</cp:lastModifiedBy>
  <cp:lastPrinted>2016-07-07T08:49:00Z</cp:lastPrinted>
  <dcterms:modified xmlns:xsi="http://www.w3.org/2001/XMLSchema-instance" xsi:type="dcterms:W3CDTF">2016-07-07T08:49:00Z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