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951D3E" w:rsidRPr="004A0343">
        <w:tc>
          <w:tcPr>
            <w:tcW w:type="dxa" w:w="3060"/>
          </w:tcPr>
          <w:p w:rsidRDefault="00951D3E" w:rsidP="0020492D" w:rsidR="00951D3E"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951D3E" w:rsidP="0020492D" w:rsidR="00951D3E"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951D3E" w:rsidP="0020492D" w:rsidR="00951D3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951D3E" w:rsidP="0020492D" w:rsidR="00951D3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c32b6f" w14:paraId="2c32b6f" w:rsidRDefault="00951D3E" w:rsidP="00951D3E" w:rsidR="00951D3E"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951D3E" w:rsidP="00951D3E" w:rsidR="00951D3E"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372B2C">
        <w:rPr>
          <w:rFonts w:cs="Times New Roman" w:eastAsia="Times New Roman"/>
          <w:szCs w:val="20"/>
          <w:lang w:eastAsia="hr-HR"/>
        </w:rPr>
        <w:t>t-1927</w:t>
      </w:r>
      <w:r w:rsidRPr="004A0343">
        <w:rPr>
          <w:rFonts w:cs="Times New Roman" w:eastAsia="Times New Roman"/>
          <w:szCs w:val="20"/>
          <w:lang w:eastAsia="hr-HR"/>
        </w:rPr>
        <w:t>/15</w:t>
      </w:r>
    </w:p>
    <w:p w:rsidRDefault="00951D3E" w:rsidP="00951D3E" w:rsidR="00951D3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951D3E" w:rsidP="00951D3E" w:rsidR="00951D3E"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72B2C">
        <w:rPr>
          <w:rFonts w:cs="Times New Roman" w:eastAsia="Times New Roman"/>
          <w:szCs w:val="24"/>
          <w:lang w:eastAsia="hr-HR"/>
        </w:rPr>
        <w:t>FOX TREND</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372B2C">
        <w:rPr>
          <w:rFonts w:cs="Times New Roman" w:eastAsia="Times New Roman"/>
          <w:szCs w:val="24"/>
          <w:lang w:eastAsia="hr-HR"/>
        </w:rPr>
        <w:t>Zagreb</w:t>
      </w:r>
      <w:r w:rsidRPr="004A0343">
        <w:rPr>
          <w:rFonts w:cs="Times New Roman" w:eastAsia="Times New Roman"/>
          <w:szCs w:val="24"/>
          <w:lang w:eastAsia="hr-HR"/>
        </w:rPr>
        <w:t xml:space="preserve">, </w:t>
      </w:r>
      <w:r w:rsidR="00372B2C">
        <w:rPr>
          <w:rFonts w:cs="Times New Roman" w:eastAsia="Times New Roman"/>
          <w:szCs w:val="24"/>
          <w:lang w:eastAsia="hr-HR"/>
        </w:rPr>
        <w:t>Tomislavova 11</w:t>
      </w:r>
      <w:r w:rsidRPr="004A0343">
        <w:rPr>
          <w:rFonts w:cs="Times New Roman" w:eastAsia="Times New Roman"/>
          <w:szCs w:val="24"/>
          <w:lang w:eastAsia="hr-HR"/>
        </w:rPr>
        <w:t xml:space="preserve">, (OIB </w:t>
      </w:r>
      <w:r w:rsidR="00372B2C">
        <w:rPr>
          <w:rFonts w:cs="Times New Roman" w:eastAsia="Times New Roman"/>
          <w:szCs w:val="24"/>
          <w:lang w:eastAsia="hr-HR"/>
        </w:rPr>
        <w:t>87112302120</w:t>
      </w:r>
      <w:r w:rsidRPr="004A0343">
        <w:rPr>
          <w:rFonts w:cs="Times New Roman" w:eastAsia="Times New Roman"/>
          <w:szCs w:val="24"/>
          <w:lang w:eastAsia="hr-HR"/>
        </w:rPr>
        <w:t>), dana 2</w:t>
      </w:r>
      <w:r w:rsidR="003E5D90">
        <w:rPr>
          <w:rFonts w:cs="Times New Roman" w:eastAsia="Times New Roman"/>
          <w:szCs w:val="24"/>
          <w:lang w:eastAsia="hr-HR"/>
        </w:rPr>
        <w:t>5. siječnja 2016.</w:t>
      </w:r>
    </w:p>
    <w:p w:rsidRDefault="00951D3E" w:rsidP="00951D3E" w:rsidR="00951D3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951D3E" w:rsidP="00951D3E" w:rsidR="00951D3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951D3E" w:rsidP="00951D3E" w:rsidR="00951D3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951D3E" w:rsidP="00951D3E" w:rsidR="00951D3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951D3E" w:rsidP="00951D3E" w:rsidR="00951D3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951D3E" w:rsidP="00951D3E" w:rsidR="00951D3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951D3E" w:rsidP="00951D3E" w:rsidR="00951D3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951D3E" w:rsidP="00951D3E" w:rsidR="00951D3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951D3E" w:rsidP="00951D3E" w:rsidR="00951D3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51D3E" w:rsidP="00951D3E" w:rsidR="00951D3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951D3E" w:rsidP="00951D3E" w:rsidR="00951D3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3E5D90">
        <w:rPr>
          <w:rFonts w:cs="Times New Roman" w:eastAsia="Times New Roman"/>
          <w:szCs w:val="24"/>
          <w:lang w:eastAsia="hr-HR"/>
        </w:rPr>
        <w:t>5. siječnja 2016.</w:t>
      </w:r>
    </w:p>
    <w:p w:rsidRDefault="00951D3E" w:rsidP="00951D3E" w:rsidR="00951D3E"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951D3E" w:rsidP="00951D3E" w:rsidR="00951D3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3E5D90">
        <w:rPr>
          <w:rFonts w:cs="Times New Roman" w:eastAsia="Times New Roman"/>
          <w:szCs w:val="24"/>
          <w:lang w:eastAsia="hr-HR"/>
        </w:rPr>
        <w:t xml:space="preserve"> ogl. ploču</w:t>
      </w:r>
    </w:p>
    <w:p w:rsidRDefault="00951D3E" w:rsidP="00951D3E" w:rsidR="00951D3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951D3E" w:rsidP="00951D3E" w:rsidR="00951D3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951D3E" w:rsidP="00951D3E" w:rsidR="00951D3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951D3E" w:rsidP="00951D3E" w:rsidR="00951D3E" w:rsidRPr="004A0343"/>
    <w:p w:rsidRDefault="00951D3E" w:rsidP="00951D3E" w:rsidR="00951D3E"/>
    <w:p w:rsidRDefault="00951D3E" w:rsidP="00951D3E" w:rsidR="00951D3E"/>
    <w:p w:rsidRDefault="00951D3E" w:rsidP="00951D3E" w:rsidR="00951D3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951D3E" w:rsidP="00951D3E" w:rsidR="00951D3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951D3E" w:rsidP="00951D3E" w:rsidR="00951D3E" w:rsidRPr="004A0343"/>
    <w:p w:rsidRDefault="00951D3E" w:rsidP="00951D3E" w:rsidR="00951D3E"/>
    <w:p w:rsidRDefault="00951D3E" w:rsidP="00951D3E" w:rsidR="00951D3E"/>
    <w:p w:rsidRDefault="00951D3E" w:rsidP="00951D3E" w:rsidR="00951D3E"/>
    <w:p w:rsidRDefault="00951D3E" w:rsidP="00951D3E" w:rsidR="00951D3E"/>
    <w:p w:rsidRDefault="00951D3E" w:rsidP="00951D3E" w:rsidR="00951D3E"/>
    <w:p w:rsidRDefault="00951D3E" w:rsidP="00951D3E" w:rsidR="00951D3E"/>
    <w:p w:rsidRDefault="00951D3E" w:rsidP="00951D3E" w:rsidR="00951D3E"/>
    <w:p w:rsidRDefault="00951D3E" w:rsidP="00951D3E" w:rsidR="00951D3E"/>
    <w:p w:rsidRDefault="00951D3E" w:rsidP="00951D3E" w:rsidR="00951D3E"/>
    <w:p w:rsidRDefault="00951D3E" w:rsidP="00951D3E" w:rsidR="00951D3E"/>
    <w:p w:rsidRDefault="00951D3E" w:rsidP="00951D3E" w:rsidR="00951D3E"/>
    <w:p w:rsidRDefault="00951D3E" w:rsidP="00951D3E" w:rsidR="00951D3E"/>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5D90" w:rsidR="00130D70">
      <w:pPr>
        <w:spacing w:lineRule="auto" w:line="240" w:after="0"/>
      </w:pPr>
      <w:r>
        <w:separator/>
      </w:r>
    </w:p>
  </w:endnote>
  <w:endnote w:id="0" w:type="continuationSeparator">
    <w:p w:rsidRDefault="003E5D90" w:rsidR="00130D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5D90" w:rsidR="00130D70">
      <w:pPr>
        <w:spacing w:lineRule="auto" w:line="240" w:after="0"/>
      </w:pPr>
      <w:r>
        <w:separator/>
      </w:r>
    </w:p>
  </w:footnote>
  <w:footnote w:id="0" w:type="continuationSeparator">
    <w:p w:rsidRDefault="003E5D90" w:rsidR="00130D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2B2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91C7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2B2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1C76">
      <w:rPr>
        <w:rStyle w:val="Brojstranice"/>
        <w:noProof/>
      </w:rPr>
      <w:t>2</w:t>
    </w:r>
    <w:r>
      <w:rPr>
        <w:rStyle w:val="Brojstranice"/>
      </w:rPr>
      <w:fldChar w:fldCharType="end"/>
    </w:r>
  </w:p>
  <w:p w:rsidRDefault="00491C76"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1D3E"/>
    <w:rsid w:val="00007925"/>
    <w:rsid w:val="0001401A"/>
    <w:rsid w:val="00020062"/>
    <w:rsid w:val="00026A18"/>
    <w:rsid w:val="00044F06"/>
    <w:rsid w:val="00047E7E"/>
    <w:rsid w:val="00076C11"/>
    <w:rsid w:val="000A17B6"/>
    <w:rsid w:val="000C2152"/>
    <w:rsid w:val="000E2598"/>
    <w:rsid w:val="00116096"/>
    <w:rsid w:val="00130D70"/>
    <w:rsid w:val="001352E1"/>
    <w:rsid w:val="00186AB3"/>
    <w:rsid w:val="001A6380"/>
    <w:rsid w:val="001A7655"/>
    <w:rsid w:val="001D2C0F"/>
    <w:rsid w:val="002132E4"/>
    <w:rsid w:val="00216148"/>
    <w:rsid w:val="0022272F"/>
    <w:rsid w:val="00243D4A"/>
    <w:rsid w:val="00286150"/>
    <w:rsid w:val="002A024A"/>
    <w:rsid w:val="002B76C7"/>
    <w:rsid w:val="002E3CEE"/>
    <w:rsid w:val="00372B2C"/>
    <w:rsid w:val="00390F67"/>
    <w:rsid w:val="003D2C05"/>
    <w:rsid w:val="003D6852"/>
    <w:rsid w:val="003E5D90"/>
    <w:rsid w:val="004009D4"/>
    <w:rsid w:val="00430CCF"/>
    <w:rsid w:val="0046283C"/>
    <w:rsid w:val="00485E43"/>
    <w:rsid w:val="00491C76"/>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51D3E"/>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1D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951D3E"/>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951D3E"/>
  </w:style>
  <w:style w:styleId="Brojstranice" w:type="character">
    <w:name w:val="page number"/>
    <w:basedOn w:val="Zadanifontodlomka"/>
    <w:rsid w:val="00951D3E"/>
  </w:style>
  <w:style w:styleId="Tekstbalonia" w:type="paragraph">
    <w:name w:val="Balloon Text"/>
    <w:basedOn w:val="Normal"/>
    <w:link w:val="TekstbaloniaChar"/>
    <w:uiPriority w:val="99"/>
    <w:semiHidden/>
    <w:unhideWhenUsed/>
    <w:rsid w:val="00951D3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1D3E"/>
    <w:rPr>
      <w:rFonts w:cs="Tahoma" w:hAnsi="Tahoma" w:ascii="Tahoma"/>
      <w:sz w:val="16"/>
      <w:szCs w:val="16"/>
    </w:rPr>
  </w:style>
  <w:style w:styleId="Tekstrezerviranogmjesta" w:type="character">
    <w:name w:val="Placeholder Text"/>
    <w:basedOn w:val="Zadanifontodlomka"/>
    <w:uiPriority w:val="99"/>
    <w:semiHidden/>
    <w:rsid w:val="00491C76"/>
    <w:rPr>
      <w:color w:val="808080"/>
      <w:bdr w:space="0" w:sz="0" w:color="auto" w:val="none"/>
      <w:shd w:fill="auto" w:color="auto" w:val="clear"/>
    </w:rPr>
  </w:style>
  <w:style w:customStyle="true" w:styleId="eSPISCCParagraphDefaultFont" w:type="character">
    <w:name w:val="eSPIS_CC_Paragraph Default Font"/>
    <w:basedOn w:val="Zadanifontodlomka"/>
    <w:rsid w:val="00491C7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1C7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1C7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1C7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1D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951D3E"/>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951D3E"/>
  </w:style>
  <w:style w:styleId="Brojstranice" w:type="character">
    <w:name w:val="page number"/>
    <w:basedOn w:val="Zadanifontodlomka"/>
    <w:rsid w:val="00951D3E"/>
  </w:style>
  <w:style w:styleId="Tekstbalonia" w:type="paragraph">
    <w:name w:val="Balloon Text"/>
    <w:basedOn w:val="Normal"/>
    <w:link w:val="TekstbaloniaChar"/>
    <w:uiPriority w:val="99"/>
    <w:semiHidden/>
    <w:unhideWhenUsed/>
    <w:rsid w:val="00951D3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51D3E"/>
    <w:rPr>
      <w:rFonts w:ascii="Tahoma" w:cs="Tahoma" w:hAnsi="Tahoma"/>
      <w:sz w:val="16"/>
      <w:szCs w:val="16"/>
    </w:rPr>
  </w:style>
  <w:style w:styleId="Tekstrezerviranogmjesta" w:type="character">
    <w:name w:val="Placeholder Text"/>
    <w:basedOn w:val="Zadanifontodlomka"/>
    <w:uiPriority w:val="99"/>
    <w:semiHidden/>
    <w:rsid w:val="00491C76"/>
    <w:rPr>
      <w:color w:val="808080"/>
      <w:bdr w:color="auto" w:space="0" w:sz="0" w:val="none"/>
      <w:shd w:color="auto" w:fill="auto" w:val="clear"/>
    </w:rPr>
  </w:style>
  <w:style w:customStyle="1" w:styleId="eSPISCCParagraphDefaultFont" w:type="character">
    <w:name w:val="eSPIS_CC_Paragraph Default Font"/>
    <w:basedOn w:val="Zadanifontodlomka"/>
    <w:rsid w:val="00491C7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1C7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1C7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1C7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1927</izvorni_sadrzaj>
    <derivirana_varijabla naziv="DomainObject.Predmet.Broj_1">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St-1927/2015</izvorni_sadrzaj>
    <derivirana_varijabla naziv="DomainObject.Predmet.OznakaBroj_1">St-1927/2015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FOX TREND d.o.o.</izvorni_sadrzaj>
    <derivirana_varijabla naziv="DomainObject.Predmet.ProtustrankaFormated_1">  FOX TREND d.o.o.</derivirana_varijabla>
  </DomainObject.Predmet.ProtustrankaFormated>
  <DomainObject.Predmet.ProtustrankaFormatedOIB>
    <izvorni_sadrzaj>  FOX TREND d.o.o., OIB 87112302120</izvorni_sadrzaj>
    <derivirana_varijabla naziv="DomainObject.Predmet.ProtustrankaFormatedOIB_1">  FOX TREND d.o.o., OIB 87112302120</derivirana_varijabla>
  </DomainObject.Predmet.ProtustrankaFormatedOIB>
  <DomainObject.Predmet.ProtustrankaFormatedWithAdress>
    <izvorni_sadrzaj> FOX TREND d.o.o., Tomislavova 11, 10000 Zagreb</izvorni_sadrzaj>
    <derivirana_varijabla naziv="DomainObject.Predmet.ProtustrankaFormatedWithAdress_1"> FOX TREND d.o.o., Tomislavova 11, 10000 Zagreb</derivirana_varijabla>
  </DomainObject.Predmet.ProtustrankaFormatedWithAdress>
  <DomainObject.Predmet.ProtustrankaFormatedWithAdressOIB>
    <izvorni_sadrzaj> FOX TREND d.o.o., OIB 87112302120, Tomislavova 11, 10000 Zagreb</izvorni_sadrzaj>
    <derivirana_varijabla naziv="DomainObject.Predmet.ProtustrankaFormatedWithAdressOIB_1"> FOX TREND d.o.o., OIB 87112302120, Tomislavova 11, 10000 Zagreb</derivirana_varijabla>
  </DomainObject.Predmet.ProtustrankaFormatedWithAdressOIB>
  <DomainObject.Predmet.ProtustrankaWithAdress>
    <izvorni_sadrzaj>FOX TREND d.o.o. Tomislavova 11, 10000 Zagreb</izvorni_sadrzaj>
    <derivirana_varijabla naziv="DomainObject.Predmet.ProtustrankaWithAdress_1">FOX TREND d.o.o. Tomislavova 11, 10000 Zagreb</derivirana_varijabla>
  </DomainObject.Predmet.ProtustrankaWithAdress>
  <DomainObject.Predmet.ProtustrankaWithAdressOIB>
    <izvorni_sadrzaj>FOX TREND d.o.o., OIB 87112302120, Tomislavova 11, 10000 Zagreb</izvorni_sadrzaj>
    <derivirana_varijabla naziv="DomainObject.Predmet.ProtustrankaWithAdressOIB_1">FOX TREND d.o.o., OIB 87112302120, Tomislavova 11, 10000 Zagreb</derivirana_varijabla>
  </DomainObject.Predmet.ProtustrankaWithAdressOIB>
  <DomainObject.Predmet.ProtustrankaNazivFormated>
    <izvorni_sadrzaj>FOX TREND d.o.o.</izvorni_sadrzaj>
    <derivirana_varijabla naziv="DomainObject.Predmet.ProtustrankaNazivFormated_1">FOX TREND d.o.o.</derivirana_varijabla>
  </DomainObject.Predmet.ProtustrankaNazivFormated>
  <DomainObject.Predmet.ProtustrankaNazivFormatedOIB>
    <izvorni_sadrzaj>FOX TREND d.o.o., OIB 87112302120</izvorni_sadrzaj>
    <derivirana_varijabla naziv="DomainObject.Predmet.ProtustrankaNazivFormatedOIB_1">FOX TREND d.o.o., OIB 87112302120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FOX TREND d.o.o.</item>
    </izvorni_sadrzaj>
    <derivirana_varijabla naziv="DomainObject.Predmet.ProtuStrankaListFormated_1">
      <item>FOX TREND d.o.o.</item>
    </derivirana_varijabla>
  </DomainObject.Predmet.ProtuStrankaListFormated>
  <DomainObject.Predmet.ProtuStrankaListFormatedOIB>
    <izvorni_sadrzaj>
      <item>FOX TREND d.o.o., OIB 87112302120</item>
    </izvorni_sadrzaj>
    <derivirana_varijabla naziv="DomainObject.Predmet.ProtuStrankaListFormatedOIB_1">
      <item>FOX TREND d.o.o., OIB 87112302120</item>
    </derivirana_varijabla>
  </DomainObject.Predmet.ProtuStrankaListFormatedOIB>
  <DomainObject.Predmet.ProtuStrankaListFormatedWithAdress>
    <izvorni_sadrzaj>
      <item>FOX TREND d.o.o., Tomislavova 11, 10000 Zagreb</item>
    </izvorni_sadrzaj>
    <derivirana_varijabla naziv="DomainObject.Predmet.ProtuStrankaListFormatedWithAdress_1">
      <item>FOX TREND d.o.o., Tomislavova 11, 10000 Zagreb</item>
    </derivirana_varijabla>
  </DomainObject.Predmet.ProtuStrankaListFormatedWithAdress>
  <DomainObject.Predmet.ProtuStrankaListFormatedWithAdressOIB>
    <izvorni_sadrzaj>
      <item>FOX TREND d.o.o., OIB 87112302120, Tomislavova 11, 10000 Zagreb</item>
    </izvorni_sadrzaj>
    <derivirana_varijabla naziv="DomainObject.Predmet.ProtuStrankaListFormatedWithAdressOIB_1">
      <item>FOX TREND d.o.o., OIB 87112302120, Tomislavova 11, 10000 Zagreb</item>
    </derivirana_varijabla>
  </DomainObject.Predmet.ProtuStrankaListFormatedWithAdressOIB>
  <DomainObject.Predmet.ProtuStrankaListNazivFormated>
    <izvorni_sadrzaj>
      <item>FOX TREND d.o.o.</item>
    </izvorni_sadrzaj>
    <derivirana_varijabla naziv="DomainObject.Predmet.ProtuStrankaListNazivFormated_1">
      <item>FOX TREND d.o.o.</item>
    </derivirana_varijabla>
  </DomainObject.Predmet.ProtuStrankaListNazivFormated>
  <DomainObject.Predmet.ProtuStrankaListNazivFormatedOIB>
    <izvorni_sadrzaj>
      <item>FOX TREND d.o.o., OIB 87112302120</item>
    </izvorni_sadrzaj>
    <derivirana_varijabla naziv="DomainObject.Predmet.ProtuStrankaListNazivFormatedOIB_1">
      <item>FOX TREND d.o.o., OIB 87112302120</item>
    </derivirana_varijabla>
  </DomainObject.Predmet.ProtuStrankaListNazivFormatedOIB>
  <DomainObject.Predmet.OstaliListFormated>
    <izvorni_sadrzaj>
      <item>Yair Gelfer</item>
      <item>Avishai Berkovitz</item>
    </izvorni_sadrzaj>
    <derivirana_varijabla naziv="DomainObject.Predmet.OstaliListFormated_1">
      <item>Yair Gelfer</item>
      <item>Avishai Berkovitz</item>
    </derivirana_varijabla>
  </DomainObject.Predmet.OstaliListFormated>
  <DomainObject.Predmet.OstaliListFormatedOIB>
    <izvorni_sadrzaj>
      <item>Yair Gelfer</item>
      <item>Avishai Berkovitz</item>
    </izvorni_sadrzaj>
    <derivirana_varijabla naziv="DomainObject.Predmet.OstaliListFormatedOIB_1">
      <item>Yair Gelfer</item>
      <item>Avishai Berkovitz</item>
    </derivirana_varijabla>
  </DomainObject.Predmet.OstaliListFormatedOIB>
  <DomainObject.Predmet.OstaliListFormatedWithAdress>
    <izvorni_sadrzaj>
      <item>Yair Gelfer, 367 Pashosh st., Maccabim</item>
      <item>Avishai Berkovitz, Banat 5, 1004 Sofia</item>
    </izvorni_sadrzaj>
    <derivirana_varijabla naziv="DomainObject.Predmet.OstaliListFormatedWithAdress_1">
      <item>Yair Gelfer, 367 Pashosh st., Maccabim</item>
      <item>Avishai Berkovitz, Banat 5, 1004 Sofia</item>
    </derivirana_varijabla>
  </DomainObject.Predmet.OstaliListFormatedWithAdress>
  <DomainObject.Predmet.OstaliListFormatedWithAdressOIB>
    <izvorni_sadrzaj>
      <item>Yair Gelfer, 367 Pashosh st., Maccabim</item>
      <item>Avishai Berkovitz, Banat 5, 1004 Sofia</item>
    </izvorni_sadrzaj>
    <derivirana_varijabla naziv="DomainObject.Predmet.OstaliListFormatedWithAdressOIB_1">
      <item>Yair Gelfer, 367 Pashosh st., Maccabim</item>
      <item>Avishai Berkovitz, Banat 5, 1004 Sofia</item>
    </derivirana_varijabla>
  </DomainObject.Predmet.OstaliListFormatedWithAdressOIB>
  <DomainObject.Predmet.OstaliListNazivFormated>
    <izvorni_sadrzaj>
      <item>Yair Gelfer</item>
      <item>Avishai Berkovitz</item>
    </izvorni_sadrzaj>
    <derivirana_varijabla naziv="DomainObject.Predmet.OstaliListNazivFormated_1">
      <item>Yair Gelfer</item>
      <item>Avishai Berkovitz</item>
    </derivirana_varijabla>
  </DomainObject.Predmet.OstaliListNazivFormated>
  <DomainObject.Predmet.OstaliListNazivFormatedOIB>
    <izvorni_sadrzaj>
      <item>Yair Gelfer</item>
      <item>Avishai Berkovitz</item>
    </izvorni_sadrzaj>
    <derivirana_varijabla naziv="DomainObject.Predmet.OstaliListNazivFormatedOIB_1">
      <item>Yair Gelfer</item>
      <item>Avishai Berkovitz</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FOX TREND d.o.o.</izvorni_sadrzaj>
    <derivirana_varijabla naziv="DomainObject.Predmet.ProtustrankaIDrugi_1">FOX TREND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FOX TREND d.o.o., OIB 87112302120, Tomislavova 11, 10000 Zagreb</izvorni_sadrzaj>
    <derivirana_varijabla naziv="DomainObject.Predmet.ProtustrankaIDrugiAdressOIB_1">FOX TREND d.o.o., OIB 87112302120, Tomislavova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FOX TREND d.o.o.</item>
      <item>FINA Regionalni centar Zagreb</item>
      <item>Yair Gelfer</item>
      <item>Avishai Berkovitz</item>
    </izvorni_sadrzaj>
    <derivirana_varijabla naziv="DomainObject.Predmet.SudioniciListNaziv_1">
      <item>FOX TREND d.o.o.</item>
      <item>FINA Regionalni centar Zagreb</item>
      <item>Yair Gelfer</item>
      <item>Avishai Berkovitz</item>
    </derivirana_varijabla>
  </DomainObject.Predmet.SudioniciListNaziv>
  <DomainObject.Predmet.SudioniciListAdressOIB>
    <izvorni_sadrzaj>
      <item>FOX TREND d.o.o., OIB 87112302120, Tomislavova 11,10000 Zagreb</item>
      <item>FINA Regionalni centar Zagreb, OIB 85821130368, Trg svibanjskih žrtava 1995. 1,10000 Zagreb</item>
      <item>Yair Gelfer, 367 Pashosh st.,Maccabim</item>
      <item>Avishai Berkovitz, Banat 5,1004 Sofia</item>
    </izvorni_sadrzaj>
    <derivirana_varijabla naziv="DomainObject.Predmet.SudioniciListAdressOIB_1">
      <item>FOX TREND d.o.o., OIB 87112302120, Tomislavova 11,10000 Zagreb</item>
      <item>FINA Regionalni centar Zagreb, OIB 85821130368, Trg svibanjskih žrtava 1995. 1,10000 Zagreb</item>
      <item>Yair Gelfer, 367 Pashosh st.,Maccabim</item>
      <item>Avishai Berkovitz, Banat 5,1004 Sofia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87112302120</item>
      <item>, OIB 85821130368</item>
      <item>, OIB null</item>
      <item>, OIB null</item>
    </izvorni_sadrzaj>
    <derivirana_varijabla naziv="DomainObject.Predmet.SudioniciListNazivOIB_1">
      <item>, OIB 87112302120</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1976</properties:Characters>
  <properties:Lines>75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2015-11-27T07:34:00Z</dcterms:created>
  <dc:creator>Vjekoslav Zaninović</dc:creator>
  <cp:lastModifiedBy>Željka Kordić</cp:lastModifiedBy>
  <cp:lastPrinted>2016-01-25T09:32:00Z</cp:lastPrinted>
  <dcterms:modified xmlns:xsi="http://www.w3.org/2001/XMLSchema-instance" xsi:type="dcterms:W3CDTF">2016-01-25T09:33:00Z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