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56cc" w14:paraId="23356cc" w:rsidRDefault="0016176B" w:rsidP="0016176B" w:rsidR="0016176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76B" w:rsidP="0016176B" w:rsidR="0016176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6176B" w:rsidP="0016176B" w:rsidR="001617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6176B" w:rsidP="0016176B" w:rsidR="001617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6176B" w:rsidP="0016176B" w:rsidR="0016176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6176B" w:rsidP="0016176B" w:rsidR="0016176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6176B" w:rsidP="0016176B" w:rsidR="0016176B" w:rsidRPr="005D578C">
      <w:pPr>
        <w:jc w:val="center"/>
        <w:rPr>
          <w:rFonts w:cs="Times New Roman" w:eastAsia="Times New Roman"/>
          <w:szCs w:val="24"/>
        </w:rPr>
      </w:pPr>
    </w:p>
    <w:p w:rsidRDefault="0016176B" w:rsidP="0016176B" w:rsidR="001617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6176B" w:rsidP="0016176B" w:rsidR="0016176B" w:rsidRPr="005D578C">
      <w:pPr>
        <w:rPr>
          <w:rFonts w:cs="Times New Roman" w:eastAsia="Times New Roman"/>
          <w:szCs w:val="24"/>
        </w:rPr>
      </w:pPr>
    </w:p>
    <w:p w:rsidRDefault="005E07D5" w:rsidP="0016176B" w:rsidR="0016176B">
      <w:pPr>
        <w:ind w:firstLine="708"/>
        <w:rPr>
          <w:rFonts w:cs="Times New Roman" w:eastAsia="Times New Roman"/>
          <w:szCs w:val="24"/>
        </w:rPr>
      </w:pPr>
      <w:r w:rsidRPr="005E07D5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16176B" w:rsidRPr="005E07D5">
        <w:rPr>
          <w:rFonts w:cs="Times New Roman" w:eastAsia="Times New Roman"/>
          <w:szCs w:val="24"/>
        </w:rPr>
        <w:t>,</w:t>
      </w:r>
      <w:r w:rsidR="0016176B" w:rsidRPr="005E07D5">
        <w:t xml:space="preserve"> </w:t>
      </w:r>
      <w:r w:rsidR="0016176B" w:rsidRPr="005E07D5">
        <w:rPr>
          <w:rFonts w:cs="Times New Roman" w:eastAsia="Times New Roman"/>
          <w:szCs w:val="24"/>
        </w:rPr>
        <w:t>u skraćenom stečajnom postupku nad pravnom osobom (dužnikom) TERRA VALLIS d. o.</w:t>
      </w:r>
      <w:r w:rsidR="0016176B">
        <w:rPr>
          <w:rFonts w:cs="Times New Roman" w:eastAsia="Times New Roman"/>
          <w:szCs w:val="24"/>
        </w:rPr>
        <w:t xml:space="preserve"> o. Buzet, Naselje Goričica 54, OIB 08968901520, MBS 040278680, povodom zahtjeva </w:t>
      </w:r>
      <w:r w:rsidR="0016176B" w:rsidRPr="008C0525">
        <w:rPr>
          <w:rFonts w:cs="Times New Roman" w:eastAsia="Times New Roman"/>
          <w:szCs w:val="24"/>
        </w:rPr>
        <w:t xml:space="preserve">Financijske agencije, </w:t>
      </w:r>
      <w:r w:rsidR="0016176B">
        <w:rPr>
          <w:rFonts w:cs="Times New Roman" w:eastAsia="Times New Roman"/>
          <w:szCs w:val="24"/>
        </w:rPr>
        <w:t xml:space="preserve">OIB 85821130368, </w:t>
      </w:r>
      <w:r w:rsidR="0016176B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16176B">
        <w:rPr>
          <w:rFonts w:cs="Times New Roman" w:eastAsia="Times New Roman"/>
          <w:szCs w:val="24"/>
        </w:rPr>
        <w:t xml:space="preserve">Pula, </w:t>
      </w:r>
      <w:r w:rsidR="0016176B" w:rsidRPr="008C0525">
        <w:rPr>
          <w:rFonts w:cs="Times New Roman" w:eastAsia="Times New Roman"/>
          <w:szCs w:val="24"/>
        </w:rPr>
        <w:t>Giardini 5,</w:t>
      </w:r>
      <w:r w:rsidR="0016176B">
        <w:rPr>
          <w:rFonts w:cs="Times New Roman" w:eastAsia="Times New Roman"/>
          <w:szCs w:val="24"/>
        </w:rPr>
        <w:t xml:space="preserve"> </w:t>
      </w:r>
      <w:r w:rsidR="000C3CD4">
        <w:rPr>
          <w:rFonts w:cs="Times New Roman" w:eastAsia="Times New Roman"/>
          <w:szCs w:val="24"/>
        </w:rPr>
        <w:t>11</w:t>
      </w:r>
      <w:r w:rsidR="0016176B">
        <w:rPr>
          <w:rFonts w:cs="Times New Roman" w:eastAsia="Times New Roman"/>
          <w:szCs w:val="24"/>
        </w:rPr>
        <w:t xml:space="preserve">. </w:t>
      </w:r>
      <w:r w:rsidR="000C3CD4">
        <w:rPr>
          <w:rFonts w:cs="Times New Roman" w:eastAsia="Times New Roman"/>
          <w:szCs w:val="24"/>
        </w:rPr>
        <w:t>travnja</w:t>
      </w:r>
      <w:r w:rsidR="0016176B">
        <w:rPr>
          <w:rFonts w:cs="Times New Roman" w:eastAsia="Times New Roman"/>
          <w:szCs w:val="24"/>
        </w:rPr>
        <w:t xml:space="preserve"> 2016.</w:t>
      </w:r>
    </w:p>
    <w:p w:rsidRDefault="0016176B" w:rsidP="0016176B" w:rsidR="0016176B" w:rsidRPr="005D578C">
      <w:pPr>
        <w:rPr>
          <w:rFonts w:cs="Times New Roman" w:eastAsia="Times New Roman"/>
          <w:szCs w:val="24"/>
        </w:rPr>
      </w:pPr>
    </w:p>
    <w:p w:rsidRDefault="0016176B" w:rsidP="0016176B" w:rsidR="001617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6176B" w:rsidP="0016176B" w:rsidR="0016176B" w:rsidRPr="005D578C">
      <w:pPr>
        <w:rPr>
          <w:rFonts w:cs="Times New Roman" w:eastAsia="Times New Roman"/>
          <w:szCs w:val="24"/>
        </w:rPr>
      </w:pPr>
    </w:p>
    <w:p w:rsidRDefault="0016176B" w:rsidP="0016176B" w:rsidR="0016176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TERRA VALLIS d. o. o. Buzet, Naselje Goričica 54,</w:t>
      </w:r>
      <w:r w:rsidR="00F22047">
        <w:rPr>
          <w:rFonts w:cs="Times New Roman" w:eastAsia="Times New Roman"/>
          <w:szCs w:val="24"/>
        </w:rPr>
        <w:t xml:space="preserve"> OIB 08968901520, MBS 040278680.</w:t>
      </w:r>
    </w:p>
    <w:p w:rsidRDefault="0016176B" w:rsidP="0016176B" w:rsidR="0016176B" w:rsidRPr="005D578C">
      <w:pPr>
        <w:rPr>
          <w:rFonts w:cs="Times New Roman" w:eastAsia="Times New Roman"/>
          <w:szCs w:val="24"/>
        </w:rPr>
      </w:pPr>
    </w:p>
    <w:p w:rsidRDefault="0016176B" w:rsidP="0016176B" w:rsidR="0016176B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Radijana Trobonjača iz Opatije, M. Tita 49, OIB 48908522234. </w:t>
      </w:r>
    </w:p>
    <w:p w:rsidRDefault="0016176B" w:rsidP="0016176B" w:rsidR="0016176B">
      <w:pPr>
        <w:ind w:firstLine="708"/>
        <w:rPr>
          <w:rFonts w:cs="Times New Roman" w:eastAsia="Times New Roman"/>
          <w:szCs w:val="20"/>
        </w:rPr>
      </w:pPr>
    </w:p>
    <w:p w:rsidRDefault="0016176B" w:rsidP="0016176B" w:rsidR="001617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TERRA VALLIS d. o. o. Buzet, Naselje Goričica 54, OIB 08968901520, MBS 040278680.</w:t>
      </w:r>
    </w:p>
    <w:p w:rsidRDefault="0016176B" w:rsidP="0016176B" w:rsidR="0016176B">
      <w:pPr>
        <w:rPr>
          <w:rFonts w:cs="Times New Roman" w:eastAsia="Times New Roman"/>
          <w:szCs w:val="24"/>
        </w:rPr>
      </w:pPr>
    </w:p>
    <w:p w:rsidRDefault="0016176B" w:rsidP="0016176B" w:rsidR="001617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TERRA VALLIS d. o. o. Buzet, Naselje Goričica 54, OIB 08968901520, MBS 040278680.</w:t>
      </w:r>
    </w:p>
    <w:p w:rsidRDefault="0016176B" w:rsidP="0016176B" w:rsidR="0016176B">
      <w:pPr>
        <w:rPr>
          <w:rFonts w:cs="Times New Roman" w:eastAsia="Times New Roman"/>
          <w:szCs w:val="24"/>
        </w:rPr>
      </w:pPr>
    </w:p>
    <w:p w:rsidRDefault="0016176B" w:rsidP="0016176B" w:rsidR="0016176B" w:rsidRPr="005D578C">
      <w:pPr>
        <w:rPr>
          <w:rFonts w:cs="Times New Roman" w:eastAsia="Times New Roman"/>
          <w:szCs w:val="24"/>
        </w:rPr>
      </w:pPr>
    </w:p>
    <w:p w:rsidRDefault="0016176B" w:rsidP="0016176B" w:rsidR="0016176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6176B" w:rsidP="0016176B" w:rsidR="0016176B">
      <w:pPr>
        <w:ind w:firstLine="708"/>
        <w:rPr>
          <w:rFonts w:cs="Times New Roman" w:eastAsia="Times New Roman"/>
          <w:szCs w:val="24"/>
        </w:rPr>
      </w:pPr>
    </w:p>
    <w:p w:rsidRDefault="0016176B" w:rsidP="0016176B" w:rsidR="0016176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TERRA VALLIS d. o. o. Buzet.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St-785/2015-3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6176B" w:rsidP="0016176B" w:rsidR="0016176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6176B" w:rsidP="0016176B" w:rsidR="0016176B" w:rsidRPr="005D578C">
      <w:pPr>
        <w:rPr>
          <w:rFonts w:cs="Times New Roman" w:eastAsia="Times New Roman"/>
          <w:szCs w:val="24"/>
        </w:rPr>
      </w:pPr>
    </w:p>
    <w:p w:rsidRDefault="0016176B" w:rsidP="0016176B" w:rsidR="001617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4B3B3F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4B3B3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6176B" w:rsidP="0016176B" w:rsidR="0016176B" w:rsidRPr="005D578C">
      <w:pPr>
        <w:jc w:val="center"/>
        <w:rPr>
          <w:rFonts w:cs="Times New Roman" w:eastAsia="Times New Roman"/>
          <w:szCs w:val="24"/>
        </w:rPr>
      </w:pPr>
    </w:p>
    <w:p w:rsidRDefault="0016176B" w:rsidP="00E83739" w:rsidR="0016176B" w:rsidRPr="005D578C">
      <w:pPr>
        <w:ind w:firstLine="708"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6176B" w:rsidP="00E83739" w:rsidR="0016176B" w:rsidRPr="005D578C">
      <w:pPr>
        <w:ind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A4843">
        <w:rPr>
          <w:rFonts w:cs="Times New Roman" w:eastAsia="Times New Roman"/>
          <w:szCs w:val="24"/>
        </w:rPr>
        <w:t>, v.r.</w:t>
      </w:r>
    </w:p>
    <w:p w:rsidRDefault="0016176B" w:rsidP="0016176B" w:rsidR="0016176B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16176B" w:rsidP="0016176B" w:rsidR="0016176B" w:rsidRPr="005D578C">
      <w:pPr>
        <w:jc w:val="left"/>
        <w:rPr>
          <w:rFonts w:cs="Times New Roman" w:eastAsia="Times New Roman"/>
          <w:szCs w:val="24"/>
        </w:rPr>
      </w:pPr>
    </w:p>
    <w:p w:rsidRDefault="0016176B" w:rsidP="0016176B" w:rsidR="001617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A7F0A" w:rsidP="00DA7F0A" w:rsidR="00DA7F0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A7F0A" w:rsidP="00DA7F0A" w:rsidR="00DA7F0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6176B" w:rsidP="0016176B" w:rsidR="0016176B">
      <w:pPr>
        <w:rPr>
          <w:rFonts w:cs="Times New Roman" w:eastAsia="Times New Roman"/>
          <w:szCs w:val="24"/>
        </w:rPr>
      </w:pPr>
    </w:p>
    <w:p w:rsidRDefault="0016176B" w:rsidP="0016176B" w:rsidR="0016176B" w:rsidRPr="005D578C">
      <w:pPr>
        <w:rPr>
          <w:rFonts w:cs="Times New Roman" w:eastAsia="Times New Roman"/>
          <w:szCs w:val="24"/>
        </w:rPr>
      </w:pPr>
    </w:p>
    <w:p w:rsidRDefault="0016176B" w:rsidP="0016176B" w:rsidR="001617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6176B" w:rsidP="0016176B" w:rsidR="00161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6176B" w:rsidP="0016176B" w:rsidR="00161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TERRA VALLIS d. o. o. Buzet, Naselje Goričica 54, </w:t>
      </w:r>
    </w:p>
    <w:p w:rsidRDefault="0016176B" w:rsidP="0016176B" w:rsidR="00161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Ksenija Sirotić, Buzet, Naselje Goričica 54, </w:t>
      </w:r>
    </w:p>
    <w:p w:rsidRDefault="0016176B" w:rsidP="0016176B" w:rsidR="0016176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6176B" w:rsidP="0016176B" w:rsidR="00161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6176B" w:rsidP="0016176B" w:rsidR="0016176B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16176B" w:rsidP="0016176B" w:rsidR="00161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6176B" w:rsidP="0016176B" w:rsidR="00161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6176B" w:rsidP="0016176B" w:rsidR="00161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6176B" w:rsidP="0016176B" w:rsidR="0016176B"/>
    <w:p w:rsidRDefault="0016176B" w:rsidP="0016176B" w:rsidR="0016176B"/>
    <w:p w:rsidRDefault="0016176B" w:rsidP="0016176B" w:rsidR="0016176B"/>
    <w:p w:rsidRDefault="0016176B" w:rsidP="0016176B" w:rsidR="0016176B"/>
    <w:p w:rsidRDefault="0016176B" w:rsidP="0016176B" w:rsidR="0016176B"/>
    <w:p w:rsidRDefault="000A4843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76B" w:rsidP="0016176B" w:rsidR="0016176B">
      <w:r>
        <w:separator/>
      </w:r>
    </w:p>
  </w:endnote>
  <w:endnote w:id="0" w:type="continuationSeparator">
    <w:p w:rsidRDefault="0016176B" w:rsidP="0016176B" w:rsidR="00161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76B" w:rsidP="0016176B" w:rsidR="0016176B">
      <w:r>
        <w:separator/>
      </w:r>
    </w:p>
  </w:footnote>
  <w:footnote w:id="0" w:type="continuationSeparator">
    <w:p w:rsidRDefault="0016176B" w:rsidP="0016176B" w:rsidR="001617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76B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A484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St-785/2015-5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76B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St-785/2015-5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60BE"/>
    <w:rsid w:val="000A4843"/>
    <w:rsid w:val="000C3CD4"/>
    <w:rsid w:val="0016176B"/>
    <w:rsid w:val="003D09B5"/>
    <w:rsid w:val="004B3B3F"/>
    <w:rsid w:val="005E07D5"/>
    <w:rsid w:val="0075528E"/>
    <w:rsid w:val="0079403F"/>
    <w:rsid w:val="00B360BE"/>
    <w:rsid w:val="00DA7F0A"/>
    <w:rsid w:val="00E83739"/>
    <w:rsid w:val="00F2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176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17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617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7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176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17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176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84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484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48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48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176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17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617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7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176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17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176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84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484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48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48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St-785/2015</izvorni_sadrzaj>
    <derivirana_varijabla naziv="DomainObject.Predmet.OznakaBroj_1">St-785/2015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VALLIS d.o.o. BUZET</izvorni_sadrzaj>
    <derivirana_varijabla naziv="DomainObject.Predmet.ProtustrankaFormated_1">  TERRA VALLIS d.o.o. BUZET</derivirana_varijabla>
  </DomainObject.Predmet.ProtustrankaFormated>
  <DomainObject.Predmet.ProtustrankaFormatedOIB>
    <izvorni_sadrzaj>  TERRA VALLIS d.o.o. BUZET, OIB 08968901520</izvorni_sadrzaj>
    <derivirana_varijabla naziv="DomainObject.Predmet.ProtustrankaFormatedOIB_1">  TERRA VALLIS d.o.o. BUZET, OIB 08968901520</derivirana_varijabla>
  </DomainObject.Predmet.ProtustrankaFormatedOIB>
  <DomainObject.Predmet.ProtustrankaFormatedWithAdress>
    <izvorni_sadrzaj> TERRA VALLIS d.o.o. BUZET, Naselje Goričica 54, 52420 Buzet</izvorni_sadrzaj>
    <derivirana_varijabla naziv="DomainObject.Predmet.ProtustrankaFormatedWithAdress_1"> TERRA VALLIS d.o.o. BUZET, Naselje Goričica 54, 52420 Buzet</derivirana_varijabla>
  </DomainObject.Predmet.ProtustrankaFormatedWithAdress>
  <DomainObject.Predmet.ProtustrankaFormatedWithAdressOIB>
    <izvorni_sadrzaj> TERRA VALLIS d.o.o. BUZET, OIB 08968901520, Naselje Goričica 54, 52420 Buzet</izvorni_sadrzaj>
    <derivirana_varijabla naziv="DomainObject.Predmet.ProtustrankaFormatedWithAdressOIB_1"> TERRA VALLIS d.o.o. BUZET, OIB 08968901520, Naselje Goričica 54, 52420 Buzet</derivirana_varijabla>
  </DomainObject.Predmet.ProtustrankaFormatedWithAdressOIB>
  <DomainObject.Predmet.ProtustrankaWithAdress>
    <izvorni_sadrzaj>TERRA VALLIS d.o.o. BUZET Naselje Goričica 54, 52420 Buzet</izvorni_sadrzaj>
    <derivirana_varijabla naziv="DomainObject.Predmet.ProtustrankaWithAdress_1">TERRA VALLIS d.o.o. BUZET Naselje Goričica 54, 52420 Buzet</derivirana_varijabla>
  </DomainObject.Predmet.ProtustrankaWithAdress>
  <DomainObject.Predmet.ProtustrankaWithAdressOIB>
    <izvorni_sadrzaj>TERRA VALLIS d.o.o. BUZET, OIB 08968901520, Naselje Goričica 54, 52420 Buzet</izvorni_sadrzaj>
    <derivirana_varijabla naziv="DomainObject.Predmet.ProtustrankaWithAdressOIB_1">TERRA VALLIS d.o.o. BUZET, OIB 08968901520, Naselje Goričica 54, 52420 Buzet</derivirana_varijabla>
  </DomainObject.Predmet.ProtustrankaWithAdressOIB>
  <DomainObject.Predmet.ProtustrankaNazivFormated>
    <izvorni_sadrzaj>TERRA VALLIS d.o.o. BUZET</izvorni_sadrzaj>
    <derivirana_varijabla naziv="DomainObject.Predmet.ProtustrankaNazivFormated_1">TERRA VALLIS d.o.o. BUZET</derivirana_varijabla>
  </DomainObject.Predmet.ProtustrankaNazivFormated>
  <DomainObject.Predmet.ProtustrankaNazivFormatedOIB>
    <izvorni_sadrzaj>TERRA VALLIS d.o.o. BUZET, OIB 08968901520</izvorni_sadrzaj>
    <derivirana_varijabla naziv="DomainObject.Predmet.ProtustrankaNazivFormatedOIB_1">TERRA VALLIS d.o.o. BUZET, OIB 08968901520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527562.56</izvorni_sadrzaj>
    <derivirana_varijabla naziv="DomainObject.Predmet.TrenutnaVrijednost_1">527562.56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TERRA VALLIS d.o.o. BUZET</item>
    </izvorni_sadrzaj>
    <derivirana_varijabla naziv="DomainObject.Predmet.ProtuStrankaListFormated_1">
      <item>TERRA VALLIS d.o.o. BUZET</item>
    </derivirana_varijabla>
  </DomainObject.Predmet.ProtuStrankaListFormated>
  <DomainObject.Predmet.ProtuStrankaListFormatedOIB>
    <izvorni_sadrzaj>
      <item>TERRA VALLIS d.o.o. BUZET, OIB 08968901520</item>
    </izvorni_sadrzaj>
    <derivirana_varijabla naziv="DomainObject.Predmet.ProtuStrankaListFormatedOIB_1">
      <item>TERRA VALLIS d.o.o. BUZET, OIB 08968901520</item>
    </derivirana_varijabla>
  </DomainObject.Predmet.ProtuStrankaListFormatedOIB>
  <DomainObject.Predmet.ProtuStrankaListFormatedWithAdress>
    <izvorni_sadrzaj>
      <item>TERRA VALLIS d.o.o. BUZET, Naselje Goričica 54, 52420 Buzet</item>
    </izvorni_sadrzaj>
    <derivirana_varijabla naziv="DomainObject.Predmet.ProtuStrankaListFormatedWithAdress_1">
      <item>TERRA VALLIS d.o.o. BUZET, Naselje Goričica 54, 52420 Buzet</item>
    </derivirana_varijabla>
  </DomainObject.Predmet.ProtuStrankaListFormatedWithAdress>
  <DomainObject.Predmet.ProtuStrankaListFormatedWithAdressOIB>
    <izvorni_sadrzaj>
      <item>TERRA VALLIS d.o.o. BUZET, OIB 08968901520, Naselje Goričica 54, 52420 Buzet</item>
    </izvorni_sadrzaj>
    <derivirana_varijabla naziv="DomainObject.Predmet.ProtuStrankaListFormatedWithAdressOIB_1">
      <item>TERRA VALLIS d.o.o. BUZET, OIB 08968901520, Naselje Goričica 54, 52420 Buzet</item>
    </derivirana_varijabla>
  </DomainObject.Predmet.ProtuStrankaListFormatedWithAdressOIB>
  <DomainObject.Predmet.ProtuStrankaListNazivFormated>
    <izvorni_sadrzaj>
      <item>TERRA VALLIS d.o.o. BUZET</item>
    </izvorni_sadrzaj>
    <derivirana_varijabla naziv="DomainObject.Predmet.ProtuStrankaListNazivFormated_1">
      <item>TERRA VALLIS d.o.o. BUZET</item>
    </derivirana_varijabla>
  </DomainObject.Predmet.ProtuStrankaListNazivFormated>
  <DomainObject.Predmet.ProtuStrankaListNazivFormatedOIB>
    <izvorni_sadrzaj>
      <item>TERRA VALLIS d.o.o. BUZET, OIB 08968901520</item>
    </izvorni_sadrzaj>
    <derivirana_varijabla naziv="DomainObject.Predmet.ProtuStrankaListNazivFormatedOIB_1">
      <item>TERRA VALLIS d.o.o. BUZET, OIB 08968901520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TERRA VALLIS d.o.o. BUZET</izvorni_sadrzaj>
    <derivirana_varijabla naziv="DomainObject.Predmet.ProtustrankaIDrugi_1">TERRA VALLIS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TERRA VALLIS d.o.o. BUZET, OIB 08968901520, Naselje Goričica 54, 52420 Buzet</izvorni_sadrzaj>
    <derivirana_varijabla naziv="DomainObject.Predmet.ProtustrankaIDrugiAdressOIB_1">TERRA VALLIS d.o.o. BUZET, OIB 08968901520, Naselje Goričica 54,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TERRA VALLIS d.o.o. BUZET</item>
    </izvorni_sadrzaj>
    <derivirana_varijabla naziv="DomainObject.Predmet.SudioniciListNaziv_1">
      <item>FINANCIJSKA AGENCIJA, RC RIJEKA, PODRUŽNICA PULA, PULA</item>
      <item>TERRA VALLIS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TERRA VALLIS d.o.o. BUZET, OIB 08968901520, Naselje Goričica 54,52420 Buzet</item>
    </izvorni_sadrzaj>
    <derivirana_varijabla naziv="DomainObject.Predmet.SudioniciListAdressOIB_1">
      <item>FINANCIJSKA AGENCIJA, RC RIJEKA, PODRUŽNICA PULA, PULA, OIB 85821130368, GIARDINI 5,52100 Pula</item>
      <item>TERRA VALLIS d.o.o. BUZET, OIB 08968901520, Naselje Goričica 54,52420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08968901520</item>
    </izvorni_sadrzaj>
    <derivirana_varijabla naziv="DomainObject.Predmet.SudioniciListNazivOIB_1">
      <item>, OIB 85821130368</item>
      <item>, OIB 08968901520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3106</properties:Characters>
  <properties:Lines>81</properties:Lines>
  <properties:Paragraphs>30</properties:Paragraphs>
  <properties:TotalTime>6</properties:TotalTime>
  <properties:ScaleCrop>false</properties:ScaleCrop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2016-03-17T08:09:00Z</dcterms:created>
  <dc:creator>Mihaela Kaligari</dc:creator>
  <dc:description/>
  <cp:keywords/>
  <cp:lastModifiedBy>Ana Jeromela</cp:lastModifiedBy>
  <cp:lastPrinted>2016-04-11T06:44:00Z</cp:lastPrinted>
  <dcterms:modified xmlns:xsi="http://www.w3.org/2001/XMLSchema-instance" xsi:type="dcterms:W3CDTF">2016-04-11T06:44:00Z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