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7695" w14:paraId="471769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47145E">
        <w:t>2542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>Financijske agencije OIB 85821130368, Regionalni centar Zagreb Podružnica Zagreb, Trg svibanjskih žrtava 1995. 1, Zagreb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47145E" w:rsidRPr="0047145E">
        <w:rPr>
          <w:b/>
        </w:rPr>
        <w:t>JOSIP JOZIĆ j.d.o.o.</w:t>
      </w:r>
      <w:r w:rsidR="007C56B0" w:rsidRPr="0047145E">
        <w:rPr>
          <w:b/>
        </w:rPr>
        <w:t xml:space="preserve">, </w:t>
      </w:r>
      <w:r w:rsidR="0047145E" w:rsidRPr="0047145E">
        <w:rPr>
          <w:b/>
        </w:rPr>
        <w:t>Zagreb</w:t>
      </w:r>
      <w:r w:rsidR="007C56B0" w:rsidRPr="0047145E">
        <w:rPr>
          <w:b/>
        </w:rPr>
        <w:t xml:space="preserve">, </w:t>
      </w:r>
      <w:proofErr w:type="spellStart"/>
      <w:r w:rsidR="0047145E" w:rsidRPr="0047145E">
        <w:rPr>
          <w:b/>
        </w:rPr>
        <w:t>Klekovačka</w:t>
      </w:r>
      <w:proofErr w:type="spellEnd"/>
      <w:r w:rsidR="0047145E" w:rsidRPr="0047145E">
        <w:rPr>
          <w:b/>
        </w:rPr>
        <w:t xml:space="preserve"> 37</w:t>
      </w:r>
      <w:r w:rsidR="007C56B0" w:rsidRPr="0047145E">
        <w:rPr>
          <w:b/>
        </w:rPr>
        <w:t xml:space="preserve">, MBS: </w:t>
      </w:r>
      <w:r w:rsidR="0047145E" w:rsidRPr="0047145E">
        <w:rPr>
          <w:b/>
        </w:rPr>
        <w:t>080944959</w:t>
      </w:r>
      <w:r w:rsidR="007C56B0" w:rsidRPr="0047145E">
        <w:rPr>
          <w:b/>
        </w:rPr>
        <w:t xml:space="preserve">, OIB: </w:t>
      </w:r>
      <w:r w:rsidR="0047145E" w:rsidRPr="0047145E">
        <w:rPr>
          <w:b/>
        </w:rPr>
        <w:t>12227943847</w:t>
      </w:r>
      <w:r w:rsidR="004A4789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7145E">
        <w:t>20</w:t>
      </w:r>
      <w:r w:rsidR="008123BC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106669">
        <w:rPr>
          <w:b/>
        </w:rPr>
        <w:t xml:space="preserve">JOSIP JOZIĆ j.d.o.o., Zagreb, </w:t>
      </w:r>
      <w:proofErr w:type="spellStart"/>
      <w:r w:rsidR="00106669">
        <w:rPr>
          <w:b/>
        </w:rPr>
        <w:t>Klekovačka</w:t>
      </w:r>
      <w:proofErr w:type="spellEnd"/>
      <w:r w:rsidR="00106669">
        <w:rPr>
          <w:b/>
        </w:rPr>
        <w:t xml:space="preserve"> 37, MBS: 080944959, OIB: 12227943847</w:t>
      </w:r>
      <w:r w:rsidR="00282D1B">
        <w:t xml:space="preserve"> </w:t>
      </w:r>
      <w:r w:rsidR="00224AFF">
        <w:t xml:space="preserve">iznosi </w:t>
      </w:r>
      <w:r w:rsidR="00106669">
        <w:t>46.257,90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8D161A" w:rsidRPr="008D161A">
        <w:t>Josip Jozić, OIB: 70511605553</w:t>
      </w:r>
      <w:r w:rsidR="007C56B0">
        <w:t xml:space="preserve">, </w:t>
      </w:r>
      <w:r w:rsidR="008D161A" w:rsidRPr="008D161A">
        <w:t xml:space="preserve">Zagreb, </w:t>
      </w:r>
      <w:proofErr w:type="spellStart"/>
      <w:r w:rsidR="008D161A" w:rsidRPr="008D161A">
        <w:t>Klekovačka</w:t>
      </w:r>
      <w:proofErr w:type="spellEnd"/>
      <w:r w:rsidR="008D161A" w:rsidRPr="008D161A">
        <w:t xml:space="preserve"> 37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8D161A">
        <w:t>2542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</w:t>
      </w:r>
      <w:r w:rsidR="00D959EB">
        <w:t>4</w:t>
      </w:r>
      <w:r w:rsidR="008123BC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291" w:rsidR="00C00291">
      <w:r>
        <w:separator/>
      </w:r>
    </w:p>
  </w:endnote>
  <w:endnote w:id="0" w:type="continuationSeparator">
    <w:p w:rsidRDefault="00C00291" w:rsidR="00C0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291" w:rsidR="00C00291">
      <w:r>
        <w:separator/>
      </w:r>
    </w:p>
  </w:footnote>
  <w:footnote w:id="0" w:type="continuationSeparator">
    <w:p w:rsidRDefault="00C00291" w:rsidR="00C00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E6FD6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00291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6F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6F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St-2542/2016</izvorni_sadrzaj>
    <derivirana_varijabla naziv="DomainObject.Predmet.OznakaBroj_1">St-2542/2016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JOZIĆ jednostavno društvo s ograničenom odgovornošću za trgovinu i usluge</izvorni_sadrzaj>
    <derivirana_varijabla naziv="DomainObject.Predmet.ProtustrankaFormated_1">  JOSIP JOZIĆ jednostavno društvo s ograničenom odgovornošću za trgovinu i usluge</derivirana_varijabla>
  </DomainObject.Predmet.ProtustrankaFormated>
  <DomainObject.Predmet.ProtustrankaFormatedOIB>
    <izvorni_sadrzaj>  JOSIP JOZIĆ jednostavno društvo s ograničenom odgovornošću za trgovinu i usluge, OIB 12227943847</izvorni_sadrzaj>
    <derivirana_varijabla naziv="DomainObject.Predmet.ProtustrankaFormatedOIB_1">  JOSIP JOZIĆ jednostavno društvo s ograničenom odgovornošću za trgovinu i usluge, OIB 12227943847</derivirana_varijabla>
  </DomainObject.Predmet.ProtustrankaFormatedOIB>
  <DomainObject.Predmet.ProtustrankaFormatedWithAdress>
    <izvorni_sadrzaj> JOSIP JOZIĆ jednostavno društvo s ograničenom odgovornošću za trgovinu i usluge, Klekovačka 37, 10000 Zagreb</izvorni_sadrzaj>
    <derivirana_varijabla naziv="DomainObject.Predmet.ProtustrankaFormatedWithAdress_1"> JOSIP JOZIĆ jednostavno društvo s ograničenom odgovornošću za trgovinu i usluge, Klekovačka 37, 10000 Zagreb</derivirana_varijabla>
  </DomainObject.Predmet.ProtustrankaFormatedWithAdress>
  <DomainObject.Predmet.ProtustrankaFormatedWithAdressOIB>
    <izvorni_sadrzaj> JOSIP JOZIĆ jednostavno društvo s ograničenom odgovornošću za trgovinu i usluge, OIB 12227943847, Klekovačka 37, 10000 Zagreb</izvorni_sadrzaj>
    <derivirana_varijabla naziv="DomainObject.Predmet.ProtustrankaFormatedWithAdressOIB_1"> JOSIP JOZIĆ jednostavno društvo s ograničenom odgovornošću za trgovinu i usluge, OIB 12227943847, Klekovačka 37, 10000 Zagreb</derivirana_varijabla>
  </DomainObject.Predmet.ProtustrankaFormatedWithAdressOIB>
  <DomainObject.Predmet.ProtustrankaWithAdress>
    <izvorni_sadrzaj>JOSIP JOZIĆ jednostavno društvo s ograničenom odgovornošću za trgovinu i usluge Klekovačka 37, 10000 Zagreb</izvorni_sadrzaj>
    <derivirana_varijabla naziv="DomainObject.Predmet.ProtustrankaWithAdress_1">JOSIP JOZIĆ jednostavno društvo s ograničenom odgovornošću za trgovinu i usluge Klekovačka 37, 10000 Zagreb</derivirana_varijabla>
  </DomainObject.Predmet.ProtustrankaWithAdress>
  <DomainObject.Predmet.ProtustrankaWithAdressOIB>
    <izvorni_sadrzaj>JOSIP JOZIĆ jednostavno društvo s ograničenom odgovornošću za trgovinu i usluge, OIB 12227943847, Klekovačka 37, 10000 Zagreb</izvorni_sadrzaj>
    <derivirana_varijabla naziv="DomainObject.Predmet.ProtustrankaWithAdressOIB_1">JOSIP JOZIĆ jednostavno društvo s ograničenom odgovornošću za trgovinu i usluge, OIB 12227943847, Klekovačka 37, 10000 Zagreb</derivirana_varijabla>
  </DomainObject.Predmet.ProtustrankaWithAdressOIB>
  <DomainObject.Predmet.ProtustrankaNazivFormated>
    <izvorni_sadrzaj>JOSIP JOZIĆ jednostavno društvo s ograničenom odgovornošću za trgovinu i usluge</izvorni_sadrzaj>
    <derivirana_varijabla naziv="DomainObject.Predmet.ProtustrankaNazivFormated_1">JOSIP JOZIĆ jednostavno društvo s ograničenom odgovornošću za trgovinu i usluge</derivirana_varijabla>
  </DomainObject.Predmet.ProtustrankaNazivFormated>
  <DomainObject.Predmet.ProtustrankaNazivFormatedOIB>
    <izvorni_sadrzaj>JOSIP JOZIĆ jednostavno društvo s ograničenom odgovornošću za trgovinu i usluge, OIB 12227943847</izvorni_sadrzaj>
    <derivirana_varijabla naziv="DomainObject.Predmet.ProtustrankaNazivFormatedOIB_1">JOSIP JOZIĆ jednostavno društvo s ograničenom odgovornošću za trgovinu i usluge, OIB 12227943847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JOZIĆ jednostavno društvo s ograničenom odgovornošću za trgovinu i usluge</item>
    </izvorni_sadrzaj>
    <derivirana_varijabla naziv="DomainObject.Predmet.ProtuStrankaListFormated_1">
      <item>JOSIP JOZIĆ jednostavno društvo s ograničenom odgovornošću za trgovinu i usluge</item>
    </derivirana_varijabla>
  </DomainObject.Predmet.ProtuStrankaListFormated>
  <DomainObject.Predmet.ProtuStrankaListFormatedOIB>
    <izvorni_sadrzaj>
      <item>JOSIP JOZIĆ jednostavno društvo s ograničenom odgovornošću za trgovinu i usluge, OIB 12227943847</item>
    </izvorni_sadrzaj>
    <derivirana_varijabla naziv="DomainObject.Predmet.ProtuStrankaListFormatedOIB_1">
      <item>JOSIP JOZIĆ jednostavno društvo s ograničenom odgovornošću za trgovinu i usluge, OIB 12227943847</item>
    </derivirana_varijabla>
  </DomainObject.Predmet.ProtuStrankaListFormatedOIB>
  <DomainObject.Predmet.ProtuStrankaListFormatedWithAdress>
    <izvorni_sadrzaj>
      <item>JOSIP JOZIĆ jednostavno društvo s ograničenom odgovornošću za trgovinu i usluge, Klekovačka 37, 10000 Zagreb</item>
    </izvorni_sadrzaj>
    <derivirana_varijabla naziv="DomainObject.Predmet.ProtuStrankaListFormatedWithAdress_1">
      <item>JOSIP JOZIĆ jednostavno društvo s ograničenom odgovornošću za trgovinu i usluge, Klekovačka 37, 10000 Zagreb</item>
    </derivirana_varijabla>
  </DomainObject.Predmet.ProtuStrankaListFormatedWithAdress>
  <DomainObject.Predmet.ProtuStrankaListFormatedWithAdressOIB>
    <izvorni_sadrzaj>
      <item>JOSIP JOZIĆ jednostavno društvo s ograničenom odgovornošću za trgovinu i usluge, OIB 12227943847, Klekovačka 37, 10000 Zagreb</item>
    </izvorni_sadrzaj>
    <derivirana_varijabla naziv="DomainObject.Predmet.ProtuStrankaListFormatedWithAdressOIB_1">
      <item>JOSIP JOZIĆ jednostavno društvo s ograničenom odgovornošću za trgovinu i usluge, OIB 12227943847, Klekovačka 37, 10000 Zagreb</item>
    </derivirana_varijabla>
  </DomainObject.Predmet.ProtuStrankaListFormatedWithAdressOIB>
  <DomainObject.Predmet.ProtuStrankaListNazivFormated>
    <izvorni_sadrzaj>
      <item>JOSIP JOZIĆ jednostavno društvo s ograničenom odgovornošću za trgovinu i usluge</item>
    </izvorni_sadrzaj>
    <derivirana_varijabla naziv="DomainObject.Predmet.ProtuStrankaListNazivFormated_1">
      <item>JOSIP JOZIĆ jednostavno društvo s ograničenom odgovornošću za trgovinu i usluge</item>
    </derivirana_varijabla>
  </DomainObject.Predmet.ProtuStrankaListNazivFormated>
  <DomainObject.Predmet.ProtuStrankaListNazivFormatedOIB>
    <izvorni_sadrzaj>
      <item>JOSIP JOZIĆ jednostavno društvo s ograničenom odgovornošću za trgovinu i usluge, OIB 12227943847</item>
    </izvorni_sadrzaj>
    <derivirana_varijabla naziv="DomainObject.Predmet.ProtuStrankaListNazivFormatedOIB_1">
      <item>JOSIP JOZIĆ jednostavno društvo s ograničenom odgovornošću za trgovinu i usluge, OIB 12227943847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JOZIĆ jednostavno društvo s ograničenom odgovornošću za trgovinu i usluge</izvorni_sadrzaj>
    <derivirana_varijabla naziv="DomainObject.Predmet.ProtustrankaIDrugi_1">JOSIP JOZIĆ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JOSIP JOZIĆ jednostavno društvo s ograničenom odgovornošću za trgovinu i usluge, OIB 12227943847, Klekovačka 37, 10000 Zagreb</izvorni_sadrzaj>
    <derivirana_varijabla naziv="DomainObject.Predmet.ProtustrankaIDrugiAdressOIB_1">JOSIP JOZIĆ jednostavno društvo s ograničenom odgovornošću za trgovinu i usluge, OIB 12227943847, Klekovačka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JOZIĆ jednostavno društvo s ograničenom odgovornošću za trgovinu i usluge</item>
      <item>FINA Regionalni centar Zagreb</item>
    </izvorni_sadrzaj>
    <derivirana_varijabla naziv="DomainObject.Predmet.SudioniciListNaziv_1">
      <item>JOSIP JOZIĆ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JOSIP JOZIĆ jednostavno društvo s ograničenom odgovornošću za trgovinu i usluge, OIB 12227943847, Klekovačka 37,10000 Zagreb</item>
      <item>FINA Regionalni centar Zagreb, OIB 85821130368, Trg svibanjskih žrtava 1995. br. 1,10000 Zagreb</item>
    </izvorni_sadrzaj>
    <derivirana_varijabla naziv="DomainObject.Predmet.SudioniciListAdressOIB_1">
      <item>JOSIP JOZIĆ jednostavno društvo s ograničenom odgovornošću za trgovinu i usluge, OIB 12227943847, Klekovačka 37,10000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12227943847</item>
      <item>, OIB 85821130368</item>
    </izvorni_sadrzaj>
    <derivirana_varijabla naziv="DomainObject.Predmet.SudioniciListNazivOIB_1">
      <item>, OIB 12227943847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1938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2016-05-12T09:17:00Z</cp:lastPrinted>
  <dcterms:modified xmlns:xsi="http://www.w3.org/2001/XMLSchema-instance" xsi:type="dcterms:W3CDTF">2016-10-20T07:29:00Z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