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64ba8" w14:paraId="2e64ba8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81.St-3747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St-3747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>MAS - PROM" d.o.o. za proizvodnju, trgovinu i usluge, Zagreb, Koledinečka 5, OIB: 84330734467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>49.280,23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  <w:r w:rsidR="00C03B46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C03B46" w:rsidP="008C712F" w:rsidR="00C03B46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C03B46" w:rsidP="008C712F" w:rsidR="00C03B46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Višnja Svečak</w:t>
      </w: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60352"/>
    <w:rsid w:val="001F53E5"/>
    <w:rsid w:val="002B63E9"/>
    <w:rsid w:val="003A3787"/>
    <w:rsid w:val="003D0369"/>
    <w:rsid w:val="008C712F"/>
    <w:rsid w:val="00A04FCB"/>
    <w:rsid w:val="00AE0C19"/>
    <w:rsid w:val="00B519FA"/>
    <w:rsid w:val="00BD20BD"/>
    <w:rsid w:val="00BD2AAE"/>
    <w:rsid w:val="00C03B46"/>
    <w:rsid w:val="00D3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035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03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3B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B4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3B4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3B4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3B4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035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03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03B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B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03B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03B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03B4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3747</izvorni_sadrzaj>
    <derivirana_varijabla naziv="DomainObject.Predmet.Broj_1">3747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St-3747/2015</izvorni_sadrzaj>
    <derivirana_varijabla naziv="DomainObject.Predmet.OznakaBroj_1">St-3747/2015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 subjekt
prema OIB-u niti po nazivu</izvorni_sadrzaj>
    <derivirana_varijabla naziv="DomainObject.Predmet.PrimjedbaSuca_1">u sudskom registru se ne nalazi poslovni subjekt
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MAS-PROM d.o.o. za proizvodnju, trgovinu  i usluge</izvorni_sadrzaj>
    <derivirana_varijabla naziv="DomainObject.Predmet.ProtustrankaFormated_1">  MAS-PROM d.o.o. za proizvodnju, trgovinu  i usluge</derivirana_varijabla>
  </DomainObject.Predmet.ProtustrankaFormated>
  <DomainObject.Predmet.ProtustrankaFormatedOIB>
    <izvorni_sadrzaj>  MAS-PROM d.o.o. za proizvodnju, trgovinu  i usluge, OIB 84330734467</izvorni_sadrzaj>
    <derivirana_varijabla naziv="DomainObject.Predmet.ProtustrankaFormatedOIB_1">  MAS-PROM d.o.o. za proizvodnju, trgovinu  i usluge, OIB 84330734467</derivirana_varijabla>
  </DomainObject.Predmet.ProtustrankaFormatedOIB>
  <DomainObject.Predmet.ProtustrankaFormatedWithAdress>
    <izvorni_sadrzaj> MAS-PROM d.o.o. za proizvodnju, trgovinu  i usluge, Koledinečka 5/14, 10000 Zagreb</izvorni_sadrzaj>
    <derivirana_varijabla naziv="DomainObject.Predmet.ProtustrankaFormatedWithAdress_1"> MAS-PROM d.o.o. za proizvodnju, trgovinu  i usluge, Koledinečka 5/14, 10000 Zagreb</derivirana_varijabla>
  </DomainObject.Predmet.ProtustrankaFormatedWithAdress>
  <DomainObject.Predmet.ProtustrankaFormatedWithAdressOIB>
    <izvorni_sadrzaj> MAS-PROM d.o.o. za proizvodnju, trgovinu  i usluge, OIB 84330734467, Koledinečka 5/14, 10000 Zagreb</izvorni_sadrzaj>
    <derivirana_varijabla naziv="DomainObject.Predmet.ProtustrankaFormatedWithAdressOIB_1"> MAS-PROM d.o.o. za proizvodnju, trgovinu  i usluge, OIB 84330734467, Koledinečka 5/14, 10000 Zagreb</derivirana_varijabla>
  </DomainObject.Predmet.ProtustrankaFormatedWithAdressOIB>
  <DomainObject.Predmet.ProtustrankaWithAdress>
    <izvorni_sadrzaj>MAS-PROM d.o.o. za proizvodnju, trgovinu  i usluge Koledinečka 5/14, 10000 Zagreb</izvorni_sadrzaj>
    <derivirana_varijabla naziv="DomainObject.Predmet.ProtustrankaWithAdress_1">MAS-PROM d.o.o. za proizvodnju, trgovinu  i usluge Koledinečka 5/14, 10000 Zagreb</derivirana_varijabla>
  </DomainObject.Predmet.ProtustrankaWithAdress>
  <DomainObject.Predmet.ProtustrankaWithAdressOIB>
    <izvorni_sadrzaj>MAS-PROM d.o.o. za proizvodnju, trgovinu  i usluge, OIB 84330734467, Koledinečka 5/14, 10000 Zagreb</izvorni_sadrzaj>
    <derivirana_varijabla naziv="DomainObject.Predmet.ProtustrankaWithAdressOIB_1">MAS-PROM d.o.o. za proizvodnju, trgovinu  i usluge, OIB 84330734467, Koledinečka 5/14, 10000 Zagreb</derivirana_varijabla>
  </DomainObject.Predmet.ProtustrankaWithAdressOIB>
  <DomainObject.Predmet.ProtustrankaNazivFormated>
    <izvorni_sadrzaj>MAS-PROM d.o.o. za proizvodnju, trgovinu  i usluge</izvorni_sadrzaj>
    <derivirana_varijabla naziv="DomainObject.Predmet.ProtustrankaNazivFormated_1">MAS-PROM d.o.o. za proizvodnju, trgovinu  i usluge</derivirana_varijabla>
  </DomainObject.Predmet.ProtustrankaNazivFormated>
  <DomainObject.Predmet.ProtustrankaNazivFormatedOIB>
    <izvorni_sadrzaj>MAS-PROM d.o.o. za proizvodnju, trgovinu  i usluge, OIB 84330734467</izvorni_sadrzaj>
    <derivirana_varijabla naziv="DomainObject.Predmet.ProtustrankaNazivFormatedOIB_1">MAS-PROM d.o.o. za proizvodnju, trgovinu  i usluge, OIB 84330734467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MAS-PROM d.o.o. za proizvodnju, trgovinu  i usluge</item>
    </izvorni_sadrzaj>
    <derivirana_varijabla naziv="DomainObject.Predmet.ProtuStrankaListFormated_1">
      <item>MAS-PROM d.o.o. za proizvodnju, trgovinu  i usluge</item>
    </derivirana_varijabla>
  </DomainObject.Predmet.ProtuStrankaListFormated>
  <DomainObject.Predmet.ProtuStrankaListFormatedOIB>
    <izvorni_sadrzaj>
      <item>MAS-PROM d.o.o. za proizvodnju, trgovinu  i usluge, OIB 84330734467</item>
    </izvorni_sadrzaj>
    <derivirana_varijabla naziv="DomainObject.Predmet.ProtuStrankaListFormatedOIB_1">
      <item>MAS-PROM d.o.o. za proizvodnju, trgovinu  i usluge, OIB 84330734467</item>
    </derivirana_varijabla>
  </DomainObject.Predmet.ProtuStrankaListFormatedOIB>
  <DomainObject.Predmet.ProtuStrankaListFormatedWithAdress>
    <izvorni_sadrzaj>
      <item>MAS-PROM d.o.o. za proizvodnju, trgovinu  i usluge, Koledinečka 5/14, 10000 Zagreb</item>
    </izvorni_sadrzaj>
    <derivirana_varijabla naziv="DomainObject.Predmet.ProtuStrankaListFormatedWithAdress_1">
      <item>MAS-PROM d.o.o. za proizvodnju, trgovinu  i usluge, Koledinečka 5/14, 10000 Zagreb</item>
    </derivirana_varijabla>
  </DomainObject.Predmet.ProtuStrankaListFormatedWithAdress>
  <DomainObject.Predmet.ProtuStrankaListFormatedWithAdressOIB>
    <izvorni_sadrzaj>
      <item>MAS-PROM d.o.o. za proizvodnju, trgovinu  i usluge, OIB 84330734467, Koledinečka 5/14, 10000 Zagreb</item>
    </izvorni_sadrzaj>
    <derivirana_varijabla naziv="DomainObject.Predmet.ProtuStrankaListFormatedWithAdressOIB_1">
      <item>MAS-PROM d.o.o. za proizvodnju, trgovinu  i usluge, OIB 84330734467, Koledinečka 5/14, 10000 Zagreb</item>
    </derivirana_varijabla>
  </DomainObject.Predmet.ProtuStrankaListFormatedWithAdressOIB>
  <DomainObject.Predmet.ProtuStrankaListNazivFormated>
    <izvorni_sadrzaj>
      <item>MAS-PROM d.o.o. za proizvodnju, trgovinu  i usluge</item>
    </izvorni_sadrzaj>
    <derivirana_varijabla naziv="DomainObject.Predmet.ProtuStrankaListNazivFormated_1">
      <item>MAS-PROM d.o.o. za proizvodnju, trgovinu  i usluge</item>
    </derivirana_varijabla>
  </DomainObject.Predmet.ProtuStrankaListNazivFormated>
  <DomainObject.Predmet.ProtuStrankaListNazivFormatedOIB>
    <izvorni_sadrzaj>
      <item>MAS-PROM d.o.o. za proizvodnju, trgovinu  i usluge, OIB 84330734467</item>
    </izvorni_sadrzaj>
    <derivirana_varijabla naziv="DomainObject.Predmet.ProtuStrankaListNazivFormatedOIB_1">
      <item>MAS-PROM d.o.o. za proizvodnju, trgovinu  i usluge, OIB 84330734467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MAS-PROM d.o.o. za proizvodnju, trgovinu  i usluge</izvorni_sadrzaj>
    <derivirana_varijabla naziv="DomainObject.Predmet.ProtustrankaIDrugi_1">MAS-PROM d.o.o. za proizvodnju, trgovinu 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MAS-PROM d.o.o. za proizvodnju, trgovinu  i usluge, OIB 84330734467, Koledinečka 5/14, 10000 Zagreb</izvorni_sadrzaj>
    <derivirana_varijabla naziv="DomainObject.Predmet.ProtustrankaIDrugiAdressOIB_1">MAS-PROM d.o.o. za proizvodnju, trgovinu  i usluge, OIB 84330734467, Koledinečka 5/14,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MAS-PROM d.o.o. za proizvodnju, trgovinu  i usluge</item>
    </izvorni_sadrzaj>
    <derivirana_varijabla naziv="DomainObject.Predmet.SudioniciListNaziv_1">
      <item>FINA Regionalni centar Zagreb</item>
      <item>MAS-PROM d.o.o. za proizvodnju, trgovinu 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MAS-PROM d.o.o. za proizvodnju, trgovinu  i usluge, OIB 84330734467, Koledinečka 5/14,10000 Zagreb</item>
    </izvorni_sadrzaj>
    <derivirana_varijabla naziv="DomainObject.Predmet.SudioniciListAdressOIB_1">
      <item>FINA Regionalni centar Zagreb, OIB 85821130368, Trg svibanjskih žrtava 1995. 1,10000 Zagreb</item>
      <item>MAS-PROM d.o.o. za proizvodnju, trgovinu  i usluge, OIB 84330734467, Koledinečka 5/14,10000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84330734467</item>
    </izvorni_sadrzaj>
    <derivirana_varijabla naziv="DomainObject.Predmet.SudioniciListNazivOIB_1">
      <item>, OIB 85821130368</item>
      <item>, OIB 84330734467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253</properties:Words>
  <properties:Characters>1405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2016-06-02T06:44:00Z</dcterms:created>
  <dc:creator>Mario Žišković</dc:creator>
  <cp:lastModifiedBy>Višnja Svečak</cp:lastModifiedBy>
  <cp:lastPrinted>2016-06-02T06:44:00Z</cp:lastPrinted>
  <dcterms:modified xmlns:xsi="http://www.w3.org/2001/XMLSchema-instance" xsi:type="dcterms:W3CDTF">2016-06-02T06:48:00Z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