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ee6d" w14:paraId="1bcee6d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83D6A">
        <w:rPr>
          <w:b/>
          <w:lang w:val="hr-HR"/>
        </w:rPr>
        <w:t>432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83D6A">
        <w:rPr>
          <w:lang w:val="hr-HR"/>
        </w:rPr>
        <w:t>CIGARELA j.d.o.o. Imotski, Fra Rajmonda Rudeža 27, OIB: 85970401304</w:t>
      </w:r>
      <w:r w:rsidR="00DF2014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B82160">
        <w:rPr>
          <w:lang w:val="hr-HR"/>
        </w:rPr>
        <w:t xml:space="preserve">5. rujna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83D6A">
        <w:rPr>
          <w:lang w:val="hr-HR"/>
        </w:rPr>
        <w:t>CIGARELA j.d.o.o. Imotski, Fra Rajmonda Rudeža 27, OIB: 85970401304, MBS: 060353112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B82160">
        <w:rPr>
          <w:lang w:val="hr-HR"/>
        </w:rPr>
        <w:t xml:space="preserve">5. rujna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212E4D">
        <w:rPr>
          <w:lang w:val="hr-HR"/>
        </w:rPr>
        <w:t>9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B32385">
        <w:t xml:space="preserve">Damir Vrca, </w:t>
      </w:r>
      <w:r w:rsidR="00B32385" w:rsidRPr="000B3BCB">
        <w:t>diplomirani ekonomist</w:t>
      </w:r>
      <w:r w:rsidR="00B32385">
        <w:t xml:space="preserve"> iz Splita, </w:t>
      </w:r>
      <w:r w:rsidR="00B32385" w:rsidRPr="000B3BCB">
        <w:t>Stoci 2A</w:t>
      </w:r>
      <w:r w:rsidR="00B32385">
        <w:t xml:space="preserve">, OIB: </w:t>
      </w:r>
      <w:r w:rsidR="00B32385" w:rsidRPr="000B3BCB">
        <w:t>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83D6A">
        <w:rPr>
          <w:lang w:val="hr-HR"/>
        </w:rPr>
        <w:t>CIGARELA j.d.o.o. Imotski, Fra Rajmonda Rudeža 27, OIB: 85970401304, MBS: 060353112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83D6A">
        <w:rPr>
          <w:lang w:val="hr-HR"/>
        </w:rPr>
        <w:t>12</w:t>
      </w:r>
      <w:r w:rsidR="00490EC0">
        <w:rPr>
          <w:lang w:val="hr-HR"/>
        </w:rPr>
        <w:t>. lipnja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83D6A">
        <w:rPr>
          <w:lang w:val="hr-HR"/>
        </w:rPr>
        <w:t>CIGARELA j.d.o.o. Imotski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D83D6A">
        <w:rPr>
          <w:lang w:val="hr-HR"/>
        </w:rPr>
        <w:t>06</w:t>
      </w:r>
      <w:r w:rsidR="00490EC0">
        <w:rPr>
          <w:lang w:val="hr-HR"/>
        </w:rPr>
        <w:t>.06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83D6A">
        <w:rPr>
          <w:lang w:val="hr-HR"/>
        </w:rPr>
        <w:t>30.835,20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8F0D91">
        <w:rPr>
          <w:lang w:val="hr-HR"/>
        </w:rPr>
        <w:t>2. srpnja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82160">
        <w:rPr>
          <w:lang w:val="hr-HR"/>
        </w:rPr>
        <w:t xml:space="preserve">5. rujna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D83D6A">
        <w:rPr>
          <w:lang w:val="hr-HR"/>
        </w:rPr>
        <w:t>, Ispostava Imotski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306CF" w:rsidRPr="000306C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83D6A">
      <w:t>432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06C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2E4D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0A3E"/>
    <w:rsid w:val="00B11BCA"/>
    <w:rsid w:val="00B20C23"/>
    <w:rsid w:val="00B32385"/>
    <w:rsid w:val="00B347F0"/>
    <w:rsid w:val="00B37DA8"/>
    <w:rsid w:val="00B42D2F"/>
    <w:rsid w:val="00B46399"/>
    <w:rsid w:val="00B502D3"/>
    <w:rsid w:val="00B6615F"/>
    <w:rsid w:val="00B82160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06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06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06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06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06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06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CIGARELA jednostavno društvo s ograničenom odgovornošću za trgovinu i usluge</izvorni_sadrzaj>
    <derivirana_varijabla naziv="DomainObject.Predmet.ProtustrankaFormated_1">  CIGARELA jednostavno društvo s ograničenom odgovornošću za trgovinu i usluge</derivirana_varijabla>
  </DomainObject.Predmet.ProtustrankaFormated>
  <DomainObject.Predmet.ProtustrankaFormatedOIB>
    <izvorni_sadrzaj>  CIGARELA jednostavno društvo s ograničenom odgovornošću za trgovinu i usluge, OIB 85970401304</izvorni_sadrzaj>
    <derivirana_varijabla naziv="DomainObject.Predmet.ProtustrankaFormatedOIB_1">  CIGARELA jednostavno društvo s ograničenom odgovornošću za trgovinu i usluge, OIB 85970401304</derivirana_varijabla>
  </DomainObject.Predmet.ProtustrankaFormatedOIB>
  <DomainObject.Predmet.ProtustrankaFormatedWithAdress>
    <izvorni_sadrzaj> CIGARELA jednostavno društvo s ograničenom odgovornošću za trgovinu i usluge, Fra Rajmonda Rudeža 27, 21260 Imotski</izvorni_sadrzaj>
    <derivirana_varijabla naziv="DomainObject.Predmet.ProtustrankaFormatedWithAdress_1"> CIGARELA jednostavno društvo s ograničenom odgovornošću za trgovinu i usluge, Fra Rajmonda Rudeža 27, 21260 Imotski</derivirana_varijabla>
  </DomainObject.Predmet.ProtustrankaFormatedWithAdress>
  <DomainObject.Predmet.ProtustrankaFormatedWithAdressOIB>
    <izvorni_sadrzaj> CIGARELA jednostavno društvo s ograničenom odgovornošću za trgovinu i usluge, OIB 85970401304, Fra Rajmonda Rudeža 27, 21260 Imotski</izvorni_sadrzaj>
    <derivirana_varijabla naziv="DomainObject.Predmet.ProtustrankaFormatedWithAdressOIB_1"> CIGARELA jednostavno društvo s ograničenom odgovornošću za trgovinu i usluge, OIB 85970401304, Fra Rajmonda Rudeža 27, 21260 Imotski</derivirana_varijabla>
  </DomainObject.Predmet.ProtustrankaFormatedWithAdressOIB>
  <DomainObject.Predmet.ProtustrankaWithAdress>
    <izvorni_sadrzaj>CIGARELA jednostavno društvo s ograničenom odgovornošću za trgovinu i usluge Fra Rajmonda Rudeža 27, 21260 Imotski</izvorni_sadrzaj>
    <derivirana_varijabla naziv="DomainObject.Predmet.ProtustrankaWithAdress_1">CIGARELA jednostavno društvo s ograničenom odgovornošću za trgovinu i usluge Fra Rajmonda Rudeža 27, 21260 Imotski</derivirana_varijabla>
  </DomainObject.Predmet.ProtustrankaWithAdress>
  <DomainObject.Predmet.ProtustrankaWithAdressOIB>
    <izvorni_sadrzaj>CIGARELA jednostavno društvo s ograničenom odgovornošću za trgovinu i usluge, OIB 85970401304, Fra Rajmonda Rudeža 27, 21260 Imotski</izvorni_sadrzaj>
    <derivirana_varijabla naziv="DomainObject.Predmet.ProtustrankaWithAdressOIB_1">CIGARELA jednostavno društvo s ograničenom odgovornošću za trgovinu i usluge, OIB 85970401304, Fra Rajmonda Rudeža 27, 21260 Imotski</derivirana_varijabla>
  </DomainObject.Predmet.ProtustrankaWithAdressOIB>
  <DomainObject.Predmet.ProtustrankaNazivFormated>
    <izvorni_sadrzaj>CIGARELA jednostavno društvo s ograničenom odgovornošću za trgovinu i usluge</izvorni_sadrzaj>
    <derivirana_varijabla naziv="DomainObject.Predmet.ProtustrankaNazivFormated_1">CIGARELA jednostavno društvo s ograničenom odgovornošću za trgovinu i usluge</derivirana_varijabla>
  </DomainObject.Predmet.ProtustrankaNazivFormated>
  <DomainObject.Predmet.ProtustrankaNazivFormatedOIB>
    <izvorni_sadrzaj>CIGARELA jednostavno društvo s ograničenom odgovornošću za trgovinu i usluge, OIB 85970401304</izvorni_sadrzaj>
    <derivirana_varijabla naziv="DomainObject.Predmet.ProtustrankaNazivFormatedOIB_1">CIGARELA jednostavno društvo s ograničenom odgovornošću za trgovinu i usluge, OIB 85970401304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30835.20</izvorni_sadrzaj>
    <derivirana_varijabla naziv="DomainObject.Predmet.TrenutnaVrijednost_1">30835.20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CIGARELA jednostavno društvo s ograničenom odgovornošću za trgovinu i usluge</item>
    </izvorni_sadrzaj>
    <derivirana_varijabla naziv="DomainObject.Predmet.ProtuStrankaListFormated_1">
      <item>CIGARELA jednostavno društvo s ograničenom odgovornošću za trgovinu i usluge</item>
    </derivirana_varijabla>
  </DomainObject.Predmet.ProtuStrankaListFormated>
  <DomainObject.Predmet.ProtuStrankaListFormatedOIB>
    <izvorni_sadrzaj>
      <item>CIGARELA jednostavno društvo s ograničenom odgovornošću za trgovinu i usluge, OIB 85970401304</item>
    </izvorni_sadrzaj>
    <derivirana_varijabla naziv="DomainObject.Predmet.ProtuStrankaListFormatedOIB_1">
      <item>CIGARELA jednostavno društvo s ograničenom odgovornošću za trgovinu i usluge, OIB 85970401304</item>
    </derivirana_varijabla>
  </DomainObject.Predmet.ProtuStrankaListFormatedOIB>
  <DomainObject.Predmet.ProtuStrankaListFormatedWithAdress>
    <izvorni_sadrzaj>
      <item>CIGARELA jednostavno društvo s ograničenom odgovornošću za trgovinu i usluge, Fra Rajmonda Rudeža 27, 21260 Imotski</item>
    </izvorni_sadrzaj>
    <derivirana_varijabla naziv="DomainObject.Predmet.ProtuStrankaListFormatedWithAdress_1">
      <item>CIGARELA jednostavno društvo s ograničenom odgovornošću za trgovinu i usluge, Fra Rajmonda Rudeža 27, 21260 Imotski</item>
    </derivirana_varijabla>
  </DomainObject.Predmet.ProtuStrankaListFormatedWithAdress>
  <DomainObject.Predmet.ProtuStrankaListFormatedWithAdressOIB>
    <izvorni_sadrzaj>
      <item>CIGARELA jednostavno društvo s ograničenom odgovornošću za trgovinu i usluge, OIB 85970401304, Fra Rajmonda Rudeža 27, 21260 Imotski</item>
    </izvorni_sadrzaj>
    <derivirana_varijabla naziv="DomainObject.Predmet.ProtuStrankaListFormatedWithAdressOIB_1">
      <item>CIGARELA jednostavno društvo s ograničenom odgovornošću za trgovinu i usluge, OIB 85970401304, Fra Rajmonda Rudeža 27, 21260 Imotski</item>
    </derivirana_varijabla>
  </DomainObject.Predmet.ProtuStrankaListFormatedWithAdressOIB>
  <DomainObject.Predmet.ProtuStrankaListNazivFormated>
    <izvorni_sadrzaj>
      <item>CIGARELA jednostavno društvo s ograničenom odgovornošću za trgovinu i usluge</item>
    </izvorni_sadrzaj>
    <derivirana_varijabla naziv="DomainObject.Predmet.ProtuStrankaListNazivFormated_1">
      <item>CIGARELA jednostavno društvo s ograničenom odgovornošću za trgovinu i usluge</item>
    </derivirana_varijabla>
  </DomainObject.Predmet.ProtuStrankaListNazivFormated>
  <DomainObject.Predmet.ProtuStrankaListNazivFormatedOIB>
    <izvorni_sadrzaj>
      <item>CIGARELA jednostavno društvo s ograničenom odgovornošću za trgovinu i usluge, OIB 85970401304</item>
    </izvorni_sadrzaj>
    <derivirana_varijabla naziv="DomainObject.Predmet.ProtuStrankaListNazivFormatedOIB_1">
      <item>CIGARELA jednostavno društvo s ograničenom odgovornošću za trgovinu i usluge, OIB 85970401304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CIGARELA jednostavno društvo s ograničenom odgovornošću za trgovinu i usluge</izvorni_sadrzaj>
    <derivirana_varijabla naziv="DomainObject.Predmet.ProtustrankaIDrugi_1">CIGARELA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CIGARELA jednostavno društvo s ograničenom odgovornošću za trgovinu i usluge, OIB 85970401304, Fra Rajmonda Rudeža 27, 21260 Imotski</izvorni_sadrzaj>
    <derivirana_varijabla naziv="DomainObject.Predmet.ProtustrankaIDrugiAdressOIB_1">CIGARELA jednostavno društvo s ograničenom odgovornošću za trgovinu i usluge, OIB 85970401304, Fra Rajmonda Rudeža 27,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CIGARELA jednostavno društvo s ograničenom odgovornošću za trgovinu i usluge</item>
      <item>FINANCIJSKA AGENCIJA, RC SPLIT</item>
    </izvorni_sadrzaj>
    <derivirana_varijabla naziv="DomainObject.Predmet.SudioniciListNaziv_1">
      <item>CIGARELA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CIGARELA jednostavno društvo s ograničenom odgovornošću za trgovinu i usluge, OIB 85970401304, Fra Rajmonda Rudeža 27,21260 Imotski</item>
      <item>FINANCIJSKA AGENCIJA, RC SPLIT, OIB 85821130368, Mažuranićevo šetalište 24 b,21000 Split</item>
    </izvorni_sadrzaj>
    <derivirana_varijabla naziv="DomainObject.Predmet.SudioniciListAdressOIB_1">
      <item>CIGARELA jednostavno društvo s ograničenom odgovornošću za trgovinu i usluge, OIB 85970401304, Fra Rajmonda Rudeža 27,21260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85970401304</item>
      <item>, OIB 85821130368</item>
    </izvorni_sadrzaj>
    <derivirana_varijabla naziv="DomainObject.Predmet.SudioniciListNazivOIB_1">
      <item>, OIB 85970401304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F66C1-A12D-4BE6-AC80-82D601888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4147</properties:Characters>
  <properties:Lines>110</properties:Lines>
  <properties:Paragraphs>35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2018-09-05T06:30:00Z</cp:lastPrinted>
  <dcterms:modified xmlns:xsi="http://www.w3.org/2001/XMLSchema-instance" xsi:type="dcterms:W3CDTF">2018-09-05T06:40:00Z</dcterms:modified>
  <cp:revision>389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