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0fef" w14:paraId="b340fef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507653" w:rsidP="00507653" w:rsidR="00507653" w:rsidRPr="00A3338D">
      <w:pPr>
        <w:jc w:val="both"/>
      </w:pPr>
      <w:r w:rsidRPr="00A3338D">
        <w:tab/>
      </w:r>
      <w:r w:rsidRPr="00A3338D">
        <w:tab/>
        <w:t xml:space="preserve">Trgovački sud u Rijeci po sucu Veri Jelenović, u nastavljanju postupka radi naknadne diobe Stečajne mase iza ENERGANA FUŽINE d. o. o. za obavljanje energetskih djelatnosti u stečaju Čavle, Soboli 10, OIB: 65353574066, MBS: 040376752, dana </w:t>
      </w:r>
      <w:r w:rsidR="00B100AC" w:rsidRPr="00A3338D">
        <w:t>2</w:t>
      </w:r>
      <w:r w:rsidR="00E14130">
        <w:t>1</w:t>
      </w:r>
      <w:r w:rsidR="00B100AC" w:rsidRPr="00A3338D">
        <w:t>. lipnja 2018</w:t>
      </w:r>
      <w:r w:rsidRPr="00A3338D">
        <w:t xml:space="preserve">. </w:t>
      </w:r>
    </w:p>
    <w:p w:rsidRDefault="00CC2360" w:rsidP="00CC2360" w:rsidR="00CC2360" w:rsidRPr="00A3338D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</w:t>
      </w:r>
      <w:r w:rsidR="00507653">
        <w:t xml:space="preserve">Ranke Herljević, OIB: 14109641646, Soboli 10, Čavle </w:t>
      </w:r>
      <w:r>
        <w:t xml:space="preserve">za period od </w:t>
      </w:r>
      <w:r w:rsidR="00B100AC">
        <w:t>28</w:t>
      </w:r>
      <w:r w:rsidR="00507653">
        <w:t>. prosinca</w:t>
      </w:r>
      <w:r>
        <w:t xml:space="preserve"> 2017. </w:t>
      </w:r>
      <w:r w:rsidR="00B100AC">
        <w:t xml:space="preserve">do 28. svibnja 2018. </w:t>
      </w:r>
      <w:r>
        <w:t xml:space="preserve">u iznosu od </w:t>
      </w:r>
      <w:r w:rsidR="00B100AC">
        <w:t>840,69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B100AC">
        <w:rPr>
          <w:bCs/>
        </w:rPr>
        <w:t>30. svibnja 2018</w:t>
      </w:r>
      <w:r>
        <w:rPr>
          <w:bCs/>
        </w:rPr>
        <w:t xml:space="preserve">. podnijela zahtjev za naknadu stvarnih troškova u iznosu od </w:t>
      </w:r>
      <w:r w:rsidR="00B100AC">
        <w:t xml:space="preserve">840,69 </w:t>
      </w:r>
      <w:r w:rsidR="00507653">
        <w:t xml:space="preserve">kn neto  </w:t>
      </w:r>
      <w:r>
        <w:t xml:space="preserve">za period od </w:t>
      </w:r>
      <w:r w:rsidR="00B100AC">
        <w:t>28. prosinca 2017. do 28. svibnja 2018</w:t>
      </w:r>
      <w:r w:rsidR="00507653">
        <w:t xml:space="preserve">. </w:t>
      </w:r>
      <w:r>
        <w:t>i to za</w:t>
      </w:r>
      <w:r>
        <w:rPr>
          <w:bCs/>
        </w:rPr>
        <w:t xml:space="preserve"> trošak korištenja osobnog vozila</w:t>
      </w:r>
      <w:r w:rsidR="00507653">
        <w:rPr>
          <w:bCs/>
        </w:rPr>
        <w:t xml:space="preserve"> za dolazak i odlazak u Rijeku</w:t>
      </w:r>
      <w:r w:rsidR="00815A0B">
        <w:rPr>
          <w:bCs/>
        </w:rPr>
        <w:t xml:space="preserve"> radi raznih poslova na ovom sudu, odlazaka poslovnoj banci, sastancima s odvjetnikom i kupcem BIO DVA d.o.o., kao i drugih poslova u Rijec</w:t>
      </w:r>
      <w:r w:rsidR="003A0A4F">
        <w:rPr>
          <w:bCs/>
        </w:rPr>
        <w:t>i u iznosu od 400,00 kn, 381,69 kn telefonskih troškova, te 59,00 kn troškova parkiranja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</w:t>
      </w:r>
      <w:r w:rsidR="00507653">
        <w:t xml:space="preserve">i uvidom u dokumentaciju priloženu navedenom zahtjevu stečajnog upravitelja (obračun loko-vožnje, specifikacija troškova telefonskih usluga i interneta, računi za usluge u fiksnoj </w:t>
      </w:r>
      <w:r w:rsidR="003A0A4F">
        <w:t xml:space="preserve">i mobilnoj </w:t>
      </w:r>
      <w:r w:rsidR="00507653">
        <w:t xml:space="preserve">mreži </w:t>
      </w:r>
      <w:r w:rsidR="003A0A4F">
        <w:t>Hrvatskog T</w:t>
      </w:r>
      <w:r w:rsidR="00507653">
        <w:t xml:space="preserve">elekoma za </w:t>
      </w:r>
      <w:r w:rsidR="003A0A4F">
        <w:t>navedeni period</w:t>
      </w:r>
      <w:r w:rsidR="00507653">
        <w:t>, specifikacija računa za parkirnu naknadu, računi za parkirnu naknadu</w:t>
      </w:r>
      <w:r w:rsidR="003A0A4F">
        <w:t xml:space="preserve"> – sve na listu 205-218 spisa</w:t>
      </w:r>
      <w:r w:rsidR="00507653">
        <w:t xml:space="preserve">) </w:t>
      </w:r>
      <w:r>
        <w:t xml:space="preserve">ocijenio da su navedeni nastali stvarni troškovi stečajnog upravitelja u iznosu od </w:t>
      </w:r>
      <w:r w:rsidR="003A0A4F">
        <w:t xml:space="preserve">840,69 </w:t>
      </w:r>
      <w:r w:rsidR="00507653">
        <w:t xml:space="preserve">kn neto </w:t>
      </w:r>
      <w:r>
        <w:t xml:space="preserve">za period od </w:t>
      </w:r>
      <w:r w:rsidR="003A0A4F">
        <w:t>28. prosinca 2017. do 28. svibnja 2018</w:t>
      </w:r>
      <w:r w:rsidR="00507653">
        <w:t>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507653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7033E3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B100AC">
        <w:t>2</w:t>
      </w:r>
      <w:r w:rsidR="00E14130">
        <w:t>1</w:t>
      </w:r>
      <w:r w:rsidR="00B100AC">
        <w:t>. lipnja 2018</w:t>
      </w:r>
      <w:r>
        <w:rPr>
          <w:bCs/>
        </w:rPr>
        <w:t>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R="00CC23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C10" w:rsidP="00CC2360" w:rsidR="00D76C10">
      <w:r>
        <w:separator/>
      </w:r>
    </w:p>
  </w:endnote>
  <w:endnote w:id="0" w:type="continuationSeparator">
    <w:p w:rsidRDefault="00D76C10" w:rsidP="00CC2360" w:rsidR="00D76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9376524"/>
      <w:docPartObj>
        <w:docPartGallery w:val="Page Numbers (Bottom of Page)"/>
        <w:docPartUnique/>
      </w:docPartObj>
    </w:sdtPr>
    <w:sdtEndPr/>
    <w:sdtContent>
      <w:p w:rsidRDefault="007033E3" w:rsidR="007033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3A2">
          <w:rPr>
            <w:noProof/>
          </w:rPr>
          <w:t>1</w:t>
        </w:r>
        <w:r>
          <w:fldChar w:fldCharType="end"/>
        </w:r>
      </w:p>
    </w:sdtContent>
  </w:sdt>
  <w:p w:rsidRDefault="007033E3" w:rsidR="007033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C10" w:rsidP="00CC2360" w:rsidR="00D76C10">
      <w:r>
        <w:separator/>
      </w:r>
    </w:p>
  </w:footnote>
  <w:footnote w:id="0" w:type="continuationSeparator">
    <w:p w:rsidRDefault="00D76C10" w:rsidP="00CC2360" w:rsidR="00D76C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507653">
      <w:t>371/2017</w:t>
    </w:r>
    <w:r w:rsidR="0037305E">
      <w:t>-40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14CC"/>
    <w:rsid w:val="00084C43"/>
    <w:rsid w:val="0014496F"/>
    <w:rsid w:val="0026224F"/>
    <w:rsid w:val="00265F99"/>
    <w:rsid w:val="00267BBB"/>
    <w:rsid w:val="003541B1"/>
    <w:rsid w:val="0037305E"/>
    <w:rsid w:val="003A0A4F"/>
    <w:rsid w:val="003A39F1"/>
    <w:rsid w:val="004363A2"/>
    <w:rsid w:val="004F6C16"/>
    <w:rsid w:val="00507653"/>
    <w:rsid w:val="00520689"/>
    <w:rsid w:val="007033E3"/>
    <w:rsid w:val="0076139A"/>
    <w:rsid w:val="0079701C"/>
    <w:rsid w:val="007B6D04"/>
    <w:rsid w:val="00815A0B"/>
    <w:rsid w:val="00836506"/>
    <w:rsid w:val="00942A0F"/>
    <w:rsid w:val="00A3338D"/>
    <w:rsid w:val="00AA43BC"/>
    <w:rsid w:val="00AF0A5D"/>
    <w:rsid w:val="00B100AC"/>
    <w:rsid w:val="00B93FF3"/>
    <w:rsid w:val="00BA3EB5"/>
    <w:rsid w:val="00C17835"/>
    <w:rsid w:val="00CC2360"/>
    <w:rsid w:val="00D67E91"/>
    <w:rsid w:val="00D76C10"/>
    <w:rsid w:val="00E14130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
Prijave tražbina u spisu</izvorni_sadrzaj>
    <derivirana_varijabla naziv="DomainObject.Predmet.PrimjedbaSuca_1">Nastavak postupka radi naknadne diobe.
veza 4 St-1466/16
Prijave tražbina u spisu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1835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2018-06-21T06:28:00Z</dcterms:created>
  <dc:creator>Vera Jelenović</dc:creator>
  <cp:lastModifiedBy>Danijela Fumić</cp:lastModifiedBy>
  <dcterms:modified xmlns:xsi="http://www.w3.org/2001/XMLSchema-instance" xsi:type="dcterms:W3CDTF">2018-06-21T06:28:00Z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(371 17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