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f71bc" w14:paraId="20f71bc" w:rsidRDefault="005F6B23" w:rsidP="005F6B23" w:rsidR="005F6B23" w:rsidRPr="0059397C">
      <w:pPr>
        <w:pStyle w:val="Obinitekst"/>
        <w:jc w:val="center"/>
        <w15:collapsed w:val="false"/>
        <w:rPr>
          <w:rFonts w:cs="Times New Roman" w:eastAsia="MS Mincho" w:hAnsi="Times New Roman" w:ascii="Times New Roman"/>
          <w:sz w:val="24"/>
          <w:szCs w:val="24"/>
        </w:rPr>
      </w:pPr>
      <w:bookmarkStart w:name="_GoBack" w:id="0"/>
      <w:bookmarkEnd w:id="0"/>
    </w:p>
    <w:p w:rsidRDefault="0059397C" w:rsidP="0059397C" w:rsidR="00051468" w:rsidRPr="0059397C">
      <w:pPr>
        <w:spacing w:lineRule="auto" w:line="276" w:after="200"/>
        <w:ind w:left="708"/>
        <w:jc w:val="both"/>
        <w:rPr>
          <w:bCs/>
        </w:rPr>
      </w:pPr>
      <w:r>
        <w:rPr>
          <w:noProof/>
        </w:rPr>
        <w:t xml:space="preserve"> </w:t>
      </w:r>
      <w:r w:rsidRPr="0059397C">
        <w:rPr>
          <w:noProof/>
        </w:rPr>
        <w:t xml:space="preserve">     </w:t>
      </w:r>
      <w:r w:rsidR="00BB05CF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1468" w:rsidP="00051468" w:rsidR="00051468" w:rsidRPr="0059397C">
      <w:pPr>
        <w:jc w:val="both"/>
        <w:rPr>
          <w:bCs/>
        </w:rPr>
      </w:pPr>
      <w:r w:rsidRPr="0059397C">
        <w:rPr>
          <w:rFonts w:eastAsia="MS Mincho"/>
          <w:bCs/>
        </w:rPr>
        <w:t xml:space="preserve">  REPUBLIKA HRVATSKA</w:t>
      </w:r>
    </w:p>
    <w:p w:rsidRDefault="00051468" w:rsidP="00051468" w:rsidR="00051468" w:rsidRPr="0059397C">
      <w:pPr>
        <w:jc w:val="both"/>
        <w:rPr>
          <w:bCs/>
        </w:rPr>
      </w:pPr>
      <w:r w:rsidRPr="0059397C">
        <w:rPr>
          <w:rFonts w:eastAsia="MS Mincho"/>
          <w:bCs/>
        </w:rPr>
        <w:t>TRGOVAČKI SUD U RIJECI</w:t>
      </w:r>
    </w:p>
    <w:p w:rsidRDefault="00051468" w:rsidP="00051468" w:rsidR="00051468" w:rsidRPr="0059397C">
      <w:pPr>
        <w:jc w:val="both"/>
        <w:rPr>
          <w:bCs/>
        </w:rPr>
      </w:pPr>
      <w:r w:rsidRPr="0059397C">
        <w:rPr>
          <w:rFonts w:eastAsia="MS Mincho"/>
          <w:bCs/>
        </w:rPr>
        <w:t xml:space="preserve">      Rijeka, Zadarska 1 i 3</w:t>
      </w:r>
    </w:p>
    <w:p w:rsidRDefault="005F6B23" w:rsidP="005F6B23" w:rsidR="005F6B2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59397C" w:rsidP="005F6B23" w:rsidR="0059397C" w:rsidRPr="0059397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5F6B23" w:rsidP="005F6B23" w:rsidR="005F6B23" w:rsidRPr="0059397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7E84" w:rsidP="005F6B23" w:rsidR="001D7E84" w:rsidRPr="0059397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59397C">
        <w:rPr>
          <w:rFonts w:cs="Times New Roman" w:eastAsia="MS Mincho" w:hAnsi="Times New Roman" w:ascii="Times New Roman"/>
          <w:sz w:val="24"/>
          <w:szCs w:val="24"/>
        </w:rPr>
        <w:t>R</w:t>
      </w:r>
      <w:r w:rsidR="005F6B23" w:rsidRPr="0059397C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59397C">
        <w:rPr>
          <w:rFonts w:cs="Times New Roman" w:eastAsia="MS Mincho" w:hAnsi="Times New Roman" w:ascii="Times New Roman"/>
          <w:sz w:val="24"/>
          <w:szCs w:val="24"/>
        </w:rPr>
        <w:t>E</w:t>
      </w:r>
      <w:r w:rsidR="005F6B23" w:rsidRPr="0059397C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59397C">
        <w:rPr>
          <w:rFonts w:cs="Times New Roman" w:eastAsia="MS Mincho" w:hAnsi="Times New Roman" w:ascii="Times New Roman"/>
          <w:sz w:val="24"/>
          <w:szCs w:val="24"/>
        </w:rPr>
        <w:t>P</w:t>
      </w:r>
      <w:r w:rsidR="005F6B23" w:rsidRPr="0059397C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59397C">
        <w:rPr>
          <w:rFonts w:cs="Times New Roman" w:eastAsia="MS Mincho" w:hAnsi="Times New Roman" w:ascii="Times New Roman"/>
          <w:sz w:val="24"/>
          <w:szCs w:val="24"/>
        </w:rPr>
        <w:t>U</w:t>
      </w:r>
      <w:r w:rsidR="005F6B23" w:rsidRPr="0059397C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59397C">
        <w:rPr>
          <w:rFonts w:cs="Times New Roman" w:eastAsia="MS Mincho" w:hAnsi="Times New Roman" w:ascii="Times New Roman"/>
          <w:sz w:val="24"/>
          <w:szCs w:val="24"/>
        </w:rPr>
        <w:t>B</w:t>
      </w:r>
      <w:r w:rsidR="005F6B23" w:rsidRPr="0059397C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59397C">
        <w:rPr>
          <w:rFonts w:cs="Times New Roman" w:eastAsia="MS Mincho" w:hAnsi="Times New Roman" w:ascii="Times New Roman"/>
          <w:sz w:val="24"/>
          <w:szCs w:val="24"/>
        </w:rPr>
        <w:t>L</w:t>
      </w:r>
      <w:r w:rsidR="005F6B23" w:rsidRPr="0059397C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59397C">
        <w:rPr>
          <w:rFonts w:cs="Times New Roman" w:eastAsia="MS Mincho" w:hAnsi="Times New Roman" w:ascii="Times New Roman"/>
          <w:sz w:val="24"/>
          <w:szCs w:val="24"/>
        </w:rPr>
        <w:t>I</w:t>
      </w:r>
      <w:r w:rsidR="005F6B23" w:rsidRPr="0059397C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59397C">
        <w:rPr>
          <w:rFonts w:cs="Times New Roman" w:eastAsia="MS Mincho" w:hAnsi="Times New Roman" w:ascii="Times New Roman"/>
          <w:sz w:val="24"/>
          <w:szCs w:val="24"/>
        </w:rPr>
        <w:t>K</w:t>
      </w:r>
      <w:r w:rsidR="005F6B23" w:rsidRPr="0059397C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59397C">
        <w:rPr>
          <w:rFonts w:cs="Times New Roman" w:eastAsia="MS Mincho" w:hAnsi="Times New Roman" w:ascii="Times New Roman"/>
          <w:sz w:val="24"/>
          <w:szCs w:val="24"/>
        </w:rPr>
        <w:t>A</w:t>
      </w:r>
      <w:r w:rsidR="005F6B23" w:rsidRPr="0059397C"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Pr="0059397C">
        <w:rPr>
          <w:rFonts w:cs="Times New Roman" w:eastAsia="MS Mincho" w:hAnsi="Times New Roman" w:ascii="Times New Roman"/>
          <w:sz w:val="24"/>
          <w:szCs w:val="24"/>
        </w:rPr>
        <w:t xml:space="preserve"> H</w:t>
      </w:r>
      <w:r w:rsidR="005F6B23" w:rsidRPr="0059397C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59397C">
        <w:rPr>
          <w:rFonts w:cs="Times New Roman" w:eastAsia="MS Mincho" w:hAnsi="Times New Roman" w:ascii="Times New Roman"/>
          <w:sz w:val="24"/>
          <w:szCs w:val="24"/>
        </w:rPr>
        <w:t>R</w:t>
      </w:r>
      <w:r w:rsidR="005F6B23" w:rsidRPr="0059397C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59397C">
        <w:rPr>
          <w:rFonts w:cs="Times New Roman" w:eastAsia="MS Mincho" w:hAnsi="Times New Roman" w:ascii="Times New Roman"/>
          <w:sz w:val="24"/>
          <w:szCs w:val="24"/>
        </w:rPr>
        <w:t>V</w:t>
      </w:r>
      <w:r w:rsidR="005F6B23" w:rsidRPr="0059397C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59397C">
        <w:rPr>
          <w:rFonts w:cs="Times New Roman" w:eastAsia="MS Mincho" w:hAnsi="Times New Roman" w:ascii="Times New Roman"/>
          <w:sz w:val="24"/>
          <w:szCs w:val="24"/>
        </w:rPr>
        <w:t>A</w:t>
      </w:r>
      <w:r w:rsidR="005F6B23" w:rsidRPr="0059397C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59397C">
        <w:rPr>
          <w:rFonts w:cs="Times New Roman" w:eastAsia="MS Mincho" w:hAnsi="Times New Roman" w:ascii="Times New Roman"/>
          <w:sz w:val="24"/>
          <w:szCs w:val="24"/>
        </w:rPr>
        <w:t>T</w:t>
      </w:r>
      <w:r w:rsidR="005F6B23" w:rsidRPr="0059397C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59397C">
        <w:rPr>
          <w:rFonts w:cs="Times New Roman" w:eastAsia="MS Mincho" w:hAnsi="Times New Roman" w:ascii="Times New Roman"/>
          <w:sz w:val="24"/>
          <w:szCs w:val="24"/>
        </w:rPr>
        <w:t>S</w:t>
      </w:r>
      <w:r w:rsidR="005F6B23" w:rsidRPr="0059397C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59397C">
        <w:rPr>
          <w:rFonts w:cs="Times New Roman" w:eastAsia="MS Mincho" w:hAnsi="Times New Roman" w:ascii="Times New Roman"/>
          <w:sz w:val="24"/>
          <w:szCs w:val="24"/>
        </w:rPr>
        <w:t>K</w:t>
      </w:r>
      <w:r w:rsidR="005F6B23" w:rsidRPr="0059397C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59397C">
        <w:rPr>
          <w:rFonts w:cs="Times New Roman" w:eastAsia="MS Mincho" w:hAnsi="Times New Roman" w:ascii="Times New Roman"/>
          <w:sz w:val="24"/>
          <w:szCs w:val="24"/>
        </w:rPr>
        <w:t>A</w:t>
      </w:r>
    </w:p>
    <w:p w:rsidRDefault="009C516D" w:rsidR="009C516D" w:rsidRPr="0059397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59397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59397C">
        <w:rPr>
          <w:rFonts w:cs="Times New Roman" w:eastAsia="MS Mincho" w:hAnsi="Times New Roman" w:ascii="Times New Roman"/>
          <w:sz w:val="24"/>
          <w:szCs w:val="24"/>
        </w:rPr>
        <w:t>R J E Š E N J E</w:t>
      </w:r>
    </w:p>
    <w:p w:rsidRDefault="008C332C" w:rsidR="008C332C" w:rsidRPr="0059397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373CB" w:rsidP="00A7472F" w:rsidR="00F373CB" w:rsidRPr="0059397C">
      <w:pPr>
        <w:jc w:val="both"/>
      </w:pPr>
    </w:p>
    <w:p w:rsidRDefault="00A7472F" w:rsidP="00EB191E" w:rsidR="00DD54C0" w:rsidRPr="0059397C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9397C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r w:rsidR="00051468" w:rsidRPr="0059397C">
        <w:rPr>
          <w:rFonts w:cs="Times New Roman" w:hAnsi="Times New Roman" w:ascii="Times New Roman"/>
          <w:sz w:val="24"/>
          <w:szCs w:val="24"/>
        </w:rPr>
        <w:t xml:space="preserve">sucu </w:t>
      </w:r>
      <w:r w:rsidRPr="0059397C">
        <w:rPr>
          <w:rFonts w:cs="Times New Roman" w:hAnsi="Times New Roman" w:ascii="Times New Roman"/>
          <w:sz w:val="24"/>
          <w:szCs w:val="24"/>
        </w:rPr>
        <w:t xml:space="preserve">Liljani Ugrin, </w:t>
      </w:r>
      <w:r w:rsidR="00051468" w:rsidRPr="0059397C">
        <w:rPr>
          <w:rFonts w:cs="Times New Roman" w:hAnsi="Times New Roman" w:ascii="Times New Roman"/>
          <w:sz w:val="24"/>
          <w:szCs w:val="24"/>
        </w:rPr>
        <w:t xml:space="preserve">kao </w:t>
      </w:r>
      <w:r w:rsidRPr="0059397C">
        <w:rPr>
          <w:rFonts w:cs="Times New Roman" w:hAnsi="Times New Roman" w:ascii="Times New Roman"/>
          <w:sz w:val="24"/>
          <w:szCs w:val="24"/>
        </w:rPr>
        <w:t xml:space="preserve">stečajnom sucu, </w:t>
      </w:r>
      <w:r w:rsidR="00EE771F" w:rsidRPr="0059397C">
        <w:rPr>
          <w:rFonts w:cs="Times New Roman" w:hAnsi="Times New Roman" w:ascii="Times New Roman"/>
          <w:sz w:val="24"/>
          <w:szCs w:val="24"/>
        </w:rPr>
        <w:t xml:space="preserve">u postupku provođenja stečajnog postupka nad dužnikom </w:t>
      </w:r>
      <w:r w:rsidR="005F6B23" w:rsidRPr="0059397C">
        <w:rPr>
          <w:rFonts w:cs="Times New Roman" w:hAnsi="Times New Roman" w:ascii="Times New Roman"/>
          <w:sz w:val="24"/>
          <w:szCs w:val="24"/>
        </w:rPr>
        <w:t>HOTELI OMIŠALJ dioničko društvo za hotel</w:t>
      </w:r>
      <w:r w:rsidR="0059397C" w:rsidRPr="0059397C">
        <w:rPr>
          <w:rFonts w:cs="Times New Roman" w:hAnsi="Times New Roman" w:ascii="Times New Roman"/>
          <w:sz w:val="24"/>
          <w:szCs w:val="24"/>
        </w:rPr>
        <w:t>i</w:t>
      </w:r>
      <w:r w:rsidR="005F6B23" w:rsidRPr="0059397C">
        <w:rPr>
          <w:rFonts w:cs="Times New Roman" w:hAnsi="Times New Roman" w:ascii="Times New Roman"/>
          <w:sz w:val="24"/>
          <w:szCs w:val="24"/>
        </w:rPr>
        <w:t>jerstvo, turizam, trgovinu i usluge u stečaju Omišalj, Zagradi 39 (MBS 040098188 – OIB  18048322611)</w:t>
      </w:r>
      <w:r w:rsidRPr="0059397C">
        <w:rPr>
          <w:rFonts w:cs="Times New Roman" w:hAnsi="Times New Roman" w:ascii="Times New Roman"/>
          <w:sz w:val="24"/>
          <w:szCs w:val="24"/>
        </w:rPr>
        <w:t xml:space="preserve"> dana</w:t>
      </w:r>
      <w:r w:rsidR="0039221D" w:rsidRPr="0059397C">
        <w:rPr>
          <w:rFonts w:cs="Times New Roman" w:hAnsi="Times New Roman" w:ascii="Times New Roman"/>
          <w:sz w:val="24"/>
          <w:szCs w:val="24"/>
        </w:rPr>
        <w:t xml:space="preserve"> </w:t>
      </w:r>
      <w:r w:rsidR="00326734" w:rsidRPr="0059397C">
        <w:rPr>
          <w:rFonts w:cs="Times New Roman" w:hAnsi="Times New Roman" w:ascii="Times New Roman"/>
          <w:sz w:val="24"/>
          <w:szCs w:val="24"/>
        </w:rPr>
        <w:t>6</w:t>
      </w:r>
      <w:r w:rsidRPr="0059397C">
        <w:rPr>
          <w:rFonts w:cs="Times New Roman" w:hAnsi="Times New Roman" w:ascii="Times New Roman"/>
          <w:sz w:val="24"/>
          <w:szCs w:val="24"/>
        </w:rPr>
        <w:t>.</w:t>
      </w:r>
      <w:r w:rsidR="005136CA" w:rsidRPr="0059397C">
        <w:rPr>
          <w:rFonts w:cs="Times New Roman" w:hAnsi="Times New Roman" w:ascii="Times New Roman"/>
          <w:sz w:val="24"/>
          <w:szCs w:val="24"/>
        </w:rPr>
        <w:t xml:space="preserve"> </w:t>
      </w:r>
      <w:r w:rsidR="00A74F75" w:rsidRPr="0059397C">
        <w:rPr>
          <w:rFonts w:cs="Times New Roman" w:hAnsi="Times New Roman" w:ascii="Times New Roman"/>
          <w:sz w:val="24"/>
          <w:szCs w:val="24"/>
        </w:rPr>
        <w:t>s</w:t>
      </w:r>
      <w:r w:rsidR="0039221D" w:rsidRPr="0059397C">
        <w:rPr>
          <w:rFonts w:cs="Times New Roman" w:hAnsi="Times New Roman" w:ascii="Times New Roman"/>
          <w:sz w:val="24"/>
          <w:szCs w:val="24"/>
        </w:rPr>
        <w:t xml:space="preserve">rpnja </w:t>
      </w:r>
      <w:r w:rsidR="00A74F75" w:rsidRPr="0059397C">
        <w:rPr>
          <w:rFonts w:cs="Times New Roman" w:hAnsi="Times New Roman" w:ascii="Times New Roman"/>
          <w:sz w:val="24"/>
          <w:szCs w:val="24"/>
        </w:rPr>
        <w:t xml:space="preserve"> 2</w:t>
      </w:r>
      <w:r w:rsidR="005136CA" w:rsidRPr="0059397C">
        <w:rPr>
          <w:rFonts w:cs="Times New Roman" w:hAnsi="Times New Roman" w:ascii="Times New Roman"/>
          <w:sz w:val="24"/>
          <w:szCs w:val="24"/>
        </w:rPr>
        <w:t>01</w:t>
      </w:r>
      <w:r w:rsidR="00326734" w:rsidRPr="0059397C">
        <w:rPr>
          <w:rFonts w:cs="Times New Roman" w:hAnsi="Times New Roman" w:ascii="Times New Roman"/>
          <w:sz w:val="24"/>
          <w:szCs w:val="24"/>
        </w:rPr>
        <w:t>8</w:t>
      </w:r>
      <w:r w:rsidR="005136CA" w:rsidRPr="0059397C">
        <w:rPr>
          <w:rFonts w:cs="Times New Roman" w:hAnsi="Times New Roman" w:ascii="Times New Roman"/>
          <w:sz w:val="24"/>
          <w:szCs w:val="24"/>
        </w:rPr>
        <w:t>.</w:t>
      </w:r>
      <w:r w:rsidRPr="005939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E771F" w:rsidP="00EE771F" w:rsidR="00EE771F">
      <w:pPr>
        <w:ind w:firstLine="720"/>
        <w:jc w:val="center"/>
      </w:pPr>
    </w:p>
    <w:p w:rsidRDefault="0059397C" w:rsidP="00EE771F" w:rsidR="0059397C" w:rsidRPr="0059397C">
      <w:pPr>
        <w:ind w:firstLine="720"/>
        <w:jc w:val="center"/>
      </w:pPr>
    </w:p>
    <w:p w:rsidRDefault="00EE771F" w:rsidP="00EA29E0" w:rsidR="00EE771F" w:rsidRPr="0059397C">
      <w:pPr>
        <w:jc w:val="center"/>
      </w:pPr>
      <w:r w:rsidRPr="0059397C">
        <w:t>r i j e š i o   j e</w:t>
      </w:r>
    </w:p>
    <w:p w:rsidRDefault="00EE771F" w:rsidP="00EE771F" w:rsidR="00EE771F" w:rsidRPr="0059397C">
      <w:pPr>
        <w:ind w:firstLine="720"/>
        <w:jc w:val="both"/>
      </w:pPr>
    </w:p>
    <w:p w:rsidRDefault="00E5760B" w:rsidP="00EE771F" w:rsidR="00E5760B" w:rsidRPr="0059397C">
      <w:pPr>
        <w:ind w:firstLine="720"/>
        <w:jc w:val="both"/>
      </w:pPr>
    </w:p>
    <w:p w:rsidRDefault="005F6B23" w:rsidP="00326734" w:rsidR="00326734" w:rsidRPr="0059397C">
      <w:pPr>
        <w:jc w:val="both"/>
      </w:pPr>
      <w:r w:rsidRPr="0059397C">
        <w:t>I.</w:t>
      </w:r>
      <w:r w:rsidRPr="0059397C">
        <w:tab/>
      </w:r>
      <w:r w:rsidR="00B016DA" w:rsidRPr="0059397C">
        <w:t xml:space="preserve">Odobrava se predujam nagrade stečajnom upravitelju u </w:t>
      </w:r>
      <w:r w:rsidR="0039221D" w:rsidRPr="0059397C">
        <w:t xml:space="preserve">razdoblju </w:t>
      </w:r>
      <w:r w:rsidR="00B016DA" w:rsidRPr="0059397C">
        <w:t>od 1. svibnja do 31. listo</w:t>
      </w:r>
      <w:r w:rsidR="0039221D" w:rsidRPr="0059397C">
        <w:t>p</w:t>
      </w:r>
      <w:r w:rsidR="00B016DA" w:rsidRPr="0059397C">
        <w:t xml:space="preserve">ada </w:t>
      </w:r>
      <w:r w:rsidR="00051468" w:rsidRPr="0059397C">
        <w:t>201</w:t>
      </w:r>
      <w:r w:rsidR="00326734" w:rsidRPr="0059397C">
        <w:t>8</w:t>
      </w:r>
      <w:r w:rsidR="00051468" w:rsidRPr="0059397C">
        <w:t xml:space="preserve">. </w:t>
      </w:r>
      <w:r w:rsidR="00B016DA" w:rsidRPr="0059397C">
        <w:t xml:space="preserve">u mjesečnom iznosu od </w:t>
      </w:r>
      <w:r w:rsidR="00326734" w:rsidRPr="0059397C">
        <w:t>8.000,00</w:t>
      </w:r>
      <w:r w:rsidR="00B016DA" w:rsidRPr="0059397C">
        <w:t xml:space="preserve"> kn</w:t>
      </w:r>
      <w:r w:rsidR="00326734" w:rsidRPr="0059397C">
        <w:t xml:space="preserve"> (netto).</w:t>
      </w:r>
    </w:p>
    <w:p w:rsidRDefault="00326734" w:rsidP="00326734" w:rsidR="00326734" w:rsidRPr="0059397C">
      <w:pPr>
        <w:jc w:val="both"/>
      </w:pPr>
    </w:p>
    <w:p w:rsidRDefault="005F6B23" w:rsidP="00326734" w:rsidR="005F6B23" w:rsidRPr="0059397C">
      <w:pPr>
        <w:jc w:val="both"/>
        <w:rPr>
          <w:color w:val="000000"/>
        </w:rPr>
      </w:pPr>
      <w:r w:rsidRPr="0059397C">
        <w:rPr>
          <w:rFonts w:eastAsia="MS Mincho"/>
        </w:rPr>
        <w:t>II.</w:t>
      </w:r>
      <w:r w:rsidRPr="0059397C">
        <w:rPr>
          <w:rFonts w:eastAsia="MS Mincho"/>
        </w:rPr>
        <w:tab/>
      </w:r>
      <w:r w:rsidR="00B016DA" w:rsidRPr="0059397C">
        <w:rPr>
          <w:rFonts w:eastAsia="MS Mincho"/>
        </w:rPr>
        <w:t>Ovo r</w:t>
      </w:r>
      <w:r w:rsidRPr="0059397C">
        <w:rPr>
          <w:color w:val="000000"/>
        </w:rPr>
        <w:t>ješenje će se objaviti  na mrežnoj stranici e-Oglasne ploče suda.</w:t>
      </w:r>
    </w:p>
    <w:p w:rsidRDefault="005F6B23" w:rsidP="00EE771F" w:rsidR="005F6B23" w:rsidRPr="0059397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B70E6" w:rsidP="00EE771F" w:rsidR="001B70E6" w:rsidRPr="0059397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EE771F" w:rsidP="00EE771F" w:rsidR="00EE771F" w:rsidRPr="0059397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59397C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EE771F" w:rsidP="00EE771F" w:rsidR="00EE771F" w:rsidRPr="0059397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E771F" w:rsidP="00EE771F" w:rsidR="00EE771F" w:rsidRPr="0059397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760B" w:rsidP="00EB191E" w:rsidR="00432BF8" w:rsidRPr="0059397C">
      <w:pPr>
        <w:ind w:firstLine="708"/>
        <w:jc w:val="both"/>
      </w:pPr>
      <w:r w:rsidRPr="0059397C">
        <w:t xml:space="preserve">U podnesku od </w:t>
      </w:r>
      <w:r w:rsidR="00326734" w:rsidRPr="0059397C">
        <w:t>6. srpn</w:t>
      </w:r>
      <w:r w:rsidR="0059397C" w:rsidRPr="0059397C">
        <w:t>j</w:t>
      </w:r>
      <w:r w:rsidR="00326734" w:rsidRPr="0059397C">
        <w:t xml:space="preserve">a </w:t>
      </w:r>
      <w:r w:rsidR="00B016DA" w:rsidRPr="0059397C">
        <w:t>201</w:t>
      </w:r>
      <w:r w:rsidR="00326734" w:rsidRPr="0059397C">
        <w:t>8</w:t>
      </w:r>
      <w:r w:rsidR="00B016DA" w:rsidRPr="0059397C">
        <w:t xml:space="preserve">. </w:t>
      </w:r>
      <w:r w:rsidRPr="0059397C">
        <w:t xml:space="preserve"> stečajni upravitelj je predložio da </w:t>
      </w:r>
      <w:r w:rsidR="00DD7B55" w:rsidRPr="0059397C">
        <w:t xml:space="preserve">mu se odredi </w:t>
      </w:r>
      <w:r w:rsidR="005F6B23" w:rsidRPr="0059397C">
        <w:t xml:space="preserve">predujam </w:t>
      </w:r>
      <w:r w:rsidR="00DD7B55" w:rsidRPr="0059397C">
        <w:t>nagrad</w:t>
      </w:r>
      <w:r w:rsidR="005F6B23" w:rsidRPr="0059397C">
        <w:t>e</w:t>
      </w:r>
      <w:r w:rsidR="00DD7B55" w:rsidRPr="0059397C">
        <w:t xml:space="preserve"> </w:t>
      </w:r>
      <w:r w:rsidR="0014128C" w:rsidRPr="0059397C">
        <w:t xml:space="preserve">za period </w:t>
      </w:r>
      <w:r w:rsidR="00051468" w:rsidRPr="0059397C">
        <w:t>kad dužnik obavlja djelatnost</w:t>
      </w:r>
      <w:r w:rsidR="00432BF8" w:rsidRPr="0059397C">
        <w:t>.</w:t>
      </w:r>
    </w:p>
    <w:p w:rsidRDefault="00E5760B" w:rsidP="00E5760B" w:rsidR="00E5760B" w:rsidRPr="0059397C">
      <w:pPr>
        <w:ind w:firstLine="708"/>
        <w:jc w:val="both"/>
      </w:pPr>
      <w:r w:rsidRPr="0059397C">
        <w:t xml:space="preserve">Odredbom stavka </w:t>
      </w:r>
      <w:r w:rsidR="005F6B23" w:rsidRPr="0059397C">
        <w:t>2</w:t>
      </w:r>
      <w:r w:rsidRPr="0059397C">
        <w:t xml:space="preserve">. članka </w:t>
      </w:r>
      <w:r w:rsidR="005F6B23" w:rsidRPr="0059397C">
        <w:t>3</w:t>
      </w:r>
      <w:r w:rsidRPr="0059397C">
        <w:t xml:space="preserve">. </w:t>
      </w:r>
      <w:r w:rsidR="005F6B23" w:rsidRPr="0059397C">
        <w:rPr>
          <w:rStyle w:val="Naglaeno"/>
          <w:b w:val="false"/>
        </w:rPr>
        <w:t xml:space="preserve">Uredbe o kriterijima i načinu obračuna i plaćanja nagrade stečajnim upraviteljima </w:t>
      </w:r>
      <w:r w:rsidR="005F6B23" w:rsidRPr="0059397C">
        <w:t>(„Narodne novine“, broj 105/15)</w:t>
      </w:r>
      <w:r w:rsidRPr="0059397C">
        <w:t xml:space="preserve"> propisano je da </w:t>
      </w:r>
      <w:r w:rsidR="005F6B23" w:rsidRPr="0059397C">
        <w:t>sud može stečajnom upravitelju odrediti isplatu predujma dijela nagrade u slučaju ako stečajni dužnik nastavlja poslovati tijekom stečajnoga postupka ili ako je na ročištu vjerovnika stečajnom upravitelju naložena izrada stečajnoga plana.</w:t>
      </w:r>
    </w:p>
    <w:p w:rsidRDefault="00E00A18" w:rsidP="005F6B23" w:rsidR="00326734" w:rsidRPr="0059397C">
      <w:pPr>
        <w:ind w:firstLine="720"/>
        <w:jc w:val="both"/>
      </w:pPr>
      <w:r w:rsidRPr="0059397C">
        <w:t xml:space="preserve">Uvidom u spis utvrđeno je da su </w:t>
      </w:r>
      <w:r w:rsidR="00B016DA" w:rsidRPr="0059397C">
        <w:t xml:space="preserve">vjerovnici na skupštini </w:t>
      </w:r>
      <w:r w:rsidR="00E5760B" w:rsidRPr="0059397C">
        <w:t>donije</w:t>
      </w:r>
      <w:r w:rsidR="00B016DA" w:rsidRPr="0059397C">
        <w:t xml:space="preserve">li odluku </w:t>
      </w:r>
      <w:r w:rsidRPr="0059397C">
        <w:t>da dužnik nastavi po</w:t>
      </w:r>
      <w:r w:rsidR="00E5760B" w:rsidRPr="0059397C">
        <w:t>slovanj</w:t>
      </w:r>
      <w:r w:rsidRPr="0059397C">
        <w:t>e</w:t>
      </w:r>
      <w:r w:rsidR="00326734" w:rsidRPr="0059397C">
        <w:t xml:space="preserve">. </w:t>
      </w:r>
    </w:p>
    <w:p w:rsidRDefault="00563DE5" w:rsidP="005F6B23" w:rsidR="0039221D" w:rsidRPr="0059397C">
      <w:pPr>
        <w:ind w:firstLine="720"/>
        <w:jc w:val="both"/>
        <w:rPr>
          <w:color w:val="000000"/>
        </w:rPr>
      </w:pPr>
      <w:r w:rsidRPr="0059397C">
        <w:t>K</w:t>
      </w:r>
      <w:r w:rsidR="0039221D" w:rsidRPr="0059397C">
        <w:t>ako je poslovanje dužnika vezano za trajanje turističke sezone, v</w:t>
      </w:r>
      <w:r w:rsidR="00E5760B" w:rsidRPr="0059397C">
        <w:t>odeći računa o poslovima koje stečajni upravitelj mora</w:t>
      </w:r>
      <w:r w:rsidR="00DD7B55" w:rsidRPr="0059397C">
        <w:t xml:space="preserve"> </w:t>
      </w:r>
      <w:r w:rsidR="00E5760B" w:rsidRPr="0059397C">
        <w:t xml:space="preserve">obavljati </w:t>
      </w:r>
      <w:r w:rsidR="0039221D" w:rsidRPr="0059397C">
        <w:t xml:space="preserve">dok dužnik obavlja djelatnost </w:t>
      </w:r>
      <w:r w:rsidRPr="0059397C">
        <w:t xml:space="preserve">te vrijeme koje je za to potrebno, </w:t>
      </w:r>
      <w:r w:rsidR="00E00A18" w:rsidRPr="0059397C">
        <w:t xml:space="preserve">sud smatra da su </w:t>
      </w:r>
      <w:r w:rsidR="00E5760B" w:rsidRPr="0059397C">
        <w:t xml:space="preserve"> ispunjene su pretpostavke za određivanje predujma nagrade stečajnom upravitelju</w:t>
      </w:r>
      <w:r w:rsidR="00E00A18" w:rsidRPr="0059397C">
        <w:t xml:space="preserve">, pa je na </w:t>
      </w:r>
      <w:r w:rsidRPr="0059397C">
        <w:t xml:space="preserve">sukladno </w:t>
      </w:r>
      <w:r w:rsidR="00E00A18" w:rsidRPr="0059397C">
        <w:t>naveden</w:t>
      </w:r>
      <w:r w:rsidRPr="0059397C">
        <w:t xml:space="preserve">oj </w:t>
      </w:r>
      <w:r w:rsidR="00E00A18" w:rsidRPr="0059397C">
        <w:t>odredb</w:t>
      </w:r>
      <w:r w:rsidRPr="0059397C">
        <w:t xml:space="preserve">i članka </w:t>
      </w:r>
      <w:r w:rsidR="00E00A18" w:rsidRPr="0059397C">
        <w:t>2. stavak 3. Uredbe</w:t>
      </w:r>
      <w:r w:rsidR="0039221D" w:rsidRPr="0059397C">
        <w:t xml:space="preserve"> </w:t>
      </w:r>
      <w:r w:rsidRPr="0059397C">
        <w:t xml:space="preserve">na osnovu </w:t>
      </w:r>
      <w:r w:rsidR="0039221D" w:rsidRPr="0059397C">
        <w:t xml:space="preserve"> </w:t>
      </w:r>
      <w:r w:rsidR="00E00A18" w:rsidRPr="0059397C">
        <w:t xml:space="preserve">članka </w:t>
      </w:r>
      <w:r w:rsidR="005F6B23" w:rsidRPr="0059397C">
        <w:t xml:space="preserve">441. </w:t>
      </w:r>
      <w:r w:rsidR="005F6B23" w:rsidRPr="0059397C">
        <w:lastRenderedPageBreak/>
        <w:t xml:space="preserve">stavak 2. </w:t>
      </w:r>
      <w:r w:rsidRPr="0059397C">
        <w:t xml:space="preserve">Stečajnog zakona </w:t>
      </w:r>
      <w:r w:rsidR="005F6B23" w:rsidRPr="0059397C">
        <w:t xml:space="preserve">(„Narodne novine“ broj 71/15; </w:t>
      </w:r>
      <w:r w:rsidR="00326734" w:rsidRPr="0059397C">
        <w:t xml:space="preserve">104/17, </w:t>
      </w:r>
      <w:r w:rsidR="005F6B23" w:rsidRPr="0059397C">
        <w:t>u daljnjem tekstu SZ/15) u vezi s člankom 94</w:t>
      </w:r>
      <w:r w:rsidR="0039221D" w:rsidRPr="0059397C">
        <w:t xml:space="preserve">. </w:t>
      </w:r>
      <w:r w:rsidR="005F6B23" w:rsidRPr="0059397C">
        <w:t xml:space="preserve"> SZ/15 </w:t>
      </w:r>
      <w:r w:rsidR="005F6B23" w:rsidRPr="0059397C">
        <w:rPr>
          <w:color w:val="000000"/>
        </w:rPr>
        <w:t xml:space="preserve">valjalo odlučiti kao </w:t>
      </w:r>
      <w:r w:rsidR="0039221D" w:rsidRPr="0059397C">
        <w:rPr>
          <w:color w:val="000000"/>
        </w:rPr>
        <w:t>u izreci ovog rješenja.</w:t>
      </w:r>
    </w:p>
    <w:p w:rsidRDefault="0039221D" w:rsidP="005F6B23" w:rsidR="0039221D" w:rsidRPr="0059397C">
      <w:pPr>
        <w:ind w:firstLine="720"/>
        <w:jc w:val="both"/>
        <w:rPr>
          <w:color w:val="000000"/>
        </w:rPr>
      </w:pPr>
    </w:p>
    <w:p w:rsidRDefault="005F6B23" w:rsidP="00EE771F" w:rsidR="005F6B23" w:rsidRPr="0059397C">
      <w:pPr>
        <w:pStyle w:val="Uvuenotijeloteksta"/>
        <w:ind w:firstLine="0"/>
      </w:pPr>
    </w:p>
    <w:p w:rsidRDefault="00EE771F" w:rsidP="00EB191E" w:rsidR="00EE771F" w:rsidRPr="0059397C">
      <w:pPr>
        <w:jc w:val="center"/>
        <w:rPr>
          <w:rFonts w:eastAsia="MS Mincho"/>
        </w:rPr>
      </w:pPr>
      <w:r w:rsidRPr="0059397C">
        <w:rPr>
          <w:rFonts w:eastAsia="MS Mincho"/>
        </w:rPr>
        <w:t xml:space="preserve">U Rijeci, </w:t>
      </w:r>
      <w:r w:rsidR="00326734" w:rsidRPr="0059397C">
        <w:t>6. srpnja 2018</w:t>
      </w:r>
      <w:r w:rsidR="0039221D" w:rsidRPr="0059397C">
        <w:t>.</w:t>
      </w:r>
    </w:p>
    <w:p w:rsidRDefault="00EE771F" w:rsidP="00EE771F" w:rsidR="00EE771F" w:rsidRPr="0059397C">
      <w:pPr>
        <w:rPr>
          <w:rFonts w:eastAsia="MS Mincho"/>
        </w:rPr>
      </w:pPr>
    </w:p>
    <w:p w:rsidRDefault="00EE771F" w:rsidP="00EE771F" w:rsidR="00EE771F" w:rsidRPr="0059397C">
      <w:pPr>
        <w:jc w:val="right"/>
        <w:rPr>
          <w:rFonts w:eastAsia="MS Mincho"/>
        </w:rPr>
      </w:pPr>
      <w:r w:rsidRPr="0059397C">
        <w:rPr>
          <w:rFonts w:eastAsia="MS Mincho"/>
        </w:rPr>
        <w:t xml:space="preserve">       Stečajni sudac                                      </w:t>
      </w:r>
    </w:p>
    <w:p w:rsidRDefault="00EE771F" w:rsidP="00EE771F" w:rsidR="00EE771F" w:rsidRPr="0059397C">
      <w:pPr>
        <w:jc w:val="right"/>
        <w:rPr>
          <w:rFonts w:eastAsia="MS Mincho"/>
        </w:rPr>
      </w:pPr>
      <w:r w:rsidRPr="0059397C">
        <w:rPr>
          <w:rFonts w:eastAsia="MS Mincho"/>
        </w:rPr>
        <w:t xml:space="preserve">  </w:t>
      </w:r>
    </w:p>
    <w:p w:rsidRDefault="00EE771F" w:rsidP="00EE771F" w:rsidR="00EE771F" w:rsidRPr="0059397C">
      <w:pPr>
        <w:ind w:firstLine="708" w:left="2124"/>
        <w:jc w:val="right"/>
        <w:rPr>
          <w:rFonts w:eastAsia="MS Mincho"/>
        </w:rPr>
      </w:pPr>
      <w:r w:rsidRPr="0059397C">
        <w:rPr>
          <w:rFonts w:eastAsia="MS Mincho"/>
        </w:rPr>
        <w:t xml:space="preserve">                                             Liljana Ugrin    </w:t>
      </w:r>
    </w:p>
    <w:p w:rsidRDefault="00EE771F" w:rsidP="00EE771F" w:rsidR="00EE771F" w:rsidRPr="0059397C">
      <w:pPr>
        <w:jc w:val="right"/>
        <w:rPr>
          <w:rFonts w:eastAsia="MS Mincho"/>
        </w:rPr>
      </w:pPr>
      <w:r w:rsidRPr="0059397C">
        <w:rPr>
          <w:rFonts w:eastAsia="MS Mincho"/>
        </w:rPr>
        <w:t xml:space="preserve"> </w:t>
      </w:r>
    </w:p>
    <w:p w:rsidRDefault="00EE771F" w:rsidP="00EE771F" w:rsidR="00EE771F">
      <w:pPr>
        <w:rPr>
          <w:rFonts w:eastAsia="MS Mincho"/>
        </w:rPr>
      </w:pPr>
    </w:p>
    <w:p w:rsidRDefault="0059397C" w:rsidP="00EE771F" w:rsidR="0059397C">
      <w:pPr>
        <w:rPr>
          <w:rFonts w:eastAsia="MS Mincho"/>
        </w:rPr>
      </w:pPr>
    </w:p>
    <w:p w:rsidRDefault="0059397C" w:rsidP="00EE771F" w:rsidR="0059397C">
      <w:pPr>
        <w:rPr>
          <w:rFonts w:eastAsia="MS Mincho"/>
        </w:rPr>
      </w:pPr>
    </w:p>
    <w:p w:rsidRDefault="0059397C" w:rsidP="00EE771F" w:rsidR="0059397C" w:rsidRPr="0059397C">
      <w:pPr>
        <w:rPr>
          <w:rFonts w:eastAsia="MS Mincho"/>
        </w:rPr>
      </w:pPr>
    </w:p>
    <w:p w:rsidRDefault="00EE771F" w:rsidP="0059397C" w:rsidR="00EE771F" w:rsidRPr="0059397C">
      <w:pPr>
        <w:pStyle w:val="Obinitekst"/>
        <w:jc w:val="both"/>
        <w:rPr>
          <w:bCs/>
          <w:sz w:val="24"/>
          <w:szCs w:val="24"/>
        </w:rPr>
      </w:pPr>
      <w:r w:rsidRPr="0059397C">
        <w:rPr>
          <w:rFonts w:cs="Times New Roman" w:eastAsia="MS Mincho" w:hAnsi="Times New Roman" w:ascii="Times New Roman"/>
          <w:sz w:val="24"/>
          <w:szCs w:val="24"/>
        </w:rPr>
        <w:t xml:space="preserve">POUKA O PRAVOM LIJEKU </w:t>
      </w:r>
    </w:p>
    <w:p w:rsidRDefault="00EE771F" w:rsidP="00EE771F" w:rsidR="00EE771F" w:rsidRPr="0059397C">
      <w:pPr>
        <w:jc w:val="both"/>
      </w:pPr>
      <w:r w:rsidRPr="0059397C">
        <w:tab/>
        <w:t xml:space="preserve">Protiv ovog rješenja nezadovoljna stranka može podnijeti žalbu u roku od 8 dana od dana primitka istog. Žalba se podnosi putem ovog suda u tri istovjetna primjerka, a o žalbi odlučuje Visoki trgovački sud Republike Hrvatske. </w:t>
      </w:r>
    </w:p>
    <w:p w:rsidRDefault="00EE771F" w:rsidP="00EE771F" w:rsidR="00EE771F" w:rsidRPr="0059397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50427" w:rsidP="006F1A2D" w:rsidR="00250427" w:rsidRPr="0059397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326734" w:rsidP="005A34D7" w:rsidR="00E5760B" w:rsidRPr="0059397C">
      <w:pPr>
        <w:rPr>
          <w:rFonts w:eastAsia="MS Mincho"/>
        </w:rPr>
      </w:pPr>
      <w:r w:rsidRPr="0059397C">
        <w:rPr>
          <w:rFonts w:eastAsia="MS Mincho"/>
        </w:rPr>
        <w:t xml:space="preserve"> </w:t>
      </w:r>
    </w:p>
    <w:p w:rsidRDefault="00E5760B" w:rsidP="005A34D7" w:rsidR="00E5760B" w:rsidRPr="0059397C">
      <w:pPr>
        <w:rPr>
          <w:rFonts w:eastAsia="MS Mincho"/>
        </w:rPr>
      </w:pPr>
    </w:p>
    <w:sectPr w:rsidR="00E5760B" w:rsidRPr="0059397C">
      <w:headerReference w:type="default" r:id="rId10"/>
      <w:footerReference w:type="default" r:id="rId11"/>
      <w:pgSz w:h="16838" w:w="11906"/>
      <w:pgMar w:gutter="0" w:footer="708" w:header="708" w:left="1152" w:bottom="1417" w:right="1152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2C8" w:rsidR="001502C8">
      <w:r>
        <w:separator/>
      </w:r>
    </w:p>
  </w:endnote>
  <w:endnote w:id="0" w:type="continuationSeparator">
    <w:p w:rsidRDefault="001502C8" w:rsidR="001502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71F" w:rsidP="00DF4719" w:rsidR="00EE771F" w:rsidRPr="00DF4719">
    <w:pPr>
      <w:pStyle w:val="Podnoje"/>
      <w:jc w:val="center"/>
      <w:rPr>
        <w:rFonts w:cs="Arial" w:hAnsi="Arial" w:ascii="Arial"/>
      </w:rPr>
    </w:pPr>
    <w:r w:rsidRPr="00DF4719">
      <w:rPr>
        <w:rStyle w:val="Brojstranice"/>
        <w:rFonts w:cs="Arial" w:hAnsi="Arial" w:ascii="Arial"/>
      </w:rPr>
      <w:fldChar w:fldCharType="begin"/>
    </w:r>
    <w:r w:rsidRPr="00DF4719">
      <w:rPr>
        <w:rStyle w:val="Brojstranice"/>
        <w:rFonts w:cs="Arial" w:hAnsi="Arial" w:ascii="Arial"/>
      </w:rPr>
      <w:instrText xml:space="preserve"> PAGE </w:instrText>
    </w:r>
    <w:r w:rsidRPr="00DF4719">
      <w:rPr>
        <w:rStyle w:val="Brojstranice"/>
        <w:rFonts w:cs="Arial" w:hAnsi="Arial" w:ascii="Arial"/>
      </w:rPr>
      <w:fldChar w:fldCharType="separate"/>
    </w:r>
    <w:r w:rsidR="005B5014">
      <w:rPr>
        <w:rStyle w:val="Brojstranice"/>
        <w:rFonts w:cs="Arial" w:hAnsi="Arial" w:ascii="Arial"/>
        <w:noProof/>
      </w:rPr>
      <w:t>1</w:t>
    </w:r>
    <w:r w:rsidRPr="00DF4719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2C8" w:rsidR="001502C8">
      <w:r>
        <w:separator/>
      </w:r>
    </w:p>
  </w:footnote>
  <w:footnote w:id="0" w:type="continuationSeparator">
    <w:p w:rsidRDefault="001502C8" w:rsidR="001502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71F" w:rsidP="00DF4719" w:rsidR="00EE771F">
    <w:pPr>
      <w:overflowPunct w:val="false"/>
      <w:autoSpaceDE w:val="false"/>
      <w:autoSpaceDN w:val="false"/>
      <w:adjustRightInd w:val="false"/>
      <w:jc w:val="right"/>
      <w:rPr>
        <w:rFonts w:cs="Arial" w:hAnsi="Arial" w:ascii="Arial"/>
      </w:rPr>
    </w:pPr>
  </w:p>
  <w:p w:rsidRDefault="00EE771F" w:rsidP="00EB191E" w:rsidR="00EE771F" w:rsidRPr="009E09E7">
    <w:pPr>
      <w:overflowPunct w:val="false"/>
      <w:autoSpaceDE w:val="false"/>
      <w:autoSpaceDN w:val="false"/>
      <w:adjustRightInd w:val="false"/>
      <w:jc w:val="right"/>
    </w:pPr>
    <w:r w:rsidRPr="009E09E7">
      <w:t>Posl</w:t>
    </w:r>
    <w:r w:rsidR="00326734">
      <w:t xml:space="preserve">ovni broj </w:t>
    </w:r>
    <w:r w:rsidRPr="009E09E7">
      <w:t>7 St-32/</w:t>
    </w:r>
    <w:r w:rsidR="00326734">
      <w:t>20</w:t>
    </w:r>
    <w:r w:rsidRPr="009E09E7">
      <w:t>08-</w:t>
    </w:r>
    <w:r w:rsidR="0059397C">
      <w:t>170</w:t>
    </w:r>
  </w:p>
  <w:p w:rsidRDefault="00EE771F" w:rsidP="000E58A3" w:rsidR="00EE771F">
    <w:pPr>
      <w:overflowPunct w:val="false"/>
      <w:autoSpaceDE w:val="false"/>
      <w:autoSpaceDN w:val="false"/>
      <w:adjustRightInd w:val="false"/>
      <w:jc w:val="right"/>
    </w:pPr>
  </w:p>
  <w:p w:rsidRDefault="00EE771F" w:rsidP="000E58A3" w:rsidR="00EE771F">
    <w:pPr>
      <w:overflowPunct w:val="false"/>
      <w:autoSpaceDE w:val="false"/>
      <w:autoSpaceDN w:val="false"/>
      <w:adjustRightInd w:val="fals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451A5"/>
    <w:multiLevelType w:val="hybridMultilevel"/>
    <w:tmpl w:val="E34C763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2F4D6A"/>
    <w:multiLevelType w:val="hybridMultilevel"/>
    <w:tmpl w:val="306870A8"/>
    <w:lvl w:tplc="9B8CF23A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19A62DED"/>
    <w:multiLevelType w:val="hybridMultilevel"/>
    <w:tmpl w:val="20907D3C"/>
    <w:lvl w:tplc="4A20FD54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36049A6"/>
    <w:multiLevelType w:val="hybridMultilevel"/>
    <w:tmpl w:val="F90615CE"/>
    <w:lvl w:tplc="21DE996A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MS Mincho" w:hAnsi="Courier New" w:ascii="Courier New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51810D3"/>
    <w:multiLevelType w:val="hybridMultilevel"/>
    <w:tmpl w:val="A6826238"/>
    <w:lvl w:tplc="645A6D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BF12411"/>
    <w:multiLevelType w:val="hybridMultilevel"/>
    <w:tmpl w:val="DF6A8822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87B2518"/>
    <w:multiLevelType w:val="hybridMultilevel"/>
    <w:tmpl w:val="43E0374C"/>
    <w:lvl w:tplc="5B4CD20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61DC0253"/>
    <w:multiLevelType w:val="hybridMultilevel"/>
    <w:tmpl w:val="94945BFC"/>
    <w:lvl w:tplc="4454B04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33B7CCF"/>
    <w:multiLevelType w:val="hybridMultilevel"/>
    <w:tmpl w:val="FB325C80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CD96CD5"/>
    <w:multiLevelType w:val="hybridMultilevel"/>
    <w:tmpl w:val="28E2A9A4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8"/>
  </w:num>
  <w:num w:numId="5">
    <w:abstractNumId w:val="9"/>
  </w:num>
  <w:num w:numId="6">
    <w:abstractNumId w:val="5"/>
  </w:num>
  <w:num w:numId="7">
    <w:abstractNumId w:val="0"/>
  </w:num>
  <w:num w:numId="8">
    <w:abstractNumId w:val="7"/>
  </w:num>
  <w:num w:numId="9">
    <w:abstractNumId w:val="3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E0D"/>
    <w:rsid w:val="00011238"/>
    <w:rsid w:val="00051468"/>
    <w:rsid w:val="00051DA0"/>
    <w:rsid w:val="00056022"/>
    <w:rsid w:val="00056998"/>
    <w:rsid w:val="000B61E8"/>
    <w:rsid w:val="000C77C7"/>
    <w:rsid w:val="000E58A3"/>
    <w:rsid w:val="0014128C"/>
    <w:rsid w:val="001502C8"/>
    <w:rsid w:val="00195D20"/>
    <w:rsid w:val="001B70E6"/>
    <w:rsid w:val="001C1050"/>
    <w:rsid w:val="001D7E84"/>
    <w:rsid w:val="001F18DE"/>
    <w:rsid w:val="00250427"/>
    <w:rsid w:val="002548AA"/>
    <w:rsid w:val="00276188"/>
    <w:rsid w:val="002E0247"/>
    <w:rsid w:val="002F22A0"/>
    <w:rsid w:val="00301709"/>
    <w:rsid w:val="00326734"/>
    <w:rsid w:val="00334255"/>
    <w:rsid w:val="00364CF6"/>
    <w:rsid w:val="0039221D"/>
    <w:rsid w:val="00392737"/>
    <w:rsid w:val="003A4B5C"/>
    <w:rsid w:val="003B4ABB"/>
    <w:rsid w:val="003E2A61"/>
    <w:rsid w:val="00410160"/>
    <w:rsid w:val="00432BF8"/>
    <w:rsid w:val="004466BE"/>
    <w:rsid w:val="00465146"/>
    <w:rsid w:val="004D4F07"/>
    <w:rsid w:val="004E1ACE"/>
    <w:rsid w:val="005136CA"/>
    <w:rsid w:val="00563DE5"/>
    <w:rsid w:val="00566E0D"/>
    <w:rsid w:val="005845C7"/>
    <w:rsid w:val="0059397C"/>
    <w:rsid w:val="005A34D7"/>
    <w:rsid w:val="005A5C72"/>
    <w:rsid w:val="005B5014"/>
    <w:rsid w:val="005E0587"/>
    <w:rsid w:val="005F6B23"/>
    <w:rsid w:val="0061620D"/>
    <w:rsid w:val="00626D75"/>
    <w:rsid w:val="00685342"/>
    <w:rsid w:val="00694639"/>
    <w:rsid w:val="00696497"/>
    <w:rsid w:val="006A27F8"/>
    <w:rsid w:val="006B3050"/>
    <w:rsid w:val="006F1A2D"/>
    <w:rsid w:val="0073034F"/>
    <w:rsid w:val="007844AA"/>
    <w:rsid w:val="007E716A"/>
    <w:rsid w:val="00847A9B"/>
    <w:rsid w:val="008C18AC"/>
    <w:rsid w:val="008C332C"/>
    <w:rsid w:val="008D646F"/>
    <w:rsid w:val="008F2E2A"/>
    <w:rsid w:val="008F78C1"/>
    <w:rsid w:val="00905159"/>
    <w:rsid w:val="009239D3"/>
    <w:rsid w:val="00943FBD"/>
    <w:rsid w:val="009477C2"/>
    <w:rsid w:val="0099348F"/>
    <w:rsid w:val="009A3538"/>
    <w:rsid w:val="009A4F73"/>
    <w:rsid w:val="009A583D"/>
    <w:rsid w:val="009B3034"/>
    <w:rsid w:val="009B6924"/>
    <w:rsid w:val="009C516D"/>
    <w:rsid w:val="009E09E7"/>
    <w:rsid w:val="00A01E80"/>
    <w:rsid w:val="00A03032"/>
    <w:rsid w:val="00A124A8"/>
    <w:rsid w:val="00A145E8"/>
    <w:rsid w:val="00A55E6B"/>
    <w:rsid w:val="00A7472F"/>
    <w:rsid w:val="00A74F75"/>
    <w:rsid w:val="00A74F9B"/>
    <w:rsid w:val="00AB23AB"/>
    <w:rsid w:val="00AD2851"/>
    <w:rsid w:val="00B016DA"/>
    <w:rsid w:val="00B03761"/>
    <w:rsid w:val="00B70E5A"/>
    <w:rsid w:val="00B877D9"/>
    <w:rsid w:val="00BB05CF"/>
    <w:rsid w:val="00BC1AB6"/>
    <w:rsid w:val="00BD0D53"/>
    <w:rsid w:val="00BF4E76"/>
    <w:rsid w:val="00C03FAD"/>
    <w:rsid w:val="00C31DD3"/>
    <w:rsid w:val="00C32EB7"/>
    <w:rsid w:val="00CE2B86"/>
    <w:rsid w:val="00CF7AB4"/>
    <w:rsid w:val="00D47BA8"/>
    <w:rsid w:val="00D65584"/>
    <w:rsid w:val="00D829BF"/>
    <w:rsid w:val="00DA583A"/>
    <w:rsid w:val="00DB6611"/>
    <w:rsid w:val="00DD0370"/>
    <w:rsid w:val="00DD54C0"/>
    <w:rsid w:val="00DD7B55"/>
    <w:rsid w:val="00DF4719"/>
    <w:rsid w:val="00E00A18"/>
    <w:rsid w:val="00E123A7"/>
    <w:rsid w:val="00E376E9"/>
    <w:rsid w:val="00E5760B"/>
    <w:rsid w:val="00E93633"/>
    <w:rsid w:val="00EA29E0"/>
    <w:rsid w:val="00EB191E"/>
    <w:rsid w:val="00ED78DD"/>
    <w:rsid w:val="00EE771F"/>
    <w:rsid w:val="00F155E4"/>
    <w:rsid w:val="00F373CB"/>
    <w:rsid w:val="00F84F41"/>
    <w:rsid w:val="00FD71D6"/>
    <w:rsid w:val="00FE5F35"/>
    <w:rsid w:val="00FE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ED78DD"/>
    <w:pPr>
      <w:keepNext/>
      <w:outlineLvl w:val="0"/>
    </w:pPr>
    <w:rPr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true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DF471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F471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F4719"/>
  </w:style>
  <w:style w:styleId="Naglaeno" w:type="character">
    <w:name w:val="Strong"/>
    <w:uiPriority w:val="22"/>
    <w:qFormat/>
    <w:rsid w:val="005F6B23"/>
    <w:rPr>
      <w:b/>
      <w:bCs/>
    </w:rPr>
  </w:style>
  <w:style w:styleId="Tekstbalonia" w:type="paragraph">
    <w:name w:val="Balloon Text"/>
    <w:basedOn w:val="Normal"/>
    <w:link w:val="TekstbaloniaChar"/>
    <w:rsid w:val="005B50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501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50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014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014"/>
    <w:rPr>
      <w:rFonts w:cs="Times New Roman" w:eastAsia="MS Mincho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014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014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ED78DD"/>
    <w:pPr>
      <w:keepNext/>
      <w:outlineLvl w:val="0"/>
    </w:pPr>
    <w:rPr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1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DF471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F471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F4719"/>
  </w:style>
  <w:style w:styleId="Naglaeno" w:type="character">
    <w:name w:val="Strong"/>
    <w:uiPriority w:val="22"/>
    <w:qFormat/>
    <w:rsid w:val="005F6B23"/>
    <w:rPr>
      <w:b/>
      <w:bCs/>
    </w:rPr>
  </w:style>
  <w:style w:styleId="Tekstbalonia" w:type="paragraph">
    <w:name w:val="Balloon Text"/>
    <w:basedOn w:val="Normal"/>
    <w:link w:val="TekstbaloniaChar"/>
    <w:rsid w:val="005B50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501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50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014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014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014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014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2008.</izvorni_sadrzaj>
    <derivirana_varijabla naziv="DomainObject.Predmet.DatumOsnivanja_1">23. svibnja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St-32/2008</izvorni_sadrzaj>
    <derivirana_varijabla naziv="DomainObject.Predmet.OznakaBroj_1">St-32/2008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HOTELI OMIŠALJ d.d. Omišalj</izvorni_sadrzaj>
    <derivirana_varijabla naziv="DomainObject.Predmet.ProtustrankaFormated_1">  HOTELI OMIŠALJ d.d. Omišalj</derivirana_varijabla>
  </DomainObject.Predmet.ProtustrankaFormated>
  <DomainObject.Predmet.ProtustrankaFormatedOIB>
    <izvorni_sadrzaj>  HOTELI OMIŠALJ d.d. Omišalj, OIB 18048322611</izvorni_sadrzaj>
    <derivirana_varijabla naziv="DomainObject.Predmet.ProtustrankaFormatedOIB_1">  HOTELI OMIŠALJ d.d. Omišalj, OIB 18048322611</derivirana_varijabla>
  </DomainObject.Predmet.ProtustrankaFormatedOIB>
  <DomainObject.Predmet.ProtustrankaFormatedWithAdress>
    <izvorni_sadrzaj> HOTELI OMIŠALJ d.d. Omišalj, Zagradi 39, 51513 Omišalj</izvorni_sadrzaj>
    <derivirana_varijabla naziv="DomainObject.Predmet.ProtustrankaFormatedWithAdress_1"> HOTELI OMIŠALJ d.d. Omišalj, Zagradi 39, 51513 Omišalj</derivirana_varijabla>
  </DomainObject.Predmet.ProtustrankaFormatedWithAdress>
  <DomainObject.Predmet.ProtustrankaFormatedWithAdressOIB>
    <izvorni_sadrzaj> HOTELI OMIŠALJ d.d. Omišalj, OIB 18048322611, Zagradi 39, 51513 Omišalj</izvorni_sadrzaj>
    <derivirana_varijabla naziv="DomainObject.Predmet.ProtustrankaFormatedWithAdressOIB_1"> HOTELI OMIŠALJ d.d. Omišalj, OIB 18048322611, Zagradi 39, 51513 Omišalj</derivirana_varijabla>
  </DomainObject.Predmet.ProtustrankaFormatedWithAdressOIB>
  <DomainObject.Predmet.ProtustrankaWithAdress>
    <izvorni_sadrzaj>HOTELI OMIŠALJ d.d. Omišalj Zagradi 39, 51513 Omišalj</izvorni_sadrzaj>
    <derivirana_varijabla naziv="DomainObject.Predmet.ProtustrankaWithAdress_1">HOTELI OMIŠALJ d.d. Omišalj Zagradi 39, 51513 Omišalj</derivirana_varijabla>
  </DomainObject.Predmet.ProtustrankaWithAdress>
  <DomainObject.Predmet.ProtustrankaWithAdressOIB>
    <izvorni_sadrzaj>HOTELI OMIŠALJ d.d. Omišalj, OIB 18048322611, Zagradi 39, 51513 Omišalj</izvorni_sadrzaj>
    <derivirana_varijabla naziv="DomainObject.Predmet.ProtustrankaWithAdressOIB_1">HOTELI OMIŠALJ d.d. Omišalj, OIB 18048322611, Zagradi 39, 51513 Omišalj</derivirana_varijabla>
  </DomainObject.Predmet.ProtustrankaWithAdressOIB>
  <DomainObject.Predmet.ProtustrankaNazivFormated>
    <izvorni_sadrzaj>HOTELI OMIŠALJ d.d. Omišalj</izvorni_sadrzaj>
    <derivirana_varijabla naziv="DomainObject.Predmet.ProtustrankaNazivFormated_1">HOTELI OMIŠALJ d.d. Omišalj</derivirana_varijabla>
  </DomainObject.Predmet.ProtustrankaNazivFormated>
  <DomainObject.Predmet.ProtustrankaNazivFormatedOIB>
    <izvorni_sadrzaj>HOTELI OMIŠALJ d.d. Omišalj, OIB 18048322611</izvorni_sadrzaj>
    <derivirana_varijabla naziv="DomainObject.Predmet.ProtustrankaNazivFormatedOIB_1">HOTELI OMIŠALJ d.d. Omišalj, OIB 18048322611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Nenad Baljak zastupanog po punomoćniku Milan Musulin</izvorni_sadrzaj>
    <derivirana_varijabla naziv="DomainObject.Predmet.StrankaFormated_1">  Nenad Baljak zastupanog po punomoćniku Milan Musulin</derivirana_varijabla>
  </DomainObject.Predmet.StrankaFormated>
  <DomainObject.Predmet.StrankaFormatedOIB>
    <izvorni_sadrzaj>  Nenad Baljak, OIB 31842436993 zastupanog po punomoćniku Milan Musulin</izvorni_sadrzaj>
    <derivirana_varijabla naziv="DomainObject.Predmet.StrankaFormatedOIB_1">  Nenad Baljak, OIB 31842436993 zastupanog po punomoćniku Milan Musulin</derivirana_varijabla>
  </DomainObject.Predmet.StrankaFormatedOIB>
  <DomainObject.Predmet.StrankaFormatedWithAdress>
    <izvorni_sadrzaj> Nenad Baljak, Pinezići, Vršak 5, 51500 Krk zastupanog po punomoćniku Milan Musulin</izvorni_sadrzaj>
    <derivirana_varijabla naziv="DomainObject.Predmet.StrankaFormatedWithAdress_1"> Nenad Baljak, Pinezići, Vršak 5, 51500 Krk zastupanog po punomoćniku Milan Musulin</derivirana_varijabla>
  </DomainObject.Predmet.StrankaFormatedWithAdress>
  <DomainObject.Predmet.StrankaFormatedWithAdressOIB>
    <izvorni_sadrzaj> Nenad Baljak, OIB 31842436993, Pinezići, Vršak 5, 51500 Krk zastupanog po punomoćniku Milan Musulin</izvorni_sadrzaj>
    <derivirana_varijabla naziv="DomainObject.Predmet.StrankaFormatedWithAdressOIB_1"> Nenad Baljak, OIB 31842436993, Pinezići, Vršak 5, 51500 Krk zastupanog po punomoćniku Milan Musulin</derivirana_varijabla>
  </DomainObject.Predmet.StrankaFormatedWithAdressOIB>
  <DomainObject.Predmet.StrankaWithAdress>
    <izvorni_sadrzaj>Nenad Baljak Pinezići, Vršak 5,51500 Krk</izvorni_sadrzaj>
    <derivirana_varijabla naziv="DomainObject.Predmet.StrankaWithAdress_1">Nenad Baljak Pinezići, Vršak 5,51500 Krk</derivirana_varijabla>
  </DomainObject.Predmet.StrankaWithAdress>
  <DomainObject.Predmet.StrankaWithAdressOIB>
    <izvorni_sadrzaj>Nenad Baljak, OIB 31842436993, Pinezići, Vršak 5,51500 Krk</izvorni_sadrzaj>
    <derivirana_varijabla naziv="DomainObject.Predmet.StrankaWithAdressOIB_1">Nenad Baljak, OIB 31842436993, Pinezići, Vršak 5,51500 Krk</derivirana_varijabla>
  </DomainObject.Predmet.StrankaWithAdressOIB>
  <DomainObject.Predmet.StrankaNazivFormated>
    <izvorni_sadrzaj>Nenad Baljak</izvorni_sadrzaj>
    <derivirana_varijabla naziv="DomainObject.Predmet.StrankaNazivFormated_1">Nenad Baljak</derivirana_varijabla>
  </DomainObject.Predmet.StrankaNazivFormated>
  <DomainObject.Predmet.StrankaNazivFormatedOIB>
    <izvorni_sadrzaj>Nenad Baljak, OIB 31842436993</izvorni_sadrzaj>
    <derivirana_varijabla naziv="DomainObject.Predmet.StrankaNazivFormatedOIB_1">Nenad Baljak, OIB 31842436993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Nenad Baljak zastupanog po punomoćniku Milan Musulin</item>
    </izvorni_sadrzaj>
    <derivirana_varijabla naziv="DomainObject.Predmet.StrankaListFormated_1">
      <item>Nenad Baljak zastupanog po punomoćniku Milan Musulin</item>
    </derivirana_varijabla>
  </DomainObject.Predmet.StrankaListFormated>
  <DomainObject.Predmet.StrankaListFormatedOIB>
    <izvorni_sadrzaj>
      <item>Nenad Baljak, OIB 31842436993 zastupanog po punomoćniku Milan Musulin</item>
    </izvorni_sadrzaj>
    <derivirana_varijabla naziv="DomainObject.Predmet.StrankaListFormatedOIB_1">
      <item>Nenad Baljak, OIB 31842436993 zastupanog po punomoćniku Milan Musulin</item>
    </derivirana_varijabla>
  </DomainObject.Predmet.StrankaListFormatedOIB>
  <DomainObject.Predmet.StrankaListFormatedWithAdress>
    <izvorni_sadrzaj>
      <item>Nenad Baljak, Pinezići, Vršak 5, 51500 Krk zastupanog po punomoćniku Milan Musulin</item>
    </izvorni_sadrzaj>
    <derivirana_varijabla naziv="DomainObject.Predmet.StrankaListFormatedWithAdress_1">
      <item>Nenad Baljak, Pinezići, Vršak 5, 51500 Krk zastupanog po punomoćniku Milan Musulin</item>
    </derivirana_varijabla>
  </DomainObject.Predmet.StrankaListFormatedWithAdress>
  <DomainObject.Predmet.StrankaListFormatedWithAdressOIB>
    <izvorni_sadrzaj>
      <item>Nenad Baljak, OIB 31842436993, Pinezići, Vršak 5, 51500 Krk zastupanog po punomoćniku Milan Musulin</item>
    </izvorni_sadrzaj>
    <derivirana_varijabla naziv="DomainObject.Predmet.StrankaListFormatedWithAdressOIB_1">
      <item>Nenad Baljak, OIB 31842436993, Pinezići, Vršak 5, 51500 Krk zastupanog po punomoćniku Milan Musulin</item>
    </derivirana_varijabla>
  </DomainObject.Predmet.StrankaListFormatedWithAdressOIB>
  <DomainObject.Predmet.StrankaListNazivFormated>
    <izvorni_sadrzaj>
      <item>Nenad Baljak</item>
    </izvorni_sadrzaj>
    <derivirana_varijabla naziv="DomainObject.Predmet.StrankaListNazivFormated_1">
      <item>Nenad Baljak</item>
    </derivirana_varijabla>
  </DomainObject.Predmet.StrankaListNazivFormated>
  <DomainObject.Predmet.StrankaListNazivFormatedOIB>
    <izvorni_sadrzaj>
      <item>Nenad Baljak, OIB 31842436993</item>
    </izvorni_sadrzaj>
    <derivirana_varijabla naziv="DomainObject.Predmet.StrankaListNazivFormatedOIB_1">
      <item>Nenad Baljak, OIB 31842436993</item>
    </derivirana_varijabla>
  </DomainObject.Predmet.StrankaListNazivFormatedOIB>
  <DomainObject.Predmet.ProtuStrankaListFormated>
    <izvorni_sadrzaj>
      <item>HOTELI OMIŠALJ d.d. Omišalj</item>
    </izvorni_sadrzaj>
    <derivirana_varijabla naziv="DomainObject.Predmet.ProtuStrankaListFormated_1">
      <item>HOTELI OMIŠALJ d.d. Omišalj</item>
    </derivirana_varijabla>
  </DomainObject.Predmet.ProtuStrankaListFormated>
  <DomainObject.Predmet.ProtuStrankaListFormatedOIB>
    <izvorni_sadrzaj>
      <item>HOTELI OMIŠALJ d.d. Omišalj, OIB 18048322611</item>
    </izvorni_sadrzaj>
    <derivirana_varijabla naziv="DomainObject.Predmet.ProtuStrankaListFormatedOIB_1">
      <item>HOTELI OMIŠALJ d.d. Omišalj, OIB 18048322611</item>
    </derivirana_varijabla>
  </DomainObject.Predmet.ProtuStrankaListFormatedOIB>
  <DomainObject.Predmet.ProtuStrankaListFormatedWithAdress>
    <izvorni_sadrzaj>
      <item>HOTELI OMIŠALJ d.d. Omišalj, Zagradi 39, 51513 Omišalj</item>
    </izvorni_sadrzaj>
    <derivirana_varijabla naziv="DomainObject.Predmet.ProtuStrankaListFormatedWithAdress_1">
      <item>HOTELI OMIŠALJ d.d. Omišalj, Zagradi 39, 51513 Omišalj</item>
    </derivirana_varijabla>
  </DomainObject.Predmet.ProtuStrankaListFormatedWithAdress>
  <DomainObject.Predmet.ProtuStrankaListFormatedWithAdressOIB>
    <izvorni_sadrzaj>
      <item>HOTELI OMIŠALJ d.d. Omišalj, OIB 18048322611, Zagradi 39, 51513 Omišalj</item>
    </izvorni_sadrzaj>
    <derivirana_varijabla naziv="DomainObject.Predmet.ProtuStrankaListFormatedWithAdressOIB_1">
      <item>HOTELI OMIŠALJ d.d. Omišalj, OIB 18048322611, Zagradi 39, 51513 Omišalj</item>
    </derivirana_varijabla>
  </DomainObject.Predmet.ProtuStrankaListFormatedWithAdressOIB>
  <DomainObject.Predmet.ProtuStrankaListNazivFormated>
    <izvorni_sadrzaj>
      <item>HOTELI OMIŠALJ d.d. Omišalj</item>
    </izvorni_sadrzaj>
    <derivirana_varijabla naziv="DomainObject.Predmet.ProtuStrankaListNazivFormated_1">
      <item>HOTELI OMIŠALJ d.d. Omišalj</item>
    </derivirana_varijabla>
  </DomainObject.Predmet.ProtuStrankaListNazivFormated>
  <DomainObject.Predmet.ProtuStrankaListNazivFormatedOIB>
    <izvorni_sadrzaj>
      <item>HOTELI OMIŠALJ d.d. Omišalj, OIB 18048322611</item>
    </izvorni_sadrzaj>
    <derivirana_varijabla naziv="DomainObject.Predmet.ProtuStrankaListNazivFormatedOIB_1">
      <item>HOTELI OMIŠALJ d.d. Omišalj, OIB 18048322611</item>
    </derivirana_varijabla>
  </DomainObject.Predmet.ProtuStrankaListNazivFormatedOIB>
  <DomainObject.Predmet.OstaliListFormated>
    <izvorni_sadrzaj>
      <item>Milan Musulin punomoćnik sudionika u postupku Nenad Baljak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  <item>Zajednički odvjetnički ured Matković &amp; Bezjak</item>
    </izvorni_sadrzaj>
    <derivirana_varijabla naziv="DomainObject.Predmet.OstaliListFormated_1">
      <item>Milan Musulin punomoćnik sudionika u postupku Nenad Baljak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  <item>Zajednički odvjetnički ured Matković &amp; Bezjak</item>
    </derivirana_varijabla>
  </DomainObject.Predmet.OstaliListFormated>
  <DomainObject.Predmet.OstaliListFormatedOIB>
    <izvorni_sadrzaj>
      <item>Milan Musulin punomoćnik sudionika u postupku Nenad Baljak</item>
      <item>HYPO ALPE ADRIA BANK, d.d., OIB 14036333877</item>
      <item>Dean Milohnić</item>
      <item>Gordan Blagojević, OIB 53507748090</item>
      <item>ŽDO RIJEKA</item>
      <item>FINA RIJEKA, OIB 85821130368</item>
      <item>POREZNA UPRAVA</item>
      <item>MESNA INDUSTRIJA VAJDA d.d., OIB 16257048014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partneri, OIB 44071613559</item>
      <item>Zajednički odvjetnički ured Matković &amp; Bezjak, OIB 15803483300</item>
    </izvorni_sadrzaj>
    <derivirana_varijabla naziv="DomainObject.Predmet.OstaliListFormatedOIB_1">
      <item>Milan Musulin punomoćnik sudionika u postupku Nenad Baljak</item>
      <item>HYPO ALPE ADRIA BANK, d.d., OIB 14036333877</item>
      <item>Dean Milohnić</item>
      <item>Gordan Blagojević, OIB 53507748090</item>
      <item>ŽDO RIJEKA</item>
      <item>FINA RIJEKA, OIB 85821130368</item>
      <item>POREZNA UPRAVA</item>
      <item>MESNA INDUSTRIJA VAJDA d.d., OIB 16257048014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partneri, OIB 44071613559</item>
      <item>Zajednički odvjetnički ured Matković &amp; Bezjak, OIB 15803483300</item>
    </derivirana_varijabla>
  </DomainObject.Predmet.OstaliListFormatedOIB>
  <DomainObject.Predmet.OstaliListFormatedWithAdress>
    <izvorni_sadrzaj>
      <item>Milan Musulin, Agatićeva 4, 51000 Rijeka punomoćnik sudionika u postupku Nenad Baljak</item>
      <item>HYPO ALPE ADRIA BANK, d.d., Slavonska avenija 6, 10000 Zagreb</item>
      <item>Dean Milohnić, Medrmuniće 3/a, 51513 Omišalj</item>
      <item>Gordan Blagojević, Markovići 21, 51000 Rijeka</item>
      <item>ŽDO RIJEKA, Rijeka</item>
      <item>FINA RIJEKA, F. Kurelca bb, 51000 Rijeka</item>
      <item>POREZNA UPRAVA, 51000 Rijeka</item>
      <item>MESNA INDUSTRIJA VAJDA d.d., Zagrebačka 4, 40000 Čakovec</item>
      <item>ODVJETNIČKO DRUŠTVO LEKO i PARTNERI, Mihanovićeva 14, 10000 Zagreb</item>
      <item>Marko Januš, Korzo 39, 51000 Rijeka</item>
      <item>Tomo Sparožić, 51513 Omišalj</item>
      <item>Martina Jus, Glagovec Zagorski 5, 49215 Tuhelj</item>
      <item>Uprava za upravljanje javnim dugom Odjel za naplatu državnih jamstava, 10000 Zagreb</item>
      <item>Frane Mrakovčić, 51500 Krk</item>
      <item>Claudia Slany Cerović, M. Jurkovića 9, 51262 Kraljevica</item>
      <item>Nenad Baljak, E. Randića 8, Rijeka</item>
      <item>Odvjetničko društvo LJUBENKO i partneri, Branimirova 29, 10000 Zagreb</item>
      <item>Zajednički odvjetnički ured Matković &amp; Bezjak, Frana Supila 11, 51000 Rijeka</item>
    </izvorni_sadrzaj>
    <derivirana_varijabla naziv="DomainObject.Predmet.OstaliListFormatedWithAdress_1">
      <item>Milan Musulin, Agatićeva 4, 51000 Rijeka punomoćnik sudionika u postupku Nenad Baljak</item>
      <item>HYPO ALPE ADRIA BANK, d.d., Slavonska avenija 6, 10000 Zagreb</item>
      <item>Dean Milohnić, Medrmuniće 3/a, 51513 Omišalj</item>
      <item>Gordan Blagojević, Markovići 21, 51000 Rijeka</item>
      <item>ŽDO RIJEKA, Rijeka</item>
      <item>FINA RIJEKA, F. Kurelca bb, 51000 Rijeka</item>
      <item>POREZNA UPRAVA, 51000 Rijeka</item>
      <item>MESNA INDUSTRIJA VAJDA d.d., Zagrebačka 4, 40000 Čakovec</item>
      <item>ODVJETNIČKO DRUŠTVO LEKO i PARTNERI, Mihanovićeva 14, 10000 Zagreb</item>
      <item>Marko Januš, Korzo 39, 51000 Rijeka</item>
      <item>Tomo Sparožić, 51513 Omišalj</item>
      <item>Martina Jus, Glagovec Zagorski 5, 49215 Tuhelj</item>
      <item>Uprava za upravljanje javnim dugom Odjel za naplatu državnih jamstava, 10000 Zagreb</item>
      <item>Frane Mrakovčić, 51500 Krk</item>
      <item>Claudia Slany Cerović, M. Jurkovića 9, 51262 Kraljevica</item>
      <item>Nenad Baljak, E. Randića 8, Rijeka</item>
      <item>Odvjetničko društvo LJUBENKO i partneri, Branimirova 29, 10000 Zagreb</item>
      <item>Zajednički odvjetnički ured Matković &amp; Bezjak, Frana Supila 11, 51000 Rijeka</item>
    </derivirana_varijabla>
  </DomainObject.Predmet.OstaliListFormatedWithAdress>
  <DomainObject.Predmet.OstaliListFormatedWithAdressOIB>
    <izvorni_sadrzaj>
      <item>Milan Musulin, Agatićeva 4, 51000 Rijeka punomoćnik sudionika u postupku Nenad Baljak</item>
      <item>HYPO ALPE ADRIA BANK, d.d., OIB 14036333877, Slavonska avenija 6, 10000 Zagreb</item>
      <item>Dean Milohnić, Medrmuniće 3/a, 51513 Omišalj</item>
      <item>Gordan Blagojević, OIB 53507748090, Markovići 21, 51000 Rijeka</item>
      <item>ŽDO RIJEKA, Rijeka</item>
      <item>FINA RIJEKA, OIB 85821130368, F. Kurelca bb, 51000 Rijeka</item>
      <item>POREZNA UPRAVA, 51000 Rijeka</item>
      <item>MESNA INDUSTRIJA VAJDA d.d., OIB 16257048014, Zagrebačka 4, 40000 Čakovec</item>
      <item>ODVJETNIČKO DRUŠTVO LEKO i PARTNERI, Mihanovićeva 14, 10000 Zagreb</item>
      <item>Marko Januš, Korzo 39, 51000 Rijeka</item>
      <item>Tomo Sparožić, 51513 Omišalj</item>
      <item>Martina Jus, Glagovec Zagorski 5, 49215 Tuhelj</item>
      <item>Uprava za upravljanje javnim dugom Odjel za naplatu državnih jamstava, 10000 Zagreb</item>
      <item>Frane Mrakovčić, 51500 Krk</item>
      <item>Claudia Slany Cerović, M. Jurkovića 9, 51262 Kraljevica</item>
      <item>Nenad Baljak, E. Randića 8, Rijeka</item>
      <item>Odvjetničko društvo LJUBENKO i partneri, OIB 44071613559, Branimirova 29, 10000 Zagreb</item>
      <item>Zajednički odvjetnički ured Matković &amp; Bezjak, OIB 15803483300, Frana Supila 11, 51000 Rijeka</item>
    </izvorni_sadrzaj>
    <derivirana_varijabla naziv="DomainObject.Predmet.OstaliListFormatedWithAdressOIB_1">
      <item>Milan Musulin, Agatićeva 4, 51000 Rijeka punomoćnik sudionika u postupku Nenad Baljak</item>
      <item>HYPO ALPE ADRIA BANK, d.d., OIB 14036333877, Slavonska avenija 6, 10000 Zagreb</item>
      <item>Dean Milohnić, Medrmuniće 3/a, 51513 Omišalj</item>
      <item>Gordan Blagojević, OIB 53507748090, Markovići 21, 51000 Rijeka</item>
      <item>ŽDO RIJEKA, Rijeka</item>
      <item>FINA RIJEKA, OIB 85821130368, F. Kurelca bb, 51000 Rijeka</item>
      <item>POREZNA UPRAVA, 51000 Rijeka</item>
      <item>MESNA INDUSTRIJA VAJDA d.d., OIB 16257048014, Zagrebačka 4, 40000 Čakovec</item>
      <item>ODVJETNIČKO DRUŠTVO LEKO i PARTNERI, Mihanovićeva 14, 10000 Zagreb</item>
      <item>Marko Januš, Korzo 39, 51000 Rijeka</item>
      <item>Tomo Sparožić, 51513 Omišalj</item>
      <item>Martina Jus, Glagovec Zagorski 5, 49215 Tuhelj</item>
      <item>Uprava za upravljanje javnim dugom Odjel za naplatu državnih jamstava, 10000 Zagreb</item>
      <item>Frane Mrakovčić, 51500 Krk</item>
      <item>Claudia Slany Cerović, M. Jurkovića 9, 51262 Kraljevica</item>
      <item>Nenad Baljak, E. Randića 8, Rijeka</item>
      <item>Odvjetničko društvo LJUBENKO i partneri, OIB 44071613559, Branimirova 29, 10000 Zagreb</item>
      <item>Zajednički odvjetnički ured Matković &amp; Bezjak, OIB 15803483300, Frana Supila 11, 51000 Rijeka</item>
    </derivirana_varijabla>
  </DomainObject.Predmet.OstaliListFormatedWithAdressOIB>
  <DomainObject.Predmet.OstaliListNazivFormated>
    <izvorni_sadrzaj>
      <item>Milan Musulin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  <item>Zajednički odvjetnički ured Matković &amp; Bezjak</item>
    </izvorni_sadrzaj>
    <derivirana_varijabla naziv="DomainObject.Predmet.OstaliListNazivFormated_1">
      <item>Milan Musulin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  <item>Zajednički odvjetnički ured Matković &amp; Bezjak</item>
    </derivirana_varijabla>
  </DomainObject.Predmet.OstaliListNazivFormated>
  <DomainObject.Predmet.OstaliListNazivFormatedOIB>
    <izvorni_sadrzaj>
      <item>Milan Musulin</item>
      <item>HYPO ALPE ADRIA BANK, d.d., OIB 14036333877</item>
      <item>Dean Milohnić</item>
      <item>Gordan Blagojević, OIB 53507748090</item>
      <item>ŽDO RIJEKA</item>
      <item>FINA RIJEKA, OIB 85821130368</item>
      <item>POREZNA UPRAVA</item>
      <item>MESNA INDUSTRIJA VAJDA d.d., OIB 16257048014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partneri, OIB 44071613559</item>
      <item>Zajednički odvjetnički ured Matković &amp; Bezjak, OIB 15803483300</item>
    </izvorni_sadrzaj>
    <derivirana_varijabla naziv="DomainObject.Predmet.OstaliListNazivFormatedOIB_1">
      <item>Milan Musulin</item>
      <item>HYPO ALPE ADRIA BANK, d.d., OIB 14036333877</item>
      <item>Dean Milohnić</item>
      <item>Gordan Blagojević, OIB 53507748090</item>
      <item>ŽDO RIJEKA</item>
      <item>FINA RIJEKA, OIB 85821130368</item>
      <item>POREZNA UPRAVA</item>
      <item>MESNA INDUSTRIJA VAJDA d.d., OIB 16257048014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partneri, OIB 44071613559</item>
      <item>Zajednički odvjetnički ured Matković &amp; Bezjak, OIB 15803483300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Nenad Baljak</izvorni_sadrzaj>
    <derivirana_varijabla naziv="DomainObject.Predmet.StrankaIDrugi_1">Nenad Baljak</derivirana_varijabla>
  </DomainObject.Predmet.StrankaIDrugi>
  <DomainObject.Predmet.ProtustrankaIDrugi>
    <izvorni_sadrzaj>HOTELI OMIŠALJ d.d. Omišalj</izvorni_sadrzaj>
    <derivirana_varijabla naziv="DomainObject.Predmet.ProtustrankaIDrugi_1">HOTELI OMIŠALJ d.d. Omišalj</derivirana_varijabla>
  </DomainObject.Predmet.ProtustrankaIDrugi>
  <DomainObject.Predmet.StrankaIDrugiAdressOIB>
    <izvorni_sadrzaj>Nenad Baljak, OIB 31842436993, Pinezići, Vršak 5, 51500 Krk</izvorni_sadrzaj>
    <derivirana_varijabla naziv="DomainObject.Predmet.StrankaIDrugiAdressOIB_1">Nenad Baljak, OIB 31842436993, Pinezići, Vršak 5, 51500 Krk</derivirana_varijabla>
  </DomainObject.Predmet.StrankaIDrugiAdressOIB>
  <DomainObject.Predmet.ProtustrankaIDrugiAdressOIB>
    <izvorni_sadrzaj>HOTELI OMIŠALJ d.d. Omišalj, OIB 18048322611, Zagradi 39, 51513 Omišalj</izvorni_sadrzaj>
    <derivirana_varijabla naziv="DomainObject.Predmet.ProtustrankaIDrugiAdressOIB_1">HOTELI OMIŠALJ d.d. Omišalj, OIB 18048322611, Zagradi 39,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HOTELI OMIŠALJ d.d. Omišalj</item>
      <item>Milan Musulin</item>
      <item>Nenad Baljak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  <item>Zajednički odvjetnički ured Matković &amp; Bezjak</item>
    </izvorni_sadrzaj>
    <derivirana_varijabla naziv="DomainObject.Predmet.SudioniciListNaziv_1">
      <item>HOTELI OMIŠALJ d.d. Omišalj</item>
      <item>Milan Musulin</item>
      <item>Nenad Baljak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  <item>Zajednički odvjetnički ured Matković &amp; Bezjak</item>
    </derivirana_varijabla>
  </DomainObject.Predmet.SudioniciListNaziv>
  <DomainObject.Predmet.SudioniciListAdressOIB>
    <izvorni_sadrzaj>
      <item>HOTELI OMIŠALJ d.d. Omišalj, OIB 18048322611, Zagradi 39,51513 Omišalj</item>
      <item>Milan Musulin, Agatićeva 4,51000 Rijeka</item>
      <item>Nenad Baljak, OIB 31842436993, Pinezići, Vršak 5,51500 Krk</item>
      <item>HYPO ALPE ADRIA BANK, d.d., OIB 14036333877, Slavonska avenija 6,10000 Zagreb</item>
      <item>Dean Milohnić, Medrmuniće 3/a,51513 Omišalj</item>
      <item>Gordan Blagojević, OIB 53507748090, Markovići 21,51000 Rijeka</item>
      <item>ŽDO RIJEKA, Rijeka</item>
      <item>FINA RIJEKA, OIB 85821130368, F. Kurelca bb,51000 Rijeka</item>
      <item>POREZNA UPRAVA, 51000 Rijeka</item>
      <item>MESNA INDUSTRIJA VAJDA d.d., OIB 16257048014, Zagrebačka 4,40000 Čakovec</item>
      <item>ODVJETNIČKO DRUŠTVO LEKO i PARTNERI, Mihanovićeva 14,10000 Zagreb</item>
      <item>Marko Januš, Korzo 39,51000 Rijeka</item>
      <item>Tomo Sparožić, 51513 Omišalj</item>
      <item>Martina Jus, Glagovec Zagorski 5,49215 Tuhelj</item>
      <item>Uprava za upravljanje javnim dugom Odjel za naplatu državnih jamstava, 10000 Zagreb</item>
      <item>Frane Mrakovčić, 51500 Krk</item>
      <item>Claudia Slany Cerović, M. Jurkovića 9,51262 Kraljevica</item>
      <item>Nenad Baljak, E. Randića 8,Rijeka</item>
      <item>Odvjetničko društvo LJUBENKO i partneri, OIB 44071613559, Branimirova 29,10000 Zagreb</item>
      <item>Zajednički odvjetnički ured Matković &amp; Bezjak, OIB 15803483300, Frana Supila 11,51000 Rijeka</item>
    </izvorni_sadrzaj>
    <derivirana_varijabla naziv="DomainObject.Predmet.SudioniciListAdressOIB_1">
      <item>HOTELI OMIŠALJ d.d. Omišalj, OIB 18048322611, Zagradi 39,51513 Omišalj</item>
      <item>Milan Musulin, Agatićeva 4,51000 Rijeka</item>
      <item>Nenad Baljak, OIB 31842436993, Pinezići, Vršak 5,51500 Krk</item>
      <item>HYPO ALPE ADRIA BANK, d.d., OIB 14036333877, Slavonska avenija 6,10000 Zagreb</item>
      <item>Dean Milohnić, Medrmuniće 3/a,51513 Omišalj</item>
      <item>Gordan Blagojević, OIB 53507748090, Markovići 21,51000 Rijeka</item>
      <item>ŽDO RIJEKA, Rijeka</item>
      <item>FINA RIJEKA, OIB 85821130368, F. Kurelca bb,51000 Rijeka</item>
      <item>POREZNA UPRAVA, 51000 Rijeka</item>
      <item>MESNA INDUSTRIJA VAJDA d.d., OIB 16257048014, Zagrebačka 4,40000 Čakovec</item>
      <item>ODVJETNIČKO DRUŠTVO LEKO i PARTNERI, Mihanovićeva 14,10000 Zagreb</item>
      <item>Marko Januš, Korzo 39,51000 Rijeka</item>
      <item>Tomo Sparožić, 51513 Omišalj</item>
      <item>Martina Jus, Glagovec Zagorski 5,49215 Tuhelj</item>
      <item>Uprava za upravljanje javnim dugom Odjel za naplatu državnih jamstava, 10000 Zagreb</item>
      <item>Frane Mrakovčić, 51500 Krk</item>
      <item>Claudia Slany Cerović, M. Jurkovića 9,51262 Kraljevica</item>
      <item>Nenad Baljak, E. Randića 8,Rijeka</item>
      <item>Odvjetničko društvo LJUBENKO i partneri, OIB 44071613559, Branimirova 29,10000 Zagreb</item>
      <item>Zajednički odvjetnički ured Matković &amp; Bezjak, OIB 15803483300, Frana Supila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18048322611</item>
      <item>, OIB null</item>
      <item>, OIB 31842436993</item>
      <item>, OIB 14036333877</item>
      <item>, OIB null</item>
      <item>, OIB 53507748090</item>
      <item>, OIB null</item>
      <item>, OIB 85821130368</item>
      <item>, OIB null</item>
      <item>, OIB 16257048014</item>
      <item>, OIB null</item>
      <item>, OIB null</item>
      <item>, OIB null</item>
      <item>, OIB null</item>
      <item>, OIB null</item>
      <item>, OIB null</item>
      <item>, OIB null</item>
      <item>, OIB null</item>
      <item>, OIB 44071613559</item>
      <item>, OIB 15803483300</item>
    </izvorni_sadrzaj>
    <derivirana_varijabla naziv="DomainObject.Predmet.SudioniciListNazivOIB_1">
      <item>, OIB 18048322611</item>
      <item>, OIB null</item>
      <item>, OIB 31842436993</item>
      <item>, OIB 14036333877</item>
      <item>, OIB null</item>
      <item>, OIB 53507748090</item>
      <item>, OIB null</item>
      <item>, OIB 85821130368</item>
      <item>, OIB null</item>
      <item>, OIB 16257048014</item>
      <item>, OIB null</item>
      <item>, OIB null</item>
      <item>, OIB null</item>
      <item>, OIB null</item>
      <item>, OIB null</item>
      <item>, OIB null</item>
      <item>, OIB null</item>
      <item>, OIB null</item>
      <item>, OIB 44071613559</item>
      <item>, OIB 15803483300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1782</properties:Characters>
  <properties:Lines>65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REPUBLIKA HRVATSKA </vt:lpstr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2018-07-06T12:27:00Z</dcterms:created>
  <dc:creator>radni</dc:creator>
  <cp:lastModifiedBy>Elizabet Jovanović</cp:lastModifiedBy>
  <cp:lastPrinted>2018-07-06T12:24:00Z</cp:lastPrinted>
  <dcterms:modified xmlns:xsi="http://www.w3.org/2001/XMLSchema-instance" xsi:type="dcterms:W3CDTF">2018-07-06T12:28:00Z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predujma nagrade stečajnom upravitelju (akontacija nagrade stečajnom upravitelju 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