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8e3f" w14:paraId="e6c8e3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C0540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5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54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5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5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5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54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5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5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KONOBA j.d.o.o. ZAMBRATIJA</izvorni_sadrzaj>
    <derivirana_varijabla naziv="DomainObject.Predmet.ProtustrankaFormated_1">  STARA KONOBA j.d.o.o. ZAMBRATIJA</derivirana_varijabla>
  </DomainObject.Predmet.ProtustrankaFormated>
  <DomainObject.Predmet.ProtustrankaFormatedOIB>
    <izvorni_sadrzaj>  STARA KONOBA j.d.o.o. ZAMBRATIJA, OIB 70217240349</izvorni_sadrzaj>
    <derivirana_varijabla naziv="DomainObject.Predmet.ProtustrankaFormatedOIB_1">  STARA KONOBA j.d.o.o. ZAMBRATIJA, OIB 70217240349</derivirana_varijabla>
  </DomainObject.Predmet.ProtustrankaFormatedOIB>
  <DomainObject.Predmet.ProtustrankaFormatedWithAdress>
    <izvorni_sadrzaj> STARA KONOBA j.d.o.o. ZAMBRATIJA, Cvjetna 36, 52475 Zambratija</izvorni_sadrzaj>
    <derivirana_varijabla naziv="DomainObject.Predmet.ProtustrankaFormatedWithAdress_1"> STARA KONOBA j.d.o.o. ZAMBRATIJA, Cvjetna 36, 52475 Zambratija</derivirana_varijabla>
  </DomainObject.Predmet.ProtustrankaFormatedWithAdress>
  <DomainObject.Predmet.ProtustrankaFormatedWithAdressOIB>
    <izvorni_sadrzaj> STARA KONOBA j.d.o.o. ZAMBRATIJA, OIB 70217240349, Cvjetna 36, 52475 Zambratija</izvorni_sadrzaj>
    <derivirana_varijabla naziv="DomainObject.Predmet.ProtustrankaFormatedWithAdressOIB_1"> STARA KONOBA j.d.o.o. ZAMBRATIJA, OIB 70217240349, Cvjetna 36, 52475 Zambratija</derivirana_varijabla>
  </DomainObject.Predmet.ProtustrankaFormatedWithAdressOIB>
  <DomainObject.Predmet.ProtustrankaWithAdress>
    <izvorni_sadrzaj>STARA KONOBA j.d.o.o. ZAMBRATIJA Cvjetna 36, 52475 Zambratija</izvorni_sadrzaj>
    <derivirana_varijabla naziv="DomainObject.Predmet.ProtustrankaWithAdress_1">STARA KONOBA j.d.o.o. ZAMBRATIJA Cvjetna 36, 52475 Zambratija</derivirana_varijabla>
  </DomainObject.Predmet.ProtustrankaWithAdress>
  <DomainObject.Predmet.ProtustrankaWithAdressOIB>
    <izvorni_sadrzaj>STARA KONOBA j.d.o.o. ZAMBRATIJA, OIB 70217240349, Cvjetna 36, 52475 Zambratija</izvorni_sadrzaj>
    <derivirana_varijabla naziv="DomainObject.Predmet.ProtustrankaWithAdressOIB_1">STARA KONOBA j.d.o.o. ZAMBRATIJA, OIB 70217240349, Cvjetna 36, 52475 Zambratija</derivirana_varijabla>
  </DomainObject.Predmet.ProtustrankaWithAdressOIB>
  <DomainObject.Predmet.ProtustrankaNazivFormated>
    <izvorni_sadrzaj>STARA KONOBA j.d.o.o. ZAMBRATIJA</izvorni_sadrzaj>
    <derivirana_varijabla naziv="DomainObject.Predmet.ProtustrankaNazivFormated_1">STARA KONOBA j.d.o.o. ZAMBRATIJA</derivirana_varijabla>
  </DomainObject.Predmet.ProtustrankaNazivFormated>
  <DomainObject.Predmet.ProtustrankaNazivFormatedOIB>
    <izvorni_sadrzaj>STARA KONOBA j.d.o.o. ZAMBRATIJA, OIB 70217240349</izvorni_sadrzaj>
    <derivirana_varijabla naziv="DomainObject.Predmet.ProtustrankaNazivFormatedOIB_1">STARA KONOBA j.d.o.o. ZAMBRATIJA, OIB 70217240349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47889.52</izvorni_sadrzaj>
    <derivirana_varijabla naziv="DomainObject.Predmet.TrenutnaVrijednost_1">47889.52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STARA KONOBA j.d.o.o. ZAMBRATIJA</item>
    </izvorni_sadrzaj>
    <derivirana_varijabla naziv="DomainObject.Predmet.ProtuStrankaListFormated_1">
      <item>STARA KONOBA j.d.o.o. ZAMBRATIJA</item>
    </derivirana_varijabla>
  </DomainObject.Predmet.ProtuStrankaListFormated>
  <DomainObject.Predmet.ProtuStrankaListFormatedOIB>
    <izvorni_sadrzaj>
      <item>STARA KONOBA j.d.o.o. ZAMBRATIJA, OIB 70217240349</item>
    </izvorni_sadrzaj>
    <derivirana_varijabla naziv="DomainObject.Predmet.ProtuStrankaListFormatedOIB_1">
      <item>STARA KONOBA j.d.o.o. ZAMBRATIJA, OIB 70217240349</item>
    </derivirana_varijabla>
  </DomainObject.Predmet.ProtuStrankaListFormatedOIB>
  <DomainObject.Predmet.ProtuStrankaListFormatedWithAdress>
    <izvorni_sadrzaj>
      <item>STARA KONOBA j.d.o.o. ZAMBRATIJA, Cvjetna 36, 52475 Zambratija</item>
    </izvorni_sadrzaj>
    <derivirana_varijabla naziv="DomainObject.Predmet.ProtuStrankaListFormatedWithAdress_1">
      <item>STARA KONOBA j.d.o.o. ZAMBRATIJA, Cvjetna 36, 52475 Zambratija</item>
    </derivirana_varijabla>
  </DomainObject.Predmet.ProtuStrankaListFormatedWithAdress>
  <DomainObject.Predmet.ProtuStrankaListFormatedWithAdressOIB>
    <izvorni_sadrzaj>
      <item>STARA KONOBA j.d.o.o. ZAMBRATIJA, OIB 70217240349, Cvjetna 36, 52475 Zambratija</item>
    </izvorni_sadrzaj>
    <derivirana_varijabla naziv="DomainObject.Predmet.ProtuStrankaListFormatedWithAdressOIB_1">
      <item>STARA KONOBA j.d.o.o. ZAMBRATIJA, OIB 70217240349, Cvjetna 36, 52475 Zambratija</item>
    </derivirana_varijabla>
  </DomainObject.Predmet.ProtuStrankaListFormatedWithAdressOIB>
  <DomainObject.Predmet.ProtuStrankaListNazivFormated>
    <izvorni_sadrzaj>
      <item>STARA KONOBA j.d.o.o. ZAMBRATIJA</item>
    </izvorni_sadrzaj>
    <derivirana_varijabla naziv="DomainObject.Predmet.ProtuStrankaListNazivFormated_1">
      <item>STARA KONOBA j.d.o.o. ZAMBRATIJA</item>
    </derivirana_varijabla>
  </DomainObject.Predmet.ProtuStrankaListNazivFormated>
  <DomainObject.Predmet.ProtuStrankaListNazivFormatedOIB>
    <izvorni_sadrzaj>
      <item>STARA KONOBA j.d.o.o. ZAMBRATIJA, OIB 70217240349</item>
    </izvorni_sadrzaj>
    <derivirana_varijabla naziv="DomainObject.Predmet.ProtuStrankaListNazivFormatedOIB_1">
      <item>STARA KONOBA j.d.o.o. ZAMBRATIJA, OIB 70217240349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STARA KONOBA j.d.o.o. ZAMBRATIJA</izvorni_sadrzaj>
    <derivirana_varijabla naziv="DomainObject.Predmet.ProtustrankaIDrugi_1">STARA KONOBA j.d.o.o. ZAMBRATIJA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STARA KONOBA j.d.o.o. ZAMBRATIJA, OIB 70217240349, Cvjetna 36, 52475 Zambratija</izvorni_sadrzaj>
    <derivirana_varijabla naziv="DomainObject.Predmet.ProtustrankaIDrugiAdressOIB_1">STARA KONOBA j.d.o.o. ZAMBRATIJA, OIB 70217240349, Cvjetna 36,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STARA KONOBA j.d.o.o. ZAMBRATIJA</item>
    </izvorni_sadrzaj>
    <derivirana_varijabla naziv="DomainObject.Predmet.SudioniciListNaziv_1">
      <item>FINANCIJSKA AGENCIJA, RC RIJEKA, PODRUŽNICA PULA, PULA</item>
      <item>STARA KONOBA j.d.o.o. ZAMBRATIJA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STARA KONOBA j.d.o.o. ZAMBRATIJA, OIB 70217240349, Cvjetna 36,52475 Zambratija</item>
    </izvorni_sadrzaj>
    <derivirana_varijabla naziv="DomainObject.Predmet.SudioniciListAdressOIB_1">
      <item>FINANCIJSKA AGENCIJA, RC RIJEKA, PODRUŽNICA PULA, PULA, OIB 85821130368, Ulica grada Vukovara 70,10000 Zagreb</item>
      <item>STARA KONOBA j.d.o.o. ZAMBRATIJA, OIB 70217240349, Cvjetna 36,52475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70217240349</item>
    </izvorni_sadrzaj>
    <derivirana_varijabla naziv="DomainObject.Predmet.SudioniciListNazivOIB_1">
      <item>, OIB 85821130368</item>
      <item>, OIB 70217240349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