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881971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881971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881971">
        <w:tc>
          <w:tcPr>
            <w:tcW w:type="dxa" w:w="3227"/>
            <w:gridSpan w:val="2"/>
          </w:tcPr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88197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81971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27a806f" w14:paraId="27a806f" w:rsidRDefault="007A2CEF" w:rsidP="00C448BA" w:rsidR="007A2CEF" w:rsidRPr="00881971">
      <w:pPr>
        <w15:collapsed w:val="false"/>
        <w:rPr>
          <w:sz w:val="24"/>
          <w:szCs w:val="24"/>
        </w:rPr>
      </w:pPr>
    </w:p>
    <w:p w:rsidRDefault="007A2CEF" w:rsidP="007F7F21" w:rsidR="00CA58EE" w:rsidRPr="00881971">
      <w:pPr>
        <w:tabs>
          <w:tab w:pos="6463" w:val="left"/>
        </w:tabs>
        <w:jc w:val="right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                                          </w:t>
      </w:r>
      <w:r w:rsidR="0056246C" w:rsidRPr="00881971">
        <w:rPr>
          <w:sz w:val="24"/>
          <w:szCs w:val="24"/>
        </w:rPr>
        <w:t>Financijska agencija</w:t>
      </w:r>
      <w:r w:rsidR="00E360AD">
        <w:rPr>
          <w:sz w:val="24"/>
          <w:szCs w:val="24"/>
        </w:rPr>
        <w:t xml:space="preserve"> Šibenik </w:t>
      </w:r>
      <w:r w:rsidR="00AE224B" w:rsidRPr="00881971">
        <w:rPr>
          <w:sz w:val="24"/>
          <w:szCs w:val="24"/>
        </w:rPr>
        <w:t xml:space="preserve"> </w:t>
      </w:r>
    </w:p>
    <w:p w:rsidRDefault="00736B91" w:rsidP="00A01662" w:rsidR="00736B91" w:rsidRPr="00881971">
      <w:pPr>
        <w:jc w:val="both"/>
        <w:rPr>
          <w:sz w:val="24"/>
          <w:szCs w:val="24"/>
        </w:rPr>
      </w:pPr>
    </w:p>
    <w:p w:rsidRDefault="00305399" w:rsidP="00A01662" w:rsidR="00305399" w:rsidRPr="00881971">
      <w:pPr>
        <w:jc w:val="both"/>
        <w:rPr>
          <w:sz w:val="24"/>
          <w:szCs w:val="24"/>
        </w:rPr>
      </w:pPr>
    </w:p>
    <w:p w:rsidRDefault="003E7434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Na broj: </w:t>
      </w:r>
      <w:r w:rsidR="005C7AB4" w:rsidRPr="00881971">
        <w:rPr>
          <w:sz w:val="24"/>
          <w:szCs w:val="24"/>
        </w:rPr>
        <w:t>Klasa: 110-07/18-01/04</w:t>
      </w:r>
      <w:r w:rsidR="00D75857" w:rsidRPr="00881971">
        <w:rPr>
          <w:sz w:val="24"/>
          <w:szCs w:val="24"/>
        </w:rPr>
        <w:t xml:space="preserve"> 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               Ur</w:t>
      </w:r>
      <w:r w:rsidR="00CB355A" w:rsidRPr="00881971">
        <w:rPr>
          <w:sz w:val="24"/>
          <w:szCs w:val="24"/>
        </w:rPr>
        <w:t>.</w:t>
      </w:r>
      <w:r w:rsidRPr="00881971">
        <w:rPr>
          <w:sz w:val="24"/>
          <w:szCs w:val="24"/>
        </w:rPr>
        <w:t>broj</w:t>
      </w:r>
      <w:r w:rsidR="003E7434" w:rsidRPr="00881971">
        <w:rPr>
          <w:sz w:val="24"/>
          <w:szCs w:val="24"/>
        </w:rPr>
        <w:t>:</w:t>
      </w:r>
      <w:r w:rsidR="005C7AB4" w:rsidRPr="00881971">
        <w:rPr>
          <w:sz w:val="24"/>
          <w:szCs w:val="24"/>
        </w:rPr>
        <w:t>04-06-18-</w:t>
      </w:r>
      <w:r w:rsidR="00881971" w:rsidRPr="00881971">
        <w:rPr>
          <w:sz w:val="24"/>
          <w:szCs w:val="24"/>
        </w:rPr>
        <w:t>2656</w:t>
      </w:r>
    </w:p>
    <w:p w:rsidRDefault="00D75857" w:rsidP="00A01662" w:rsidR="00D75857" w:rsidRPr="00881971">
      <w:pPr>
        <w:jc w:val="both"/>
        <w:rPr>
          <w:sz w:val="24"/>
          <w:szCs w:val="24"/>
        </w:rPr>
      </w:pPr>
    </w:p>
    <w:p w:rsidRDefault="00D92E19" w:rsidP="00A01662" w:rsidR="00D92E19" w:rsidRPr="00881971">
      <w:pPr>
        <w:jc w:val="both"/>
        <w:rPr>
          <w:sz w:val="24"/>
          <w:szCs w:val="24"/>
        </w:rPr>
      </w:pPr>
    </w:p>
    <w:p w:rsidRDefault="006B22D5" w:rsidP="00672759" w:rsidR="007353D7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Predmet: </w:t>
      </w:r>
      <w:r w:rsidR="00D80FFA" w:rsidRPr="00881971">
        <w:rPr>
          <w:sz w:val="24"/>
          <w:szCs w:val="24"/>
        </w:rPr>
        <w:t xml:space="preserve">dužnik </w:t>
      </w:r>
      <w:r w:rsidR="00881971" w:rsidRPr="00881971">
        <w:rPr>
          <w:sz w:val="24"/>
          <w:szCs w:val="24"/>
        </w:rPr>
        <w:t>POLJOPRIVREDNA ZADRUGA ORLOVAČA-KIJEVO, zadruga branitelja, Kijevo 0, Kijevo, OIB: 59823909464</w:t>
      </w:r>
    </w:p>
    <w:p w:rsidRDefault="002B5E21" w:rsidP="00A1063A" w:rsidR="002B5E21" w:rsidRPr="00881971">
      <w:pPr>
        <w:ind w:firstLine="708"/>
        <w:jc w:val="both"/>
        <w:rPr>
          <w:sz w:val="24"/>
          <w:szCs w:val="24"/>
        </w:rPr>
      </w:pPr>
    </w:p>
    <w:p w:rsidRDefault="00290F5C" w:rsidP="007C772A" w:rsidR="00430C56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Moli</w:t>
      </w:r>
      <w:r w:rsidR="00A01662" w:rsidRPr="00881971">
        <w:rPr>
          <w:sz w:val="24"/>
          <w:szCs w:val="24"/>
        </w:rPr>
        <w:t xml:space="preserve">mo da nas izvijestite </w:t>
      </w:r>
      <w:r w:rsidR="000A761A" w:rsidRPr="00881971">
        <w:rPr>
          <w:sz w:val="24"/>
          <w:szCs w:val="24"/>
        </w:rPr>
        <w:t>je li dužnik</w:t>
      </w:r>
      <w:r w:rsidR="007C772A" w:rsidRPr="00881971">
        <w:rPr>
          <w:sz w:val="24"/>
          <w:szCs w:val="24"/>
        </w:rPr>
        <w:t xml:space="preserve"> </w:t>
      </w:r>
      <w:r w:rsidR="00881971" w:rsidRPr="00881971">
        <w:rPr>
          <w:sz w:val="24"/>
          <w:szCs w:val="24"/>
        </w:rPr>
        <w:t>POLJOPRIVREDNA ZADRUGA ORLOVAČA-KIJEVO, zadruga branitelja, Kijevo 0, Kijevo, OIB: 59823909464</w:t>
      </w:r>
      <w:r w:rsidR="0099731E" w:rsidRPr="00881971">
        <w:rPr>
          <w:sz w:val="24"/>
          <w:szCs w:val="24"/>
          <w:lang w:val="en-AU"/>
        </w:rPr>
        <w:t xml:space="preserve">, </w:t>
      </w:r>
      <w:r w:rsidR="00430C56" w:rsidRPr="00881971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881971">
      <w:pPr>
        <w:jc w:val="both"/>
        <w:rPr>
          <w:sz w:val="24"/>
          <w:szCs w:val="24"/>
        </w:rPr>
      </w:pPr>
    </w:p>
    <w:p w:rsidRDefault="000C438F" w:rsidP="00D75857" w:rsidR="00D75857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>Pr</w:t>
      </w:r>
      <w:r w:rsidR="00D75857" w:rsidRPr="00881971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881971">
      <w:pPr>
        <w:ind w:firstLine="708"/>
        <w:jc w:val="both"/>
        <w:rPr>
          <w:sz w:val="24"/>
          <w:szCs w:val="24"/>
        </w:rPr>
      </w:pPr>
      <w:r w:rsidRPr="00881971">
        <w:rPr>
          <w:sz w:val="24"/>
          <w:szCs w:val="24"/>
        </w:rPr>
        <w:t xml:space="preserve">S poštovanjem, </w:t>
      </w:r>
    </w:p>
    <w:p w:rsidRDefault="009D0E7F" w:rsidP="00DF2AEC" w:rsidR="009D0E7F" w:rsidRPr="00881971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881971">
      <w:pPr>
        <w:jc w:val="center"/>
        <w:rPr>
          <w:sz w:val="24"/>
          <w:szCs w:val="24"/>
        </w:rPr>
      </w:pPr>
      <w:r w:rsidRPr="00881971">
        <w:rPr>
          <w:sz w:val="24"/>
          <w:szCs w:val="24"/>
        </w:rPr>
        <w:t>U Zadru</w:t>
      </w:r>
      <w:r w:rsidR="00CA114F" w:rsidRPr="00881971">
        <w:rPr>
          <w:sz w:val="24"/>
          <w:szCs w:val="24"/>
        </w:rPr>
        <w:t xml:space="preserve"> </w:t>
      </w:r>
      <w:r w:rsidR="00881971">
        <w:rPr>
          <w:sz w:val="24"/>
          <w:szCs w:val="24"/>
        </w:rPr>
        <w:t>19. veljače</w:t>
      </w:r>
      <w:r w:rsidR="00937065" w:rsidRPr="00881971">
        <w:rPr>
          <w:sz w:val="24"/>
          <w:szCs w:val="24"/>
        </w:rPr>
        <w:t xml:space="preserve"> 2019.</w:t>
      </w:r>
    </w:p>
    <w:p w:rsidRDefault="007A2CEF" w:rsidP="00AA29A1" w:rsidR="007A2CEF" w:rsidRPr="00881971">
      <w:pPr>
        <w:jc w:val="right"/>
        <w:rPr>
          <w:sz w:val="24"/>
          <w:szCs w:val="24"/>
        </w:rPr>
      </w:pPr>
    </w:p>
    <w:p w:rsidRDefault="00E360AD" w:rsidP="00E360AD" w:rsidR="00E360AD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</w:t>
      </w:r>
      <w:r w:rsidRPr="006F3E15">
        <w:rPr>
          <w:sz w:val="24"/>
          <w:szCs w:val="24"/>
        </w:rPr>
        <w:t>Sutkinja</w:t>
      </w:r>
    </w:p>
    <w:p w:rsidRDefault="00E360AD" w:rsidP="00E360AD" w:rsidR="00E360AD" w:rsidRPr="006F3E15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 w:rsidRPr="006F3E15">
        <w:rPr>
          <w:sz w:val="24"/>
          <w:szCs w:val="24"/>
        </w:rPr>
        <w:t xml:space="preserve">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D11C35" w:rsidP="007C772A" w:rsidR="00D11C35" w:rsidRPr="00881971">
      <w:pPr>
        <w:jc w:val="right"/>
        <w:rPr>
          <w:sz w:val="24"/>
          <w:szCs w:val="24"/>
        </w:rPr>
      </w:pPr>
    </w:p>
    <w:p w:rsidRDefault="000E656D" w:rsidP="000E656D" w:rsidR="000E656D" w:rsidRPr="00881971">
      <w:pPr>
        <w:rPr>
          <w:sz w:val="24"/>
          <w:szCs w:val="24"/>
        </w:rPr>
      </w:pPr>
    </w:p>
    <w:p w:rsidRDefault="008A5EF5" w:rsidP="008A5EF5" w:rsidR="009D0E7F" w:rsidRPr="00881971">
      <w:pPr>
        <w:rPr>
          <w:sz w:val="24"/>
          <w:szCs w:val="24"/>
        </w:rPr>
      </w:pPr>
      <w:r w:rsidRPr="00881971">
        <w:rPr>
          <w:sz w:val="24"/>
          <w:szCs w:val="24"/>
        </w:rPr>
        <w:t>DNA:</w:t>
      </w:r>
    </w:p>
    <w:p w:rsidRDefault="009263E9" w:rsidP="008A5EF5" w:rsidR="008A5EF5" w:rsidRPr="00881971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881971">
        <w:rPr>
          <w:sz w:val="24"/>
          <w:szCs w:val="24"/>
        </w:rPr>
        <w:t xml:space="preserve">i </w:t>
      </w:r>
      <w:r w:rsidR="008A5EF5" w:rsidRPr="00881971">
        <w:rPr>
          <w:sz w:val="24"/>
          <w:szCs w:val="24"/>
        </w:rPr>
        <w:t>putem e-Oglasna ploča sudova</w:t>
      </w:r>
    </w:p>
    <w:sectPr w:rsidSect="00C448BA" w:rsidR="008A5EF5" w:rsidRPr="00881971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881971">
      <w:rPr>
        <w:sz w:val="24"/>
        <w:szCs w:val="24"/>
      </w:rPr>
      <w:t>224/2018-27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8773E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11D0"/>
    <w:rsid w:val="0023345D"/>
    <w:rsid w:val="002369CE"/>
    <w:rsid w:val="00253445"/>
    <w:rsid w:val="00253802"/>
    <w:rsid w:val="00254AB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C7AB4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C772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6588E"/>
    <w:rsid w:val="00873A1A"/>
    <w:rsid w:val="00881971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37065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1C35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0AD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1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1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11D0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11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11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31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1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11D0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11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11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ORLOVAČA-KIJEVO, zadruga branitelja zastupanog po punomoćniku JAKŠA TOMIĆ</izvorni_sadrzaj>
    <derivirana_varijabla naziv="DomainObject.Predmet.ProtustrankaFormated_1">  POLJOPRIVREDNA ZADRUGA ORLOVAČA-KIJEVO, zadruga branitelja zastupanog po punomoćniku JAKŠA TOMIĆ</derivirana_varijabla>
  </DomainObject.Predmet.ProtustrankaFormated>
  <DomainObject.Predmet.ProtustrankaFormatedOIB>
    <izvorni_sadrzaj>  POLJOPRIVREDNA ZADRUGA ORLOVAČA-KIJEVO, zadruga branitelja, OIB 59823909464 zastupanog po punomoćniku JAKŠA TOMIĆ</izvorni_sadrzaj>
    <derivirana_varijabla naziv="DomainObject.Predmet.ProtustrankaFormatedOIB_1">  POLJOPRIVREDNA ZADRUGA ORLOVAČA-KIJEVO, zadruga branitelja, OIB 59823909464 zastupanog po punomoćniku JAKŠA TOMIĆ</derivirana_varijabla>
  </DomainObject.Predmet.ProtustrankaFormatedOIB>
  <DomainObject.Predmet.ProtustrankaFormatedWithAdress>
    <izvorni_sadrzaj> POLJOPRIVREDNA ZADRUGA ORLOVAČA-KIJEVO, zadruga branitelja, Kijevo 0, 22300 Kijevo zastupanog po punomoćniku JAKŠA TOMIĆ</izvorni_sadrzaj>
    <derivirana_varijabla naziv="DomainObject.Predmet.ProtustrankaFormatedWithAdress_1"> POLJOPRIVREDNA ZADRUGA ORLOVAČA-KIJEVO, zadruga branitelja, Kijevo 0, 22300 Kijevo zastupanog po punomoćniku JAKŠA TOMIĆ</derivirana_varijabla>
  </DomainObject.Predmet.ProtustrankaFormatedWithAdress>
  <DomainObject.Predmet.ProtustrankaFormatedWithAdressOIB>
    <izvorni_sadrzaj> POLJOPRIVREDNA ZADRUGA ORLOVAČA-KIJEVO, zadruga branitelja, OIB 59823909464, Kijevo 0, 22300 Kijevo zastupanog po punomoćniku JAKŠA TOMIĆ</izvorni_sadrzaj>
    <derivirana_varijabla naziv="DomainObject.Predmet.ProtustrankaFormatedWithAdressOIB_1"> POLJOPRIVREDNA ZADRUGA ORLOVAČA-KIJEVO, zadruga branitelja, OIB 59823909464, Kijevo 0, 22300 Kijevo zastupanog po punomoćniku JAKŠA TOMIĆ</derivirana_varijabla>
  </DomainObject.Predmet.ProtustrankaFormatedWithAdressOIB>
  <DomainObject.Predmet.ProtustrankaWithAdress>
    <izvorni_sadrzaj>POLJOPRIVREDNA ZADRUGA ORLOVAČA-KIJEVO, zadruga branitelja Kijevo 0, 22300 Kijevo</izvorni_sadrzaj>
    <derivirana_varijabla naziv="DomainObject.Predmet.ProtustrankaWithAdress_1">POLJOPRIVREDNA ZADRUGA ORLOVAČA-KIJEVO, zadruga branitelja Kijevo 0, 22300 Kijevo</derivirana_varijabla>
  </DomainObject.Predmet.ProtustrankaWithAdress>
  <DomainObject.Predmet.ProtustrankaWithAdressOIB>
    <izvorni_sadrzaj>POLJOPRIVREDNA ZADRUGA ORLOVAČA-KIJEVO, zadruga branitelja, OIB 59823909464, Kijevo 0, 22300 Kijevo</izvorni_sadrzaj>
    <derivirana_varijabla naziv="DomainObject.Predmet.ProtustrankaWithAdressOIB_1">POLJOPRIVREDNA ZADRUGA ORLOVAČA-KIJEVO, zadruga branitelja, OIB 59823909464, Kijevo 0, 22300 Kijevo</derivirana_varijabla>
  </DomainObject.Predmet.ProtustrankaWithAdressOIB>
  <DomainObject.Predmet.ProtustrankaNazivFormated>
    <izvorni_sadrzaj>POLJOPRIVREDNA ZADRUGA ORLOVAČA-KIJEVO, zadruga branitelja</izvorni_sadrzaj>
    <derivirana_varijabla naziv="DomainObject.Predmet.ProtustrankaNazivFormated_1">POLJOPRIVREDNA ZADRUGA ORLOVAČA-KIJEVO, zadruga branitelja</derivirana_varijabla>
  </DomainObject.Predmet.ProtustrankaNazivFormated>
  <DomainObject.Predmet.ProtustrankaNazivFormatedOIB>
    <izvorni_sadrzaj>POLJOPRIVREDNA ZADRUGA ORLOVAČA-KIJEVO, zadruga branitelja, OIB 59823909464</izvorni_sadrzaj>
    <derivirana_varijabla naziv="DomainObject.Predmet.ProtustrankaNazivFormatedOIB_1">POLJOPRIVREDNA ZADRUGA ORLOVAČA-KIJEVO, zadruga branitelja, OIB 59823909464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ORLOVAČA-KIJEVO, zadruga branitelja zastupanog po punomoćniku JAKŠA TOMIĆ</item>
    </izvorni_sadrzaj>
    <derivirana_varijabla naziv="DomainObject.Predmet.ProtuStrankaListFormated_1">
      <item>POLJOPRIVREDNA ZADRUGA ORLOVAČA-KIJEVO, zadruga branitelja zastupanog po punomoćniku JAKŠA TOMIĆ</item>
    </derivirana_varijabla>
  </DomainObject.Predmet.ProtuStrankaListFormated>
  <DomainObject.Predmet.ProtuStrankaListFormatedOIB>
    <izvorni_sadrzaj>
      <item>POLJOPRIVREDNA ZADRUGA ORLOVAČA-KIJEVO, zadruga branitelja, OIB 59823909464 zastupanog po punomoćniku JAKŠA TOMIĆ</item>
    </izvorni_sadrzaj>
    <derivirana_varijabla naziv="DomainObject.Predmet.ProtuStrankaListFormatedOIB_1">
      <item>POLJOPRIVREDNA ZADRUGA ORLOVAČA-KIJEVO, zadruga branitelja, OIB 59823909464 zastupanog po punomoćniku JAKŠA TOMIĆ</item>
    </derivirana_varijabla>
  </DomainObject.Predmet.ProtuStrankaListFormatedOIB>
  <DomainObject.Predmet.ProtuStrankaListFormatedWithAdress>
    <izvorni_sadrzaj>
      <item>POLJOPRIVREDNA ZADRUGA ORLOVAČA-KIJEVO, zadruga branitelja, Kijevo 0, 22300 Kijevo zastupanog po punomoćniku JAKŠA TOMIĆ</item>
    </izvorni_sadrzaj>
    <derivirana_varijabla naziv="DomainObject.Predmet.ProtuStrankaListFormatedWithAdress_1">
      <item>POLJOPRIVREDNA ZADRUGA ORLOVAČA-KIJEVO, zadruga branitelja, Kijevo 0, 22300 Kijevo zastupanog po punomoćniku JAKŠA TOMIĆ</item>
    </derivirana_varijabla>
  </DomainObject.Predmet.ProtuStrankaListFormatedWithAdress>
  <DomainObject.Predmet.ProtuStrankaListFormatedWithAdressOIB>
    <izvorni_sadrzaj>
      <item>POLJOPRIVREDNA ZADRUGA ORLOVAČA-KIJEVO, zadruga branitelja, OIB 59823909464, Kijevo 0, 22300 Kijevo zastupanog po punomoćniku JAKŠA TOMIĆ</item>
    </izvorni_sadrzaj>
    <derivirana_varijabla naziv="DomainObject.Predmet.ProtuStrankaListFormatedWithAdressOIB_1">
      <item>POLJOPRIVREDNA ZADRUGA ORLOVAČA-KIJEVO, zadruga branitelja, OIB 59823909464, Kijevo 0, 22300 Kijevo zastupanog po punomoćniku JAKŠA TOMIĆ</item>
    </derivirana_varijabla>
  </DomainObject.Predmet.ProtuStrankaListFormatedWithAdressOIB>
  <DomainObject.Predmet.ProtuStrankaListNazivFormated>
    <izvorni_sadrzaj>
      <item>POLJOPRIVREDNA ZADRUGA ORLOVAČA-KIJEVO, zadruga branitelja</item>
    </izvorni_sadrzaj>
    <derivirana_varijabla naziv="DomainObject.Predmet.ProtuStrankaListNazivFormated_1">
      <item>POLJOPRIVREDNA ZADRUGA ORLOVAČA-KIJEVO, zadruga branitelja</item>
    </derivirana_varijabla>
  </DomainObject.Predmet.ProtuStrankaListNazivFormated>
  <DomainObject.Predmet.ProtuStrankaListNazivFormatedOIB>
    <izvorni_sadrzaj>
      <item>POLJOPRIVREDNA ZADRUGA ORLOVAČA-KIJEVO, zadruga branitelja, OIB 59823909464</item>
    </izvorni_sadrzaj>
    <derivirana_varijabla naziv="DomainObject.Predmet.ProtuStrankaListNazivFormatedOIB_1">
      <item>POLJOPRIVREDNA ZADRUGA ORLOVAČA-KIJEVO, zadruga branitelja, OIB 59823909464</item>
    </derivirana_varijabla>
  </DomainObject.Predmet.ProtuStrankaListNazivFormatedOIB>
  <DomainObject.Predmet.OstaliListFormated>
    <izvorni_sadrzaj>
      <item>Marinko Čavka</item>
      <item>JAKŠA TOMIĆ punomoćnik sudionika u postupku POLJOPRIVREDNA ZADRUGA ORLOVAČA-KIJEVO, zadruga branitelja</item>
    </izvorni_sadrzaj>
    <derivirana_varijabla naziv="DomainObject.Predmet.OstaliListFormated_1">
      <item>Marinko Čavka</item>
      <item>JAKŠA TOMIĆ punomoćnik sudionika u postupku POLJOPRIVREDNA ZADRUGA ORLOVAČA-KIJEVO, zadruga branitelja</item>
    </derivirana_varijabla>
  </DomainObject.Predmet.OstaliListFormated>
  <DomainObject.Predmet.OstaliListFormatedOIB>
    <izvorni_sadrzaj>
      <item>Marinko Čavka, OIB 15503752591</item>
      <item>JAKŠA TOMIĆ, OIB 16302909910 punomoćnik sudionika u postupku POLJOPRIVREDNA ZADRUGA ORLOVAČA-KIJEVO, zadruga branitelja</item>
    </izvorni_sadrzaj>
    <derivirana_varijabla naziv="DomainObject.Predmet.OstaliListFormatedOIB_1">
      <item>Marinko Čavka, OIB 15503752591</item>
      <item>JAKŠA TOMIĆ, OIB 16302909910 punomoćnik sudionika u postupku POLJOPRIVREDNA ZADRUGA ORLOVAČA-KIJEVO, zadruga branitelja</item>
    </derivirana_varijabla>
  </DomainObject.Predmet.OstaliListFormatedOIB>
  <DomainObject.Predmet.OstaliListFormatedWithAdress>
    <izvorni_sadrzaj>
      <item>Marinko Čavka, Imotska 1, 22300 Knin</item>
      <item>JAKŠA TOMIĆ, Getaldićeva 6, 22300 Knin punomoćnik sudionika u postupku POLJOPRIVREDNA ZADRUGA ORLOVAČA-KIJEVO, zadruga branitelja</item>
    </izvorni_sadrzaj>
    <derivirana_varijabla naziv="DomainObject.Predmet.OstaliListFormatedWithAdress_1">
      <item>Marinko Čavka, Imotska 1, 22300 Knin</item>
      <item>JAKŠA TOMIĆ, Getaldićeva 6, 22300 Knin punomoćnik sudionika u postupku POLJOPRIVREDNA ZADRUGA ORLOVAČA-KIJEVO, zadruga branitelja</item>
    </derivirana_varijabla>
  </DomainObject.Predmet.OstaliListFormatedWithAdress>
  <DomainObject.Predmet.OstaliListFormatedWithAdressOIB>
    <izvorni_sadrzaj>
      <item>Marinko Čavka, OIB 15503752591, Imotska 1, 22300 Knin</item>
      <item>JAKŠA TOMIĆ, OIB 16302909910, Getaldićeva 6, 22300 Knin punomoćnik sudionika u postupku POLJOPRIVREDNA ZADRUGA ORLOVAČA-KIJEVO, zadruga branitelja</item>
    </izvorni_sadrzaj>
    <derivirana_varijabla naziv="DomainObject.Predmet.OstaliListFormatedWithAdressOIB_1">
      <item>Marinko Čavka, OIB 15503752591, Imotska 1, 22300 Knin</item>
      <item>JAKŠA TOMIĆ, OIB 16302909910, Getaldićeva 6, 22300 Knin punomoćnik sudionika u postupku POLJOPRIVREDNA ZADRUGA ORLOVAČA-KIJEVO, zadruga branitelja</item>
    </derivirana_varijabla>
  </DomainObject.Predmet.OstaliListFormatedWithAdressOIB>
  <DomainObject.Predmet.OstaliListNazivFormated>
    <izvorni_sadrzaj>
      <item>Marinko Čavka</item>
      <item>JAKŠA TOMIĆ</item>
    </izvorni_sadrzaj>
    <derivirana_varijabla naziv="DomainObject.Predmet.OstaliListNazivFormated_1">
      <item>Marinko Čavka</item>
      <item>JAKŠA TOMIĆ</item>
    </derivirana_varijabla>
  </DomainObject.Predmet.OstaliListNazivFormated>
  <DomainObject.Predmet.OstaliListNazivFormatedOIB>
    <izvorni_sadrzaj>
      <item>Marinko Čavka, OIB 15503752591</item>
      <item>JAKŠA TOMIĆ, OIB 16302909910</item>
    </izvorni_sadrzaj>
    <derivirana_varijabla naziv="DomainObject.Predmet.OstaliListNazivFormatedOIB_1">
      <item>Marinko Čavka, OIB 15503752591</item>
      <item>JAKŠA TOMIĆ, OIB 16302909910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ORLOVAČA-KIJEVO, zadruga branitelja</izvorni_sadrzaj>
    <derivirana_varijabla naziv="DomainObject.Predmet.ProtustrankaIDrugi_1">POLJOPRIVREDNA ZADRUGA ORLOVAČA-KIJEVO, zadruga branitelja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ORLOVAČA-KIJEVO, zadruga branitelja, OIB 59823909464, Kijevo 0, 22300 Kijevo</izvorni_sadrzaj>
    <derivirana_varijabla naziv="DomainObject.Predmet.ProtustrankaIDrugiAdressOIB_1">POLJOPRIVREDNA ZADRUGA ORLOVAČA-KIJEVO, zadruga branitelja, OIB 59823909464, Kijevo 0,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POLJOPRIVREDNA ZADRUGA ORLOVAČA-KIJEVO, zadruga branitelja</item>
      <item>Marinko Čavka</item>
      <item>JAKŠA TOMIĆ</item>
    </izvorni_sadrzaj>
    <derivirana_varijabla naziv="DomainObject.Predmet.SudioniciListNaziv_1">
      <item>FINA - Podružnica Šibenik</item>
      <item>POLJOPRIVREDNA ZADRUGA ORLOVAČA-KIJEVO, zadruga branitelja</item>
      <item>Marinko Čavka</item>
      <item>JAKŠA TOMIĆ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OIB 16302909910, Getaldićeva 6,22300 Knin</item>
    </izvorni_sadrzaj>
    <derivirana_varijabla naziv="DomainObject.Predmet.SudioniciListAdressOIB_1">
      <item>FINA - Podružnica Šibenik, OIB 85821130368, Perivoj L. Marune 1,22000 Šibenik</item>
      <item>POLJOPRIVREDNA ZADRUGA ORLOVAČA-KIJEVO, zadruga branitelja, OIB 59823909464, Kijevo 0,22300 Kijevo</item>
      <item>Marinko Čavka, OIB 15503752591, Imotska 1,22300 Knin</item>
      <item>JAKŠA TOMIĆ, OIB 16302909910,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59823909464</item>
      <item>, OIB 15503752591</item>
      <item>, OIB 16302909910</item>
    </izvorni_sadrzaj>
    <derivirana_varijabla naziv="DomainObject.Predmet.SudioniciListNazivOIB_1">
      <item>, OIB 85821130368</item>
      <item>, OIB 59823909464</item>
      <item>, OIB 15503752591</item>
      <item>, OIB 16302909910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16. srpnja 2018.</izvorni_sadrzaj>
    <derivirana_varijabla naziv="DomainObject.PredzadnjaOdlukaIzPredmeta.DatumDonosenjaOdluke_1">16. srpnja 2018.</derivirana_varijabla>
  </DomainObject.PredzadnjaOdlukaIzPredmeta.DatumDonosenjaOdluke>
  <DomainObject.PredzadnjaOdlukaIzPredmeta.Oznaka>
    <izvorni_sadrzaj>St-224/2018-4</izvorni_sadrzaj>
    <derivirana_varijabla naziv="DomainObject.PredzadnjaOdlukaIzPredmeta.Oznaka_1">St-224/2018-4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6B782-C3F0-4170-9BD1-9E2165DAD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112</properties:Words>
  <properties:Characters>707</properties:Characters>
  <properties:Lines>32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2019-02-19T13:17:00Z</dcterms:created>
  <dc:creator>Katarina Miletić</dc:creator>
  <cp:lastModifiedBy>Martina Kalmeta</cp:lastModifiedBy>
  <cp:lastPrinted>2019-02-19T13:17:00Z</cp:lastPrinted>
  <dcterms:modified xmlns:xsi="http://www.w3.org/2001/XMLSchema-instance" xsi:type="dcterms:W3CDTF">2019-02-20T07:33:00Z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(St-224-18 - PZ ORLOVAČA-KIJEVO.docx)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