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fc51" w14:paraId="2cdfc51" w:rsidRDefault="008761D8" w:rsidR="008761D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2C0" w:rsidP="00A142C0" w:rsidR="00A142C0">
      <w:r>
        <w:t>REPUBLIKA HRVATSKA</w:t>
      </w:r>
    </w:p>
    <w:p w:rsidRDefault="00A142C0" w:rsidP="00A142C0" w:rsidR="00A142C0">
      <w:r>
        <w:t xml:space="preserve">   Trgovački sud u Zagrebu</w:t>
      </w:r>
    </w:p>
    <w:p w:rsidRDefault="00A142C0" w:rsidP="00A142C0" w:rsidR="00A142C0">
      <w:r>
        <w:t xml:space="preserve">     Zagreb, Amruševa 2/II                                           </w:t>
      </w:r>
      <w:r w:rsidR="008761D8">
        <w:t xml:space="preserve">                               </w:t>
      </w:r>
      <w:r>
        <w:t>72 St-1693/2013</w:t>
      </w:r>
      <w:r w:rsidR="008761D8">
        <w:t>-107</w:t>
      </w:r>
    </w:p>
    <w:p w:rsidRDefault="00A142C0" w:rsidP="00A142C0" w:rsidR="00A142C0">
      <w:pPr>
        <w:jc w:val="center"/>
      </w:pPr>
      <w:r>
        <w:t>REPUBLIKA HRVATSKA</w:t>
      </w:r>
    </w:p>
    <w:p w:rsidRDefault="00A142C0" w:rsidP="00A142C0" w:rsidR="00A142C0">
      <w:pPr>
        <w:jc w:val="center"/>
      </w:pPr>
      <w:r>
        <w:t>Z A K LJ U Č A K</w:t>
      </w:r>
    </w:p>
    <w:p w:rsidRDefault="00A142C0" w:rsidP="00A142C0" w:rsidR="00A142C0"/>
    <w:p w:rsidRDefault="00A142C0" w:rsidP="00A142C0" w:rsidR="0049252C">
      <w:pPr>
        <w:jc w:val="both"/>
      </w:pPr>
      <w:r>
        <w:t xml:space="preserve">Trgovački sud u Zagrebu, po sucu pojedincu Nikoli Ribariću, kao stečajnom sucu, u stečajnom predmetu nad stečajnim dužnikom VILINSKE POLJANE d.o.o. u stečaju, Donja Stubica (Grad Donja Stubica), Dvorac Stubički Golubovec, Golubovečka 42, OIB: 99874651208, MBS: 080518382, dana 2. siječnja 2018.,   </w:t>
      </w:r>
    </w:p>
    <w:p w:rsidRDefault="00A142C0" w:rsidP="00A142C0" w:rsidR="00A142C0">
      <w:pPr>
        <w:rPr>
          <w:b/>
        </w:rPr>
      </w:pPr>
    </w:p>
    <w:p w:rsidRDefault="0058716C" w:rsidP="0058716C" w:rsidR="0058716C" w:rsidRPr="008761D8">
      <w:pPr>
        <w:jc w:val="center"/>
      </w:pPr>
      <w:r w:rsidRPr="008761D8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48086A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>od</w:t>
      </w:r>
      <w:r w:rsidR="0048086A">
        <w:t>:</w:t>
      </w:r>
    </w:p>
    <w:p w:rsidRDefault="0048086A" w:rsidP="006B3C15" w:rsidR="0048086A">
      <w:pPr>
        <w:ind w:firstLine="720"/>
        <w:jc w:val="both"/>
      </w:pPr>
    </w:p>
    <w:p w:rsidRDefault="0048086A" w:rsidP="00A142C0" w:rsidR="00A142C0">
      <w:pPr>
        <w:jc w:val="both"/>
      </w:pPr>
      <w:r>
        <w:t xml:space="preserve">- </w:t>
      </w:r>
      <w:r>
        <w:tab/>
      </w:r>
      <w:r w:rsidR="00A142C0">
        <w:t>od 586.761,09 kuna</w:t>
      </w:r>
    </w:p>
    <w:p w:rsidRDefault="00180663" w:rsidP="0048086A" w:rsidR="00A142C0">
      <w:pPr>
        <w:jc w:val="both"/>
      </w:pPr>
      <w:r w:rsidRPr="007910B3">
        <w:t xml:space="preserve">koji je uplaćen na </w:t>
      </w:r>
      <w:r w:rsidR="006C4BF0" w:rsidRPr="007910B3">
        <w:t>depozitni račun ovoga suda otvoren u Hrvatskoj poštanskoj banci broj 2390001-1300000460, s pozivom na 05 St</w:t>
      </w:r>
      <w:r w:rsidR="00334DF7">
        <w:t>-</w:t>
      </w:r>
      <w:r w:rsidR="006C4BF0" w:rsidRPr="007910B3">
        <w:t xml:space="preserve"> </w:t>
      </w:r>
      <w:r w:rsidR="0049252C">
        <w:t>1</w:t>
      </w:r>
      <w:r w:rsidR="00344BBA">
        <w:t>693/2013</w:t>
      </w:r>
      <w:r w:rsidR="006C4BF0" w:rsidRPr="007910B3">
        <w:t xml:space="preserve">, </w:t>
      </w:r>
      <w:r w:rsidR="002A7843" w:rsidRPr="007910B3">
        <w:t xml:space="preserve">nakon prodaje </w:t>
      </w:r>
      <w:r w:rsidR="00A142C0">
        <w:t>nekretnina</w:t>
      </w:r>
      <w:r w:rsidR="0049252C">
        <w:t xml:space="preserve"> </w:t>
      </w:r>
      <w:r w:rsidR="002A7843" w:rsidRPr="007910B3">
        <w:t>u vlasništvu stečajnog dužnika</w:t>
      </w:r>
      <w:r w:rsidR="0048086A">
        <w:t xml:space="preserve"> u ovosudnom predmetu </w:t>
      </w:r>
      <w:r w:rsidR="006C4BF0" w:rsidRPr="007910B3">
        <w:t xml:space="preserve">prebaciti na račun </w:t>
      </w:r>
      <w:r w:rsidR="00F33638">
        <w:t xml:space="preserve">stečajnog </w:t>
      </w:r>
      <w:r w:rsidR="00A142C0">
        <w:t>vjerovnika</w:t>
      </w:r>
      <w:r w:rsidR="00A142C0" w:rsidRPr="00A142C0">
        <w:t xml:space="preserve"> KARLOVAČKA BANKA D.D., KARLOVAC, I.G. KOVAČIĆA 1, OIB: 08106331075</w:t>
      </w:r>
      <w:r w:rsidR="00A142C0">
        <w:t>:</w:t>
      </w:r>
    </w:p>
    <w:p w:rsidRDefault="006E0DE2" w:rsidP="0048086A" w:rsidR="006E0DE2">
      <w:pPr>
        <w:jc w:val="both"/>
      </w:pPr>
    </w:p>
    <w:p w:rsidRDefault="00F33638" w:rsidP="0048086A" w:rsidR="006E0DE2">
      <w:pPr>
        <w:jc w:val="both"/>
      </w:pPr>
      <w:r>
        <w:t>broj računa:</w:t>
      </w:r>
      <w:r w:rsidR="0049252C">
        <w:t xml:space="preserve"> HR </w:t>
      </w:r>
      <w:r w:rsidR="006E0DE2">
        <w:t>52 24000081011111116</w:t>
      </w:r>
    </w:p>
    <w:p w:rsidRDefault="008679B4" w:rsidP="0048086A" w:rsidR="006E0DE2">
      <w:pPr>
        <w:jc w:val="both"/>
      </w:pPr>
      <w:r>
        <w:t>mode</w:t>
      </w:r>
      <w:r w:rsidR="006E0DE2">
        <w:t>l: HR11</w:t>
      </w:r>
    </w:p>
    <w:p w:rsidRDefault="006E0DE2" w:rsidP="0048086A" w:rsidR="006C4BF0">
      <w:pPr>
        <w:jc w:val="both"/>
      </w:pPr>
      <w:r>
        <w:t>poziv na broj: 2402-015232107.</w:t>
      </w:r>
    </w:p>
    <w:p w:rsidRDefault="00F33638" w:rsidP="00180663" w:rsidR="00F33638">
      <w:pPr>
        <w:ind w:firstLine="720" w:left="2880"/>
      </w:pPr>
    </w:p>
    <w:p w:rsidRDefault="00180663" w:rsidP="00180663" w:rsidR="00180663">
      <w:pPr>
        <w:ind w:firstLine="720" w:left="2880"/>
      </w:pPr>
      <w:r w:rsidRPr="007910B3">
        <w:t>Obrazloženje</w:t>
      </w:r>
    </w:p>
    <w:p w:rsidRDefault="00776D83" w:rsidP="00180663" w:rsidR="00776D83" w:rsidRPr="007910B3">
      <w:pPr>
        <w:ind w:firstLine="720" w:left="2880"/>
      </w:pPr>
    </w:p>
    <w:p w:rsidRDefault="003A27F6" w:rsidP="00776D83" w:rsidR="003A27F6">
      <w:pPr>
        <w:ind w:firstLine="720"/>
        <w:jc w:val="both"/>
      </w:pPr>
      <w:r>
        <w:t>U ovosudnom postupku doneseno je Rješenje 9. listopada 2017. godine kojim je utvrđeno: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>„I</w:t>
      </w:r>
      <w:r>
        <w:tab/>
        <w:t>Iz kupovnine ostvarene prodajom nekretnine upisane u zemljišnim knjigama Zemljišnoknjižnog odjela Donja Stubica, Općinskog suda u Zlataru i to: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 xml:space="preserve">1.  6/1 LIVADA MESEČAJ U GOLUBOVCU, površine 5 jutara, 580 čhv    </w:t>
      </w:r>
    </w:p>
    <w:p w:rsidRDefault="003A27F6" w:rsidP="003A27F6" w:rsidR="003A27F6">
      <w:pPr>
        <w:jc w:val="both"/>
      </w:pPr>
      <w:r>
        <w:t xml:space="preserve">   </w:t>
      </w:r>
    </w:p>
    <w:p w:rsidRDefault="003A27F6" w:rsidP="003A27F6" w:rsidR="003A27F6">
      <w:pPr>
        <w:jc w:val="both"/>
      </w:pPr>
      <w:r>
        <w:t xml:space="preserve"> 2. 6/2 ORANICA MESEČAJ U GOLUBOVCU, površine 12 jutara,  469 čhv    </w:t>
      </w:r>
    </w:p>
    <w:p w:rsidRDefault="003A27F6" w:rsidP="003A27F6" w:rsidR="003A27F6">
      <w:pPr>
        <w:jc w:val="both"/>
      </w:pPr>
      <w:r>
        <w:t xml:space="preserve">   </w:t>
      </w:r>
    </w:p>
    <w:p w:rsidRDefault="003A27F6" w:rsidP="003A27F6" w:rsidR="003A27F6">
      <w:pPr>
        <w:jc w:val="both"/>
      </w:pPr>
      <w:r>
        <w:t xml:space="preserve"> 3. 6/3 PAŠNJAK GOLUBOVEC, površine  353 čhv    </w:t>
      </w:r>
    </w:p>
    <w:p w:rsidRDefault="003A27F6" w:rsidP="003A27F6" w:rsidR="003A27F6">
      <w:pPr>
        <w:jc w:val="both"/>
      </w:pPr>
      <w:r>
        <w:t xml:space="preserve">   </w:t>
      </w:r>
    </w:p>
    <w:p w:rsidRDefault="003A27F6" w:rsidP="003A27F6" w:rsidR="003A27F6">
      <w:pPr>
        <w:jc w:val="both"/>
      </w:pPr>
      <w:r>
        <w:t xml:space="preserve"> 4. 6/4 LIVADA MESEČAJ U GOLUBOVCU, površine  18 jutara,  1360   čhv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>sve upisano u z.k.ul. 1534 k.o. 304964 Donja Stubica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 xml:space="preserve">namiruju se troškovi stečajnog postupka u iznosu od 40.568,31 kuna. 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>II</w:t>
      </w:r>
      <w:r>
        <w:tab/>
        <w:t>Razlučni vjerovnik 1.</w:t>
      </w:r>
      <w:r>
        <w:tab/>
        <w:t>KARLOVAČKA BANKA D.D., KARLOVAC, I.G. KOVAČIĆA 1, OIB: 08106331075, namiruje se: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 xml:space="preserve"> </w:t>
      </w:r>
      <w:r>
        <w:tab/>
        <w:t>za iznos od 586.761,09 kuna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>III</w:t>
      </w:r>
      <w:r>
        <w:tab/>
        <w:t>Razlučni vjerovnik:</w:t>
      </w:r>
    </w:p>
    <w:p w:rsidRDefault="003A27F6" w:rsidP="003A27F6" w:rsidR="003A27F6">
      <w:pPr>
        <w:jc w:val="both"/>
      </w:pPr>
      <w:r>
        <w:t xml:space="preserve">- FOND ZA RAZVOJ I ZAPOŠLJAVANJE, ZAGREB, FRANKOPANSKA 11/III, </w:t>
      </w:r>
    </w:p>
    <w:p w:rsidRDefault="003A27F6" w:rsidP="003A27F6" w:rsidR="003A27F6">
      <w:pPr>
        <w:jc w:val="both"/>
      </w:pPr>
      <w:r>
        <w:t xml:space="preserve">-VABA D.D. BANKA VARAŽDIN, OIB: 38182927268, VARAŽDIN, ALEJA KRALJA ZVONIMIRA 1 , sada J &amp; T banka d.d., OIB:  38182927268,  i </w:t>
      </w:r>
    </w:p>
    <w:p w:rsidRDefault="003A27F6" w:rsidP="003A27F6" w:rsidR="003A27F6">
      <w:pPr>
        <w:jc w:val="both"/>
      </w:pPr>
      <w:r>
        <w:t xml:space="preserve">-REPUBLIKA HRVATSKA -  MINISTARSTVO FINANCIJA, POREZNA UPRAVA, PODRUČNI URED KRAPINA,  namiruju se:  </w:t>
      </w:r>
      <w:r w:rsidRPr="00281570">
        <w:t>za iznos od 0,00 kuna</w:t>
      </w:r>
      <w:r>
        <w:t>.“.</w:t>
      </w:r>
    </w:p>
    <w:p w:rsidRDefault="003A27F6" w:rsidP="003A27F6" w:rsidR="003A27F6">
      <w:pPr>
        <w:jc w:val="both"/>
      </w:pPr>
    </w:p>
    <w:p w:rsidRDefault="003A27F6" w:rsidP="003A27F6" w:rsidR="003A27F6">
      <w:r>
        <w:t xml:space="preserve"> Navedeno rješenje postalo je pravomoćno 3.11.2017. godine.</w:t>
      </w:r>
    </w:p>
    <w:p w:rsidRDefault="003A27F6" w:rsidP="003A27F6" w:rsidR="003A27F6"/>
    <w:p w:rsidRDefault="003A27F6" w:rsidP="003A27F6" w:rsidR="003A27F6">
      <w:pPr>
        <w:jc w:val="both"/>
      </w:pPr>
      <w:r>
        <w:t>S obzirom da je potrebno vjerovnika KARLOVAČKA BANKA D.D., KARLOVAC, I.G. KOVAČIĆA 1, OIB: 08106331075, namiriti sa iznosom od 586.761,09 kuna u skladu s rješenjem od 9.10.2017. godine te razlučnom vjerovniku doznačiti iznos od 586.761,09</w:t>
      </w:r>
      <w:r w:rsidRPr="000A1F85">
        <w:t xml:space="preserve">  kuna</w:t>
      </w:r>
      <w:r>
        <w:t xml:space="preserve"> Zaključkom suda od 21. studenoga 2017. godine pozvan je razlučni vjerovnik Karlovačka banka d.d. dostaviti broj računa na koji će biti uplaćen iznos od </w:t>
      </w:r>
      <w:r w:rsidR="002A5EA1" w:rsidRPr="00637AC3">
        <w:t xml:space="preserve">586.761,09 </w:t>
      </w:r>
      <w:r>
        <w:t>kuna.</w:t>
      </w:r>
    </w:p>
    <w:p w:rsidRDefault="002A5EA1" w:rsidP="003A27F6" w:rsidR="002A5EA1">
      <w:pPr>
        <w:jc w:val="both"/>
      </w:pPr>
    </w:p>
    <w:p w:rsidRDefault="002A5EA1" w:rsidP="003A27F6" w:rsidR="002A5EA1">
      <w:pPr>
        <w:jc w:val="both"/>
      </w:pPr>
      <w:r>
        <w:t>Podneskom od 27.11.2017, vjerovnik Karlovačka banka d.d. dostavila je broj računa, model i poziv na broj.</w:t>
      </w:r>
    </w:p>
    <w:p w:rsidRDefault="002A5EA1" w:rsidP="003A27F6" w:rsidR="002A5EA1">
      <w:pPr>
        <w:jc w:val="both"/>
      </w:pPr>
    </w:p>
    <w:p w:rsidRDefault="00F33638" w:rsidP="0049252C" w:rsidR="00F33638" w:rsidRPr="007910B3">
      <w:pPr>
        <w:ind w:firstLine="708"/>
        <w:jc w:val="both"/>
      </w:pPr>
      <w:r>
        <w:rPr>
          <w:bCs/>
        </w:rPr>
        <w:t>Slijedom navedenoga odlučeno je kao u izreci zaključka.</w:t>
      </w:r>
    </w:p>
    <w:p w:rsidRDefault="008761D8" w:rsidP="00F33638" w:rsidR="008761D8">
      <w:pPr>
        <w:pStyle w:val="Tijeloteksta"/>
        <w:jc w:val="center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2A5EA1">
        <w:t>2. siječnja</w:t>
      </w:r>
      <w:r w:rsidRPr="007910B3">
        <w:t xml:space="preserve"> 201</w:t>
      </w:r>
      <w:r w:rsidR="002A5EA1">
        <w:t>8</w:t>
      </w:r>
      <w:r w:rsidRPr="007910B3">
        <w:t xml:space="preserve">. </w:t>
      </w:r>
    </w:p>
    <w:p w:rsidRDefault="00F33638" w:rsidP="00597BE1" w:rsidR="008761D8">
      <w:pPr>
        <w:pStyle w:val="Podnaslov"/>
        <w:ind w:firstLine="708" w:left="4956"/>
      </w:pPr>
      <w:r w:rsidRPr="007910B3">
        <w:tab/>
      </w:r>
    </w:p>
    <w:p w:rsidRDefault="008761D8" w:rsidP="00E91121" w:rsidR="00876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61D8" w:rsidP="00E91121" w:rsidR="00876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61D8" w:rsidP="00E91121" w:rsidR="008761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61D8" w:rsidP="00E91121" w:rsidR="008761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61D8" w:rsidP="00E91121" w:rsidR="008761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61D8" w:rsidP="00597BE1" w:rsidR="008761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41BCE" w:rsidP="008761D8" w:rsidR="00141BCE">
      <w:pPr>
        <w:pStyle w:val="Tijeloteksta"/>
        <w:ind w:left="5760"/>
      </w:pPr>
    </w:p>
    <w:p w:rsidRDefault="00F33638" w:rsidP="00F33638" w:rsidR="00F33638" w:rsidRPr="007910B3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B639DE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2A5EA1" w:rsidP="0049252C" w:rsidR="002A5EA1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p w:rsidRDefault="008761D8" w:rsidP="0049252C" w:rsidR="008761D8">
      <w:pPr>
        <w:pStyle w:val="Tijeloteksta"/>
        <w:jc w:val="left"/>
      </w:pPr>
    </w:p>
    <w:sectPr w:rsidSect="0058716C" w:rsidR="008761D8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60" w:rsidR="009B7360">
      <w:r>
        <w:separator/>
      </w:r>
    </w:p>
  </w:endnote>
  <w:endnote w:id="0" w:type="continuationSeparator">
    <w:p w:rsidRDefault="009B7360" w:rsidR="009B7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60" w:rsidR="009B7360">
      <w:r>
        <w:separator/>
      </w:r>
    </w:p>
  </w:footnote>
  <w:footnote w:id="0" w:type="continuationSeparator">
    <w:p w:rsidRDefault="009B7360" w:rsidR="009B7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F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St-1</w:t>
    </w:r>
    <w:r w:rsidR="00A42104">
      <w:t>693/2013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0460B"/>
    <w:multiLevelType w:val="hybridMultilevel"/>
    <w:tmpl w:val="2D06B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410A9"/>
    <w:multiLevelType w:val="hybridMultilevel"/>
    <w:tmpl w:val="CFBE63C2"/>
    <w:lvl w:tplc="4F68C6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672B3162"/>
    <w:multiLevelType w:val="hybridMultilevel"/>
    <w:tmpl w:val="2DB85494"/>
    <w:lvl w:tplc="4246F2CC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D6FC4"/>
    <w:rsid w:val="00111B96"/>
    <w:rsid w:val="00141BCE"/>
    <w:rsid w:val="00150C36"/>
    <w:rsid w:val="001666D6"/>
    <w:rsid w:val="00180663"/>
    <w:rsid w:val="001B710F"/>
    <w:rsid w:val="001E2A9C"/>
    <w:rsid w:val="00200591"/>
    <w:rsid w:val="002144A4"/>
    <w:rsid w:val="00216D2F"/>
    <w:rsid w:val="0022164F"/>
    <w:rsid w:val="0023259A"/>
    <w:rsid w:val="002A1B23"/>
    <w:rsid w:val="002A5EA1"/>
    <w:rsid w:val="002A7843"/>
    <w:rsid w:val="002B54AB"/>
    <w:rsid w:val="002E16FA"/>
    <w:rsid w:val="00331E22"/>
    <w:rsid w:val="00334DF7"/>
    <w:rsid w:val="00344BBA"/>
    <w:rsid w:val="00347BB4"/>
    <w:rsid w:val="00370E59"/>
    <w:rsid w:val="00376FCD"/>
    <w:rsid w:val="00387760"/>
    <w:rsid w:val="003A2545"/>
    <w:rsid w:val="003A27F6"/>
    <w:rsid w:val="0043227E"/>
    <w:rsid w:val="00434DF2"/>
    <w:rsid w:val="00444837"/>
    <w:rsid w:val="0048086A"/>
    <w:rsid w:val="004918F3"/>
    <w:rsid w:val="0049252C"/>
    <w:rsid w:val="004B40B1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912C5"/>
    <w:rsid w:val="006B3C15"/>
    <w:rsid w:val="006C1ED8"/>
    <w:rsid w:val="006C4BF0"/>
    <w:rsid w:val="006E0A95"/>
    <w:rsid w:val="006E0DE2"/>
    <w:rsid w:val="006E4475"/>
    <w:rsid w:val="007141AF"/>
    <w:rsid w:val="00776D83"/>
    <w:rsid w:val="007910B3"/>
    <w:rsid w:val="007A6086"/>
    <w:rsid w:val="007A6843"/>
    <w:rsid w:val="007B3F07"/>
    <w:rsid w:val="00866CD2"/>
    <w:rsid w:val="008679B4"/>
    <w:rsid w:val="008761D8"/>
    <w:rsid w:val="008B05F8"/>
    <w:rsid w:val="008C1B01"/>
    <w:rsid w:val="00940331"/>
    <w:rsid w:val="009459B8"/>
    <w:rsid w:val="00956CFF"/>
    <w:rsid w:val="0098464C"/>
    <w:rsid w:val="00996A66"/>
    <w:rsid w:val="009B7360"/>
    <w:rsid w:val="009C571C"/>
    <w:rsid w:val="00A142C0"/>
    <w:rsid w:val="00A42104"/>
    <w:rsid w:val="00A54B12"/>
    <w:rsid w:val="00A56201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C75DED"/>
    <w:rsid w:val="00CA55C8"/>
    <w:rsid w:val="00CA6A23"/>
    <w:rsid w:val="00CD3AB3"/>
    <w:rsid w:val="00D01202"/>
    <w:rsid w:val="00D2669C"/>
    <w:rsid w:val="00D56602"/>
    <w:rsid w:val="00D747EB"/>
    <w:rsid w:val="00D92593"/>
    <w:rsid w:val="00DB06B8"/>
    <w:rsid w:val="00DC3162"/>
    <w:rsid w:val="00E25608"/>
    <w:rsid w:val="00E36B1D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61D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8761D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6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61D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8761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6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430</properties:Words>
  <properties:Characters>2404</properties:Characters>
  <properties:Lines>97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2018-01-02T13:48:00Z</dcterms:created>
  <dc:creator>nmarkovic</dc:creator>
  <cp:lastModifiedBy>Jadranka Zelić</cp:lastModifiedBy>
  <cp:lastPrinted>2018-01-02T13:47:00Z</cp:lastPrinted>
  <dcterms:modified xmlns:xsi="http://www.w3.org/2001/XMLSchema-instance" xsi:type="dcterms:W3CDTF">2018-01-02T13:49:00Z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